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785" w:rsidRPr="00E90AB4" w:rsidRDefault="00994785">
      <w:pPr>
        <w:rPr>
          <w:rFonts w:ascii="Hand writing Mutlu" w:hAnsi="Hand writing Mutlu"/>
          <w:sz w:val="44"/>
          <w:szCs w:val="44"/>
        </w:rPr>
      </w:pPr>
      <w:r w:rsidRPr="00E90AB4">
        <w:rPr>
          <w:rFonts w:ascii="Hand writing Mutlu" w:hAnsi="Hand writing Mutlu"/>
          <w:sz w:val="44"/>
          <w:szCs w:val="44"/>
        </w:rPr>
        <w:t>K K K K K K K K K K K K K K K k k k k k k k k k k k k k k k k k k k k k k k k k k k k k k k k k k k k k k k k k k ak ak ak ak ak ak ak ak ak ak ak ak ak</w:t>
      </w:r>
    </w:p>
    <w:p w:rsidR="00994785" w:rsidRPr="00E90AB4" w:rsidRDefault="00994785">
      <w:pPr>
        <w:rPr>
          <w:rFonts w:ascii="Hand writing Mutlu" w:hAnsi="Hand writing Mutlu"/>
          <w:sz w:val="44"/>
          <w:szCs w:val="44"/>
        </w:rPr>
      </w:pPr>
      <w:r w:rsidRPr="00E90AB4">
        <w:rPr>
          <w:rFonts w:ascii="Hand writing Mutlu" w:hAnsi="Hand writing Mutlu"/>
          <w:sz w:val="44"/>
          <w:szCs w:val="44"/>
        </w:rPr>
        <w:t xml:space="preserve">ek ek ek ek ek ek ek ek ek ek ek ek ek ek ek ek e eke ek e eke ek e eke ek e eke ek e eke </w:t>
      </w:r>
    </w:p>
    <w:p w:rsidR="00994785" w:rsidRPr="00E90AB4" w:rsidRDefault="00994785">
      <w:pPr>
        <w:rPr>
          <w:rFonts w:ascii="Hand writing Mutlu" w:hAnsi="Hand writing Mutlu"/>
          <w:sz w:val="44"/>
          <w:szCs w:val="44"/>
        </w:rPr>
      </w:pPr>
      <w:r w:rsidRPr="00E90AB4">
        <w:rPr>
          <w:rFonts w:ascii="Hand writing Mutlu" w:hAnsi="Hand writing Mutlu"/>
          <w:sz w:val="44"/>
          <w:szCs w:val="44"/>
        </w:rPr>
        <w:t xml:space="preserve">ke k kek ke k kek ke k ke k ke k ke k ke k </w:t>
      </w:r>
    </w:p>
    <w:p w:rsidR="00994785" w:rsidRPr="00E90AB4" w:rsidRDefault="00994785">
      <w:pPr>
        <w:rPr>
          <w:rFonts w:ascii="Hand writing Mutlu" w:hAnsi="Hand writing Mutlu"/>
          <w:sz w:val="44"/>
          <w:szCs w:val="44"/>
        </w:rPr>
      </w:pPr>
      <w:r w:rsidRPr="00E90AB4">
        <w:rPr>
          <w:rFonts w:ascii="Hand writing Mutlu" w:hAnsi="Hand writing Mutlu"/>
          <w:sz w:val="44"/>
          <w:szCs w:val="44"/>
        </w:rPr>
        <w:t xml:space="preserve">mek mek mek mek mek mek mek mek mek </w:t>
      </w:r>
    </w:p>
    <w:p w:rsidR="00994785" w:rsidRPr="00E90AB4" w:rsidRDefault="00994785">
      <w:pPr>
        <w:rPr>
          <w:rFonts w:ascii="Hand writing Mutlu" w:hAnsi="Hand writing Mutlu"/>
          <w:sz w:val="44"/>
          <w:szCs w:val="44"/>
        </w:rPr>
      </w:pPr>
      <w:r w:rsidRPr="00E90AB4">
        <w:rPr>
          <w:rFonts w:ascii="Hand writing Mutlu" w:hAnsi="Hand writing Mutlu"/>
          <w:sz w:val="44"/>
          <w:szCs w:val="44"/>
        </w:rPr>
        <w:t xml:space="preserve">ek mek ekmek ek mek ekmek ek mek ekmek </w:t>
      </w:r>
    </w:p>
    <w:p w:rsidR="00994785" w:rsidRPr="00E90AB4" w:rsidRDefault="00994785">
      <w:pPr>
        <w:rPr>
          <w:rFonts w:ascii="Hand writing Mutlu" w:hAnsi="Hand writing Mutlu"/>
          <w:sz w:val="44"/>
          <w:szCs w:val="44"/>
        </w:rPr>
      </w:pPr>
      <w:r w:rsidRPr="00E90AB4">
        <w:rPr>
          <w:rFonts w:ascii="Hand writing Mutlu" w:hAnsi="Hand writing Mutlu"/>
          <w:sz w:val="44"/>
          <w:szCs w:val="44"/>
        </w:rPr>
        <w:t xml:space="preserve">Kemal  Kemal  Kemal  Kemal  Kemal  </w:t>
      </w:r>
    </w:p>
    <w:p w:rsidR="00994785" w:rsidRPr="00E90AB4" w:rsidRDefault="00994785">
      <w:pPr>
        <w:rPr>
          <w:rFonts w:ascii="Hand writing Mutlu" w:hAnsi="Hand writing Mutlu"/>
          <w:sz w:val="44"/>
          <w:szCs w:val="44"/>
        </w:rPr>
      </w:pPr>
      <w:r w:rsidRPr="00E90AB4">
        <w:rPr>
          <w:rFonts w:ascii="Hand writing Mutlu" w:hAnsi="Hand writing Mutlu"/>
          <w:sz w:val="44"/>
          <w:szCs w:val="44"/>
        </w:rPr>
        <w:t xml:space="preserve">Kamil  Kamil  Kamil  Kamil  Kamil </w:t>
      </w:r>
    </w:p>
    <w:p w:rsidR="00994785" w:rsidRPr="00E90AB4" w:rsidRDefault="00994785">
      <w:pPr>
        <w:rPr>
          <w:rFonts w:ascii="Hand writing Mutlu" w:hAnsi="Hand writing Mutlu"/>
          <w:sz w:val="44"/>
          <w:szCs w:val="44"/>
        </w:rPr>
      </w:pPr>
      <w:r w:rsidRPr="00E90AB4">
        <w:rPr>
          <w:rFonts w:ascii="Hand writing Mutlu" w:hAnsi="Hand writing Mutlu"/>
          <w:sz w:val="44"/>
          <w:szCs w:val="44"/>
        </w:rPr>
        <w:t xml:space="preserve">Keriman  Keriman  Keriman  Keriman </w:t>
      </w:r>
    </w:p>
    <w:p w:rsidR="00994785" w:rsidRPr="00E90AB4" w:rsidRDefault="00994785">
      <w:pPr>
        <w:rPr>
          <w:rFonts w:ascii="Hand writing Mutlu" w:hAnsi="Hand writing Mutlu"/>
          <w:sz w:val="44"/>
          <w:szCs w:val="44"/>
        </w:rPr>
      </w:pPr>
      <w:r w:rsidRPr="00E90AB4">
        <w:rPr>
          <w:rFonts w:ascii="Hand writing Mutlu" w:hAnsi="Hand writing Mutlu"/>
          <w:sz w:val="44"/>
          <w:szCs w:val="44"/>
        </w:rPr>
        <w:t xml:space="preserve">Kaya Kaya Kaya Kaya Kaya Kaya </w:t>
      </w:r>
    </w:p>
    <w:p w:rsidR="00994785" w:rsidRPr="00E90AB4" w:rsidRDefault="00994785">
      <w:pPr>
        <w:rPr>
          <w:rFonts w:ascii="Hand writing Mutlu" w:hAnsi="Hand writing Mutlu"/>
          <w:sz w:val="44"/>
          <w:szCs w:val="44"/>
        </w:rPr>
      </w:pPr>
      <w:r w:rsidRPr="00E90AB4">
        <w:rPr>
          <w:rFonts w:ascii="Hand writing Mutlu" w:hAnsi="Hand writing Mutlu"/>
          <w:sz w:val="44"/>
          <w:szCs w:val="44"/>
        </w:rPr>
        <w:t>kek lik keklik kek lik keklik kek lik keklik</w:t>
      </w:r>
    </w:p>
    <w:p w:rsidR="00994785" w:rsidRPr="00E90AB4" w:rsidRDefault="00994785">
      <w:pPr>
        <w:rPr>
          <w:rFonts w:ascii="Hand writing Mutlu" w:hAnsi="Hand writing Mutlu"/>
          <w:sz w:val="44"/>
          <w:szCs w:val="44"/>
        </w:rPr>
      </w:pPr>
      <w:r w:rsidRPr="00E90AB4">
        <w:rPr>
          <w:rFonts w:ascii="Hand writing Mutlu" w:hAnsi="Hand writing Mutlu"/>
          <w:sz w:val="44"/>
          <w:szCs w:val="44"/>
        </w:rPr>
        <w:t>kamera kamera kamera kamera kamera</w:t>
      </w:r>
    </w:p>
    <w:sectPr w:rsidR="00994785" w:rsidRPr="00E90AB4" w:rsidSect="00A872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B65"/>
    <w:rsid w:val="0001164C"/>
    <w:rsid w:val="002A20AF"/>
    <w:rsid w:val="00994785"/>
    <w:rsid w:val="009F5375"/>
    <w:rsid w:val="00A87241"/>
    <w:rsid w:val="00E90AB4"/>
    <w:rsid w:val="00FB4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24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87</Words>
  <Characters>496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SONY</dc:creator>
  <cp:keywords>www.sorubak.com</cp:keywords>
  <dc:description/>
  <cp:lastModifiedBy>edanur</cp:lastModifiedBy>
  <cp:revision>3</cp:revision>
  <dcterms:created xsi:type="dcterms:W3CDTF">2014-01-02T16:33:00Z</dcterms:created>
  <dcterms:modified xsi:type="dcterms:W3CDTF">2014-01-06T21:49:00Z</dcterms:modified>
  <cp:category>www.sorubak.com</cp:category>
</cp:coreProperties>
</file>