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14955" w:rsidRDefault="00614955" w:rsidP="00BD22B2">
      <w:pPr>
        <w:pStyle w:val="NoSpacing"/>
        <w:jc w:val="center"/>
      </w:pPr>
      <w:r w:rsidRPr="0092137A">
        <w:rPr>
          <w:noProof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1" o:spid="_x0000_i1025" type="#_x0000_t75" style="width:552.75pt;height:302.25pt;visibility:visible">
            <v:imagedata r:id="rId4" o:title=""/>
          </v:shape>
        </w:pict>
      </w:r>
    </w:p>
    <w:p w:rsidR="00614955" w:rsidRDefault="00614955" w:rsidP="00BD22B2">
      <w:pPr>
        <w:pStyle w:val="NoSpacing"/>
        <w:jc w:val="center"/>
      </w:pPr>
    </w:p>
    <w:p w:rsidR="00614955" w:rsidRDefault="00614955" w:rsidP="00BD22B2">
      <w:pPr>
        <w:pStyle w:val="NoSpacing"/>
        <w:jc w:val="center"/>
      </w:pPr>
      <w:r w:rsidRPr="0092137A">
        <w:rPr>
          <w:noProof/>
          <w:lang w:eastAsia="tr-TR"/>
        </w:rPr>
        <w:pict>
          <v:shape id="Resim 8" o:spid="_x0000_i1026" type="#_x0000_t75" style="width:536.25pt;height:112.5pt;visibility:visible">
            <v:imagedata r:id="rId5" o:title=""/>
          </v:shape>
        </w:pict>
      </w:r>
    </w:p>
    <w:p w:rsidR="00614955" w:rsidRDefault="00614955" w:rsidP="00BD22B2">
      <w:pPr>
        <w:pStyle w:val="NoSpacing"/>
        <w:jc w:val="center"/>
      </w:pPr>
    </w:p>
    <w:p w:rsidR="00614955" w:rsidRDefault="00614955" w:rsidP="00BD22B2">
      <w:pPr>
        <w:pStyle w:val="NoSpacing"/>
        <w:jc w:val="center"/>
      </w:pPr>
      <w:r w:rsidRPr="0092137A">
        <w:rPr>
          <w:noProof/>
          <w:lang w:eastAsia="tr-TR"/>
        </w:rPr>
        <w:pict>
          <v:shape id="Resim 11" o:spid="_x0000_i1027" type="#_x0000_t75" style="width:540.75pt;height:207.75pt;visibility:visible">
            <v:imagedata r:id="rId6" o:title=""/>
          </v:shape>
        </w:pict>
      </w:r>
    </w:p>
    <w:p w:rsidR="00614955" w:rsidRDefault="00614955" w:rsidP="00BD22B2">
      <w:pPr>
        <w:pStyle w:val="NoSpacing"/>
        <w:jc w:val="center"/>
        <w:rPr>
          <w:noProof/>
          <w:lang w:eastAsia="tr-TR"/>
        </w:rPr>
      </w:pPr>
      <w:bookmarkStart w:id="0" w:name="_GoBack"/>
      <w:r w:rsidRPr="0092137A">
        <w:rPr>
          <w:noProof/>
          <w:lang w:eastAsia="tr-TR"/>
        </w:rPr>
        <w:pict>
          <v:shape id="Resim 12" o:spid="_x0000_i1028" type="#_x0000_t75" style="width:461.25pt;height:129.75pt;visibility:visible">
            <v:imagedata r:id="rId7" o:title=""/>
          </v:shape>
        </w:pict>
      </w:r>
      <w:bookmarkEnd w:id="0"/>
    </w:p>
    <w:p w:rsidR="00614955" w:rsidRPr="004A051A" w:rsidRDefault="00614955" w:rsidP="00BD22B2">
      <w:pPr>
        <w:pStyle w:val="NoSpacing"/>
        <w:jc w:val="center"/>
      </w:pPr>
      <w:hyperlink r:id="rId8" w:history="1">
        <w:r>
          <w:rPr>
            <w:rStyle w:val="Hyperlink"/>
            <w:rFonts w:ascii="Hand writing Mutlu" w:hAnsi="Hand writing Mutlu"/>
            <w:sz w:val="36"/>
            <w:szCs w:val="36"/>
          </w:rPr>
          <w:t>www.sorubak.com</w:t>
        </w:r>
      </w:hyperlink>
    </w:p>
    <w:sectPr w:rsidR="00614955" w:rsidRPr="004A051A" w:rsidSect="005A7B01">
      <w:pgSz w:w="11906" w:h="16838"/>
      <w:pgMar w:top="568" w:right="424" w:bottom="0" w:left="426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Hand writing Mutlu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635B66"/>
    <w:rsid w:val="0000253A"/>
    <w:rsid w:val="000033FF"/>
    <w:rsid w:val="000035AF"/>
    <w:rsid w:val="000076DA"/>
    <w:rsid w:val="0000795D"/>
    <w:rsid w:val="00010B54"/>
    <w:rsid w:val="00012578"/>
    <w:rsid w:val="000129F2"/>
    <w:rsid w:val="0001464C"/>
    <w:rsid w:val="00016BAC"/>
    <w:rsid w:val="00031DD4"/>
    <w:rsid w:val="0003584A"/>
    <w:rsid w:val="000400B2"/>
    <w:rsid w:val="00044103"/>
    <w:rsid w:val="00050AFC"/>
    <w:rsid w:val="000538BC"/>
    <w:rsid w:val="00056C53"/>
    <w:rsid w:val="00063672"/>
    <w:rsid w:val="000713E3"/>
    <w:rsid w:val="00080478"/>
    <w:rsid w:val="0008244E"/>
    <w:rsid w:val="00082DF7"/>
    <w:rsid w:val="00083D7D"/>
    <w:rsid w:val="000918DA"/>
    <w:rsid w:val="00096AF2"/>
    <w:rsid w:val="000970F1"/>
    <w:rsid w:val="000A3D70"/>
    <w:rsid w:val="000A6561"/>
    <w:rsid w:val="000A7459"/>
    <w:rsid w:val="000B0501"/>
    <w:rsid w:val="000B2F91"/>
    <w:rsid w:val="000B3FDD"/>
    <w:rsid w:val="000C4DA5"/>
    <w:rsid w:val="000D235B"/>
    <w:rsid w:val="000D2E8E"/>
    <w:rsid w:val="000D45D0"/>
    <w:rsid w:val="000D5A0D"/>
    <w:rsid w:val="000D64D4"/>
    <w:rsid w:val="000E0D06"/>
    <w:rsid w:val="000E7B39"/>
    <w:rsid w:val="000F11D1"/>
    <w:rsid w:val="000F20D4"/>
    <w:rsid w:val="000F36A7"/>
    <w:rsid w:val="000F5995"/>
    <w:rsid w:val="000F683D"/>
    <w:rsid w:val="000F74CF"/>
    <w:rsid w:val="0010164C"/>
    <w:rsid w:val="001056B6"/>
    <w:rsid w:val="001107D0"/>
    <w:rsid w:val="00111E07"/>
    <w:rsid w:val="0012006F"/>
    <w:rsid w:val="001220FB"/>
    <w:rsid w:val="00123C8F"/>
    <w:rsid w:val="001262C7"/>
    <w:rsid w:val="00135D05"/>
    <w:rsid w:val="001362DD"/>
    <w:rsid w:val="00137EE3"/>
    <w:rsid w:val="0015281F"/>
    <w:rsid w:val="0015734D"/>
    <w:rsid w:val="00162AEE"/>
    <w:rsid w:val="00163429"/>
    <w:rsid w:val="00167E33"/>
    <w:rsid w:val="0017570C"/>
    <w:rsid w:val="00181484"/>
    <w:rsid w:val="001820C6"/>
    <w:rsid w:val="00186C2D"/>
    <w:rsid w:val="00192CAB"/>
    <w:rsid w:val="00193E24"/>
    <w:rsid w:val="001A1771"/>
    <w:rsid w:val="001A22B9"/>
    <w:rsid w:val="001A71FB"/>
    <w:rsid w:val="001B106E"/>
    <w:rsid w:val="001B10F2"/>
    <w:rsid w:val="001B419E"/>
    <w:rsid w:val="001B7E69"/>
    <w:rsid w:val="001C0143"/>
    <w:rsid w:val="001C4C5E"/>
    <w:rsid w:val="001C50DE"/>
    <w:rsid w:val="001C6550"/>
    <w:rsid w:val="001D0B73"/>
    <w:rsid w:val="001D3637"/>
    <w:rsid w:val="001D4D6C"/>
    <w:rsid w:val="001D6A91"/>
    <w:rsid w:val="001E0285"/>
    <w:rsid w:val="001E120B"/>
    <w:rsid w:val="001E146A"/>
    <w:rsid w:val="001E5365"/>
    <w:rsid w:val="001E7A77"/>
    <w:rsid w:val="001F1245"/>
    <w:rsid w:val="001F5555"/>
    <w:rsid w:val="001F7DE5"/>
    <w:rsid w:val="00201EA0"/>
    <w:rsid w:val="002020EA"/>
    <w:rsid w:val="00205E61"/>
    <w:rsid w:val="00212B97"/>
    <w:rsid w:val="00213F81"/>
    <w:rsid w:val="00214492"/>
    <w:rsid w:val="00214593"/>
    <w:rsid w:val="00214AD0"/>
    <w:rsid w:val="00215FD7"/>
    <w:rsid w:val="00225CA0"/>
    <w:rsid w:val="00231717"/>
    <w:rsid w:val="00235882"/>
    <w:rsid w:val="0024158C"/>
    <w:rsid w:val="002513DB"/>
    <w:rsid w:val="0026234E"/>
    <w:rsid w:val="00262B78"/>
    <w:rsid w:val="002636DB"/>
    <w:rsid w:val="002637E9"/>
    <w:rsid w:val="00267F68"/>
    <w:rsid w:val="00270124"/>
    <w:rsid w:val="002765B5"/>
    <w:rsid w:val="00281EF1"/>
    <w:rsid w:val="00281F0B"/>
    <w:rsid w:val="002822BD"/>
    <w:rsid w:val="00292C17"/>
    <w:rsid w:val="00293DCB"/>
    <w:rsid w:val="00297E3C"/>
    <w:rsid w:val="002A5547"/>
    <w:rsid w:val="002A79C4"/>
    <w:rsid w:val="002B487E"/>
    <w:rsid w:val="002B626E"/>
    <w:rsid w:val="002C69D0"/>
    <w:rsid w:val="002D6730"/>
    <w:rsid w:val="002E2439"/>
    <w:rsid w:val="002E5F9E"/>
    <w:rsid w:val="002F0BA6"/>
    <w:rsid w:val="002F66F5"/>
    <w:rsid w:val="00301203"/>
    <w:rsid w:val="0030255A"/>
    <w:rsid w:val="00302872"/>
    <w:rsid w:val="00310306"/>
    <w:rsid w:val="003107CD"/>
    <w:rsid w:val="00313D9C"/>
    <w:rsid w:val="003152C6"/>
    <w:rsid w:val="00317F73"/>
    <w:rsid w:val="00326256"/>
    <w:rsid w:val="00326756"/>
    <w:rsid w:val="00326E49"/>
    <w:rsid w:val="00327D59"/>
    <w:rsid w:val="003345FA"/>
    <w:rsid w:val="00336A1D"/>
    <w:rsid w:val="00343F4D"/>
    <w:rsid w:val="00344B5A"/>
    <w:rsid w:val="00346043"/>
    <w:rsid w:val="00352D67"/>
    <w:rsid w:val="003604DC"/>
    <w:rsid w:val="00364DA6"/>
    <w:rsid w:val="00371EFE"/>
    <w:rsid w:val="00374755"/>
    <w:rsid w:val="00385634"/>
    <w:rsid w:val="0039237F"/>
    <w:rsid w:val="00393960"/>
    <w:rsid w:val="00395613"/>
    <w:rsid w:val="003A1FCC"/>
    <w:rsid w:val="003A4278"/>
    <w:rsid w:val="003A6A7B"/>
    <w:rsid w:val="003A712E"/>
    <w:rsid w:val="003B74A6"/>
    <w:rsid w:val="003C459C"/>
    <w:rsid w:val="003C7999"/>
    <w:rsid w:val="003D10EA"/>
    <w:rsid w:val="003D4036"/>
    <w:rsid w:val="003D4138"/>
    <w:rsid w:val="003D6F3F"/>
    <w:rsid w:val="003D7384"/>
    <w:rsid w:val="003D75D0"/>
    <w:rsid w:val="003E18ED"/>
    <w:rsid w:val="003E3CA5"/>
    <w:rsid w:val="003E3CD4"/>
    <w:rsid w:val="003E4104"/>
    <w:rsid w:val="003E4936"/>
    <w:rsid w:val="003E50B2"/>
    <w:rsid w:val="003F16EA"/>
    <w:rsid w:val="003F5AB6"/>
    <w:rsid w:val="003F7E68"/>
    <w:rsid w:val="00401AD8"/>
    <w:rsid w:val="004171C5"/>
    <w:rsid w:val="00432D1C"/>
    <w:rsid w:val="004343F5"/>
    <w:rsid w:val="004418EE"/>
    <w:rsid w:val="0044240D"/>
    <w:rsid w:val="0044294A"/>
    <w:rsid w:val="00457CEE"/>
    <w:rsid w:val="00465A21"/>
    <w:rsid w:val="00466A2C"/>
    <w:rsid w:val="00470696"/>
    <w:rsid w:val="00477DA6"/>
    <w:rsid w:val="00485C9E"/>
    <w:rsid w:val="004A051A"/>
    <w:rsid w:val="004A52D6"/>
    <w:rsid w:val="004B021B"/>
    <w:rsid w:val="004B2EE2"/>
    <w:rsid w:val="004B4300"/>
    <w:rsid w:val="004D1291"/>
    <w:rsid w:val="004D7C6D"/>
    <w:rsid w:val="004E2C3B"/>
    <w:rsid w:val="004E31BE"/>
    <w:rsid w:val="004F0982"/>
    <w:rsid w:val="004F1832"/>
    <w:rsid w:val="00501405"/>
    <w:rsid w:val="005063AE"/>
    <w:rsid w:val="005172AA"/>
    <w:rsid w:val="00520F42"/>
    <w:rsid w:val="00523FE0"/>
    <w:rsid w:val="005350C3"/>
    <w:rsid w:val="00540B2F"/>
    <w:rsid w:val="00542D44"/>
    <w:rsid w:val="00545951"/>
    <w:rsid w:val="00551E09"/>
    <w:rsid w:val="00554192"/>
    <w:rsid w:val="00557032"/>
    <w:rsid w:val="005668AA"/>
    <w:rsid w:val="00567A3C"/>
    <w:rsid w:val="00572E1E"/>
    <w:rsid w:val="00574CB8"/>
    <w:rsid w:val="00577EF9"/>
    <w:rsid w:val="005861D4"/>
    <w:rsid w:val="005869E9"/>
    <w:rsid w:val="00593BB2"/>
    <w:rsid w:val="00594B57"/>
    <w:rsid w:val="005957BC"/>
    <w:rsid w:val="00596126"/>
    <w:rsid w:val="00597A27"/>
    <w:rsid w:val="005A51C5"/>
    <w:rsid w:val="005A771F"/>
    <w:rsid w:val="005A7B01"/>
    <w:rsid w:val="005B4084"/>
    <w:rsid w:val="005B53F5"/>
    <w:rsid w:val="005B5F4A"/>
    <w:rsid w:val="005C0CAD"/>
    <w:rsid w:val="005C5DC3"/>
    <w:rsid w:val="005D4632"/>
    <w:rsid w:val="005D65F6"/>
    <w:rsid w:val="005E03C4"/>
    <w:rsid w:val="005E2884"/>
    <w:rsid w:val="005E7E01"/>
    <w:rsid w:val="005F06E9"/>
    <w:rsid w:val="005F1919"/>
    <w:rsid w:val="0060137A"/>
    <w:rsid w:val="006030A6"/>
    <w:rsid w:val="00607103"/>
    <w:rsid w:val="00607E75"/>
    <w:rsid w:val="00610076"/>
    <w:rsid w:val="00613A4A"/>
    <w:rsid w:val="00613E05"/>
    <w:rsid w:val="006144A9"/>
    <w:rsid w:val="00614955"/>
    <w:rsid w:val="006216D0"/>
    <w:rsid w:val="00621920"/>
    <w:rsid w:val="00626A9E"/>
    <w:rsid w:val="006276CE"/>
    <w:rsid w:val="00635B66"/>
    <w:rsid w:val="006371AC"/>
    <w:rsid w:val="00640CC0"/>
    <w:rsid w:val="00647385"/>
    <w:rsid w:val="00650FDF"/>
    <w:rsid w:val="00652188"/>
    <w:rsid w:val="00661281"/>
    <w:rsid w:val="0066314B"/>
    <w:rsid w:val="00663421"/>
    <w:rsid w:val="006636A0"/>
    <w:rsid w:val="00667F73"/>
    <w:rsid w:val="006728C6"/>
    <w:rsid w:val="00674ADC"/>
    <w:rsid w:val="00686E8E"/>
    <w:rsid w:val="006904E6"/>
    <w:rsid w:val="00696847"/>
    <w:rsid w:val="006A027D"/>
    <w:rsid w:val="006A2241"/>
    <w:rsid w:val="006A2D64"/>
    <w:rsid w:val="006A5651"/>
    <w:rsid w:val="006A5D41"/>
    <w:rsid w:val="006B5583"/>
    <w:rsid w:val="006B57C7"/>
    <w:rsid w:val="006B6391"/>
    <w:rsid w:val="006C0070"/>
    <w:rsid w:val="006C044A"/>
    <w:rsid w:val="006C7A0C"/>
    <w:rsid w:val="006E0C8B"/>
    <w:rsid w:val="006E50BB"/>
    <w:rsid w:val="006E683B"/>
    <w:rsid w:val="006F1783"/>
    <w:rsid w:val="007053DC"/>
    <w:rsid w:val="0071189B"/>
    <w:rsid w:val="007143B5"/>
    <w:rsid w:val="007163EA"/>
    <w:rsid w:val="007242A4"/>
    <w:rsid w:val="0072605E"/>
    <w:rsid w:val="00727F55"/>
    <w:rsid w:val="0073010F"/>
    <w:rsid w:val="007340D3"/>
    <w:rsid w:val="0073488A"/>
    <w:rsid w:val="007370FA"/>
    <w:rsid w:val="00744387"/>
    <w:rsid w:val="00747039"/>
    <w:rsid w:val="007471F8"/>
    <w:rsid w:val="00753BC1"/>
    <w:rsid w:val="007603E3"/>
    <w:rsid w:val="00763E97"/>
    <w:rsid w:val="0076421A"/>
    <w:rsid w:val="0076469C"/>
    <w:rsid w:val="00766024"/>
    <w:rsid w:val="00766F46"/>
    <w:rsid w:val="00771223"/>
    <w:rsid w:val="00775561"/>
    <w:rsid w:val="00777918"/>
    <w:rsid w:val="007810E9"/>
    <w:rsid w:val="00786C93"/>
    <w:rsid w:val="0078713E"/>
    <w:rsid w:val="007935C9"/>
    <w:rsid w:val="0079714D"/>
    <w:rsid w:val="007A1B67"/>
    <w:rsid w:val="007B314F"/>
    <w:rsid w:val="007B364A"/>
    <w:rsid w:val="007B483F"/>
    <w:rsid w:val="007B5B5C"/>
    <w:rsid w:val="007C0169"/>
    <w:rsid w:val="007C3CA7"/>
    <w:rsid w:val="007C6496"/>
    <w:rsid w:val="007C6DA8"/>
    <w:rsid w:val="007D2522"/>
    <w:rsid w:val="007D29BD"/>
    <w:rsid w:val="007E09E5"/>
    <w:rsid w:val="007E0B89"/>
    <w:rsid w:val="007E2C3E"/>
    <w:rsid w:val="007E4C44"/>
    <w:rsid w:val="007E4D04"/>
    <w:rsid w:val="007F2931"/>
    <w:rsid w:val="007F3696"/>
    <w:rsid w:val="008007D8"/>
    <w:rsid w:val="00803F3C"/>
    <w:rsid w:val="0080409E"/>
    <w:rsid w:val="00812311"/>
    <w:rsid w:val="0081392B"/>
    <w:rsid w:val="00817D9A"/>
    <w:rsid w:val="008227F1"/>
    <w:rsid w:val="008237FA"/>
    <w:rsid w:val="00831826"/>
    <w:rsid w:val="00843682"/>
    <w:rsid w:val="008526FB"/>
    <w:rsid w:val="008529CB"/>
    <w:rsid w:val="008565D2"/>
    <w:rsid w:val="00856CF8"/>
    <w:rsid w:val="008604CD"/>
    <w:rsid w:val="00860BF0"/>
    <w:rsid w:val="0087206C"/>
    <w:rsid w:val="00872534"/>
    <w:rsid w:val="00877C70"/>
    <w:rsid w:val="00890F22"/>
    <w:rsid w:val="00892BD7"/>
    <w:rsid w:val="00896459"/>
    <w:rsid w:val="008974F8"/>
    <w:rsid w:val="008A2A85"/>
    <w:rsid w:val="008B3774"/>
    <w:rsid w:val="008B381B"/>
    <w:rsid w:val="008C1FB3"/>
    <w:rsid w:val="008D5831"/>
    <w:rsid w:val="008F1410"/>
    <w:rsid w:val="008F275C"/>
    <w:rsid w:val="008F353B"/>
    <w:rsid w:val="009050BA"/>
    <w:rsid w:val="0090555D"/>
    <w:rsid w:val="009066F6"/>
    <w:rsid w:val="00907289"/>
    <w:rsid w:val="00910355"/>
    <w:rsid w:val="00911B3F"/>
    <w:rsid w:val="00912DA0"/>
    <w:rsid w:val="00920BC3"/>
    <w:rsid w:val="0092137A"/>
    <w:rsid w:val="009214F2"/>
    <w:rsid w:val="00924174"/>
    <w:rsid w:val="009245D4"/>
    <w:rsid w:val="009269F3"/>
    <w:rsid w:val="00930DE8"/>
    <w:rsid w:val="0094396F"/>
    <w:rsid w:val="00945BAD"/>
    <w:rsid w:val="0094612B"/>
    <w:rsid w:val="00954F6E"/>
    <w:rsid w:val="00957102"/>
    <w:rsid w:val="00960D39"/>
    <w:rsid w:val="00961B53"/>
    <w:rsid w:val="00962297"/>
    <w:rsid w:val="009643EA"/>
    <w:rsid w:val="009751EB"/>
    <w:rsid w:val="00976346"/>
    <w:rsid w:val="00976A66"/>
    <w:rsid w:val="00977459"/>
    <w:rsid w:val="00981416"/>
    <w:rsid w:val="00984B98"/>
    <w:rsid w:val="00995031"/>
    <w:rsid w:val="00996019"/>
    <w:rsid w:val="00997C7E"/>
    <w:rsid w:val="009A2249"/>
    <w:rsid w:val="009A3087"/>
    <w:rsid w:val="009B4395"/>
    <w:rsid w:val="009B7BFA"/>
    <w:rsid w:val="009C2583"/>
    <w:rsid w:val="009C4689"/>
    <w:rsid w:val="009D1E0A"/>
    <w:rsid w:val="009E00FA"/>
    <w:rsid w:val="009E3DED"/>
    <w:rsid w:val="009E3FCC"/>
    <w:rsid w:val="009E7C31"/>
    <w:rsid w:val="009F2F4D"/>
    <w:rsid w:val="009F5F4D"/>
    <w:rsid w:val="00A01BF2"/>
    <w:rsid w:val="00A02D48"/>
    <w:rsid w:val="00A22FDF"/>
    <w:rsid w:val="00A24E57"/>
    <w:rsid w:val="00A26F59"/>
    <w:rsid w:val="00A30BFD"/>
    <w:rsid w:val="00A3256F"/>
    <w:rsid w:val="00A3439E"/>
    <w:rsid w:val="00A36B3E"/>
    <w:rsid w:val="00A47933"/>
    <w:rsid w:val="00A70E28"/>
    <w:rsid w:val="00A71F21"/>
    <w:rsid w:val="00A7582C"/>
    <w:rsid w:val="00A80137"/>
    <w:rsid w:val="00A803F6"/>
    <w:rsid w:val="00A82325"/>
    <w:rsid w:val="00A95C66"/>
    <w:rsid w:val="00AA0B18"/>
    <w:rsid w:val="00AA1477"/>
    <w:rsid w:val="00AA42D0"/>
    <w:rsid w:val="00AA66E7"/>
    <w:rsid w:val="00AB0B2D"/>
    <w:rsid w:val="00AB7B66"/>
    <w:rsid w:val="00AC6705"/>
    <w:rsid w:val="00AD377A"/>
    <w:rsid w:val="00AE2166"/>
    <w:rsid w:val="00AE3EA8"/>
    <w:rsid w:val="00AE63A3"/>
    <w:rsid w:val="00AE6722"/>
    <w:rsid w:val="00AE7E0D"/>
    <w:rsid w:val="00B00656"/>
    <w:rsid w:val="00B04D0B"/>
    <w:rsid w:val="00B10E1C"/>
    <w:rsid w:val="00B114CC"/>
    <w:rsid w:val="00B13107"/>
    <w:rsid w:val="00B14BAF"/>
    <w:rsid w:val="00B1513D"/>
    <w:rsid w:val="00B25AB3"/>
    <w:rsid w:val="00B268D8"/>
    <w:rsid w:val="00B31FF1"/>
    <w:rsid w:val="00B32BE8"/>
    <w:rsid w:val="00B35030"/>
    <w:rsid w:val="00B3518C"/>
    <w:rsid w:val="00B356A6"/>
    <w:rsid w:val="00B37440"/>
    <w:rsid w:val="00B52431"/>
    <w:rsid w:val="00B56356"/>
    <w:rsid w:val="00B606E7"/>
    <w:rsid w:val="00B65A9C"/>
    <w:rsid w:val="00B66285"/>
    <w:rsid w:val="00B66881"/>
    <w:rsid w:val="00B673EB"/>
    <w:rsid w:val="00B7168D"/>
    <w:rsid w:val="00B72E7B"/>
    <w:rsid w:val="00B757BB"/>
    <w:rsid w:val="00B76E9B"/>
    <w:rsid w:val="00B814FC"/>
    <w:rsid w:val="00B8772B"/>
    <w:rsid w:val="00B92638"/>
    <w:rsid w:val="00B92D58"/>
    <w:rsid w:val="00B94773"/>
    <w:rsid w:val="00BA67B1"/>
    <w:rsid w:val="00BA764A"/>
    <w:rsid w:val="00BC3991"/>
    <w:rsid w:val="00BC654E"/>
    <w:rsid w:val="00BC6C74"/>
    <w:rsid w:val="00BC7E7A"/>
    <w:rsid w:val="00BD22B2"/>
    <w:rsid w:val="00BD26C8"/>
    <w:rsid w:val="00BD6B1D"/>
    <w:rsid w:val="00BE015A"/>
    <w:rsid w:val="00BE02DF"/>
    <w:rsid w:val="00BF6489"/>
    <w:rsid w:val="00BF686A"/>
    <w:rsid w:val="00C00D0A"/>
    <w:rsid w:val="00C04782"/>
    <w:rsid w:val="00C13581"/>
    <w:rsid w:val="00C33FA3"/>
    <w:rsid w:val="00C36F41"/>
    <w:rsid w:val="00C46C90"/>
    <w:rsid w:val="00C4746B"/>
    <w:rsid w:val="00C519F3"/>
    <w:rsid w:val="00C51C65"/>
    <w:rsid w:val="00C549BA"/>
    <w:rsid w:val="00C60A42"/>
    <w:rsid w:val="00C6539F"/>
    <w:rsid w:val="00C7490A"/>
    <w:rsid w:val="00C80625"/>
    <w:rsid w:val="00C81A86"/>
    <w:rsid w:val="00C8644C"/>
    <w:rsid w:val="00C87EC4"/>
    <w:rsid w:val="00C926EF"/>
    <w:rsid w:val="00C931B4"/>
    <w:rsid w:val="00C93268"/>
    <w:rsid w:val="00CA5727"/>
    <w:rsid w:val="00CB56AC"/>
    <w:rsid w:val="00CB5ADA"/>
    <w:rsid w:val="00CC0437"/>
    <w:rsid w:val="00CC0514"/>
    <w:rsid w:val="00CC6165"/>
    <w:rsid w:val="00CC692C"/>
    <w:rsid w:val="00CE08C0"/>
    <w:rsid w:val="00CE0A8B"/>
    <w:rsid w:val="00CE36BB"/>
    <w:rsid w:val="00CE4695"/>
    <w:rsid w:val="00D06DDF"/>
    <w:rsid w:val="00D15A65"/>
    <w:rsid w:val="00D16E0F"/>
    <w:rsid w:val="00D17BB4"/>
    <w:rsid w:val="00D267CB"/>
    <w:rsid w:val="00D33D35"/>
    <w:rsid w:val="00D34496"/>
    <w:rsid w:val="00D35996"/>
    <w:rsid w:val="00D35FD2"/>
    <w:rsid w:val="00D41994"/>
    <w:rsid w:val="00D43192"/>
    <w:rsid w:val="00D4357B"/>
    <w:rsid w:val="00D536A0"/>
    <w:rsid w:val="00D55078"/>
    <w:rsid w:val="00D55A98"/>
    <w:rsid w:val="00D64BD5"/>
    <w:rsid w:val="00D7008E"/>
    <w:rsid w:val="00D728D5"/>
    <w:rsid w:val="00D73277"/>
    <w:rsid w:val="00D7726C"/>
    <w:rsid w:val="00D7758B"/>
    <w:rsid w:val="00D84B2E"/>
    <w:rsid w:val="00D96438"/>
    <w:rsid w:val="00D97952"/>
    <w:rsid w:val="00DA0D1C"/>
    <w:rsid w:val="00DB2091"/>
    <w:rsid w:val="00DB517E"/>
    <w:rsid w:val="00DB6A0E"/>
    <w:rsid w:val="00DC4831"/>
    <w:rsid w:val="00DC69DF"/>
    <w:rsid w:val="00DE205F"/>
    <w:rsid w:val="00DE6FD9"/>
    <w:rsid w:val="00DF2DF1"/>
    <w:rsid w:val="00DF66D8"/>
    <w:rsid w:val="00E22DAF"/>
    <w:rsid w:val="00E2614C"/>
    <w:rsid w:val="00E275FB"/>
    <w:rsid w:val="00E2764E"/>
    <w:rsid w:val="00E30B5A"/>
    <w:rsid w:val="00E36F6B"/>
    <w:rsid w:val="00E422EE"/>
    <w:rsid w:val="00E43DDC"/>
    <w:rsid w:val="00E44434"/>
    <w:rsid w:val="00E4661D"/>
    <w:rsid w:val="00E474F6"/>
    <w:rsid w:val="00E536AF"/>
    <w:rsid w:val="00E54F82"/>
    <w:rsid w:val="00E64C85"/>
    <w:rsid w:val="00E655F6"/>
    <w:rsid w:val="00E67E76"/>
    <w:rsid w:val="00E82210"/>
    <w:rsid w:val="00E849BF"/>
    <w:rsid w:val="00E879F4"/>
    <w:rsid w:val="00EA2501"/>
    <w:rsid w:val="00EA49DF"/>
    <w:rsid w:val="00EB4FC3"/>
    <w:rsid w:val="00EB683C"/>
    <w:rsid w:val="00EC034A"/>
    <w:rsid w:val="00EC20B4"/>
    <w:rsid w:val="00EC23E9"/>
    <w:rsid w:val="00EC6AA5"/>
    <w:rsid w:val="00EC6B3A"/>
    <w:rsid w:val="00ED08D7"/>
    <w:rsid w:val="00EE1588"/>
    <w:rsid w:val="00EE1D08"/>
    <w:rsid w:val="00EF1DAF"/>
    <w:rsid w:val="00F014E1"/>
    <w:rsid w:val="00F01D0E"/>
    <w:rsid w:val="00F04380"/>
    <w:rsid w:val="00F05B47"/>
    <w:rsid w:val="00F067B5"/>
    <w:rsid w:val="00F07A16"/>
    <w:rsid w:val="00F07F3E"/>
    <w:rsid w:val="00F16903"/>
    <w:rsid w:val="00F17797"/>
    <w:rsid w:val="00F22CCA"/>
    <w:rsid w:val="00F30F97"/>
    <w:rsid w:val="00F33AE3"/>
    <w:rsid w:val="00F358DE"/>
    <w:rsid w:val="00F435D4"/>
    <w:rsid w:val="00F43CEF"/>
    <w:rsid w:val="00F5391B"/>
    <w:rsid w:val="00F552D8"/>
    <w:rsid w:val="00F56AF4"/>
    <w:rsid w:val="00F61898"/>
    <w:rsid w:val="00F77497"/>
    <w:rsid w:val="00F77B9A"/>
    <w:rsid w:val="00F80683"/>
    <w:rsid w:val="00F80FF7"/>
    <w:rsid w:val="00F865C3"/>
    <w:rsid w:val="00F93C9A"/>
    <w:rsid w:val="00FB1D38"/>
    <w:rsid w:val="00FB227B"/>
    <w:rsid w:val="00FB46E4"/>
    <w:rsid w:val="00FC4243"/>
    <w:rsid w:val="00FC58A1"/>
    <w:rsid w:val="00FD073D"/>
    <w:rsid w:val="00FD2889"/>
    <w:rsid w:val="00FE71A4"/>
    <w:rsid w:val="00FF57E2"/>
    <w:rsid w:val="00FF6C0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10B54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99"/>
    <w:qFormat/>
    <w:rsid w:val="00635B66"/>
    <w:rPr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rsid w:val="00635B6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635B66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rsid w:val="00626A9E"/>
    <w:rPr>
      <w:rFonts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sorubak.com/" TargetMode="Externa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39</TotalTime>
  <Pages>1</Pages>
  <Words>9</Words>
  <Characters>57</Characters>
  <Application>Microsoft Office Outlook</Application>
  <DocSecurity>0</DocSecurity>
  <Lines>0</Lines>
  <Paragraphs>0</Paragraphs>
  <ScaleCrop>false</ScaleCrop>
  <Manager>www.sorubak.com</Manager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cp:keywords>www.sorubak.com</cp:keywords>
  <dc:description>www.sorubak.com</dc:description>
  <dcterms:created xsi:type="dcterms:W3CDTF">2013-01-06T14:04:00Z</dcterms:created>
  <dcterms:modified xsi:type="dcterms:W3CDTF">2013-12-22T19:03:00Z</dcterms:modified>
  <cp:category>www.sorubak.com</cp:category>
</cp:coreProperties>
</file>