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90E" w:rsidRPr="00EB73DB" w:rsidRDefault="000A690E" w:rsidP="004E4949">
      <w:pPr>
        <w:jc w:val="center"/>
        <w:rPr>
          <w:rFonts w:ascii="Hand writing Mutlu" w:hAnsi="Hand writing Mutlu"/>
          <w:b/>
          <w:sz w:val="24"/>
          <w:szCs w:val="24"/>
        </w:rPr>
      </w:pPr>
      <w:r>
        <w:rPr>
          <w:rFonts w:ascii="Hand writing Mutlu" w:hAnsi="Hand writing Mutlu"/>
          <w:b/>
          <w:sz w:val="32"/>
          <w:szCs w:val="32"/>
        </w:rPr>
        <w:t>OKUYORUM-ANLIYORUM</w:t>
      </w:r>
      <w:r>
        <w:rPr>
          <w:rFonts w:ascii="Hand writing Mutlu" w:hAnsi="Hand writing Mutlu"/>
          <w:b/>
          <w:sz w:val="24"/>
          <w:szCs w:val="24"/>
        </w:rPr>
        <w:t xml:space="preserve"> (Hh Sesi) </w:t>
      </w:r>
    </w:p>
    <w:p w:rsidR="000A690E" w:rsidRDefault="000A690E" w:rsidP="004E4949">
      <w:pPr>
        <w:rPr>
          <w:rFonts w:ascii="Hand writing Mutlu" w:hAnsi="Hand writing Mutlu"/>
        </w:rPr>
      </w:pPr>
      <w:hyperlink r:id="rId4" w:history="1">
        <w:r w:rsidRPr="00570684">
          <w:rPr>
            <w:rStyle w:val="Hyperlink"/>
            <w:rFonts w:ascii="Hand writing Mutlu" w:hAnsi="Hand writing Mutlu"/>
            <w:sz w:val="44"/>
            <w:szCs w:val="44"/>
          </w:rPr>
          <w:t>www.sorubak.com</w:t>
        </w:r>
      </w:hyperlink>
    </w:p>
    <w:p w:rsidR="000A690E" w:rsidRDefault="000A690E" w:rsidP="004E4949">
      <w:pPr>
        <w:rPr>
          <w:rFonts w:ascii="Hand writing Mutlu" w:hAnsi="Hand writing Mutlu" w:cs="AlfaNormal"/>
          <w:sz w:val="52"/>
          <w:szCs w:val="52"/>
        </w:rPr>
      </w:pPr>
      <w:r w:rsidRPr="00EB73DB">
        <w:rPr>
          <w:rFonts w:ascii="Hand writing Mutlu" w:hAnsi="Hand writing Mutlu" w:cs="AlfaNormal"/>
          <w:sz w:val="52"/>
          <w:szCs w:val="52"/>
        </w:rPr>
        <w:t>Hakan, kümeste horoz görmüş.</w:t>
      </w:r>
    </w:p>
    <w:p w:rsidR="000A690E" w:rsidRPr="00EB73DB" w:rsidRDefault="000A690E" w:rsidP="004E4949">
      <w:pPr>
        <w:rPr>
          <w:rFonts w:ascii="UlusalOkul.Com Çizgili" w:hAnsi="UlusalOkul.Com Çizgili"/>
          <w:sz w:val="52"/>
          <w:szCs w:val="52"/>
        </w:rPr>
      </w:pPr>
      <w:r>
        <w:rPr>
          <w:rFonts w:ascii="UlusalOkul.Com Çizgili" w:hAnsi="UlusalOkul.Com Çizgili"/>
          <w:sz w:val="52"/>
          <w:szCs w:val="52"/>
        </w:rPr>
        <w:t xml:space="preserve">1-Kim kümeste horoz görmüş?         .                                           .2-Hakan, kümeste ne görmüş?         .                                           .3-Hakan, nerede horoz görmüş?       .                                          </w:t>
      </w:r>
    </w:p>
    <w:p w:rsidR="000A690E" w:rsidRPr="00A45108" w:rsidRDefault="000A690E" w:rsidP="004E4949">
      <w:pPr>
        <w:rPr>
          <w:rFonts w:ascii="UlusalOkul.Com Çizgili" w:hAnsi="UlusalOkul.Com Çizgili"/>
          <w:sz w:val="48"/>
          <w:szCs w:val="48"/>
        </w:rPr>
      </w:pPr>
      <w:r w:rsidRPr="00A45108">
        <w:rPr>
          <w:rFonts w:ascii="Hand writing Mutlu" w:hAnsi="Hand writing Mutlu" w:cs="AlfaNormal"/>
          <w:sz w:val="48"/>
          <w:szCs w:val="48"/>
        </w:rPr>
        <w:t>Halime hala, Hilal 'e ıhlamur yaptı.</w:t>
      </w:r>
      <w:r>
        <w:rPr>
          <w:rFonts w:ascii="Hand writing Mutlu" w:hAnsi="Hand writing Mutlu" w:cs="AlfaNormal"/>
          <w:sz w:val="48"/>
          <w:szCs w:val="48"/>
        </w:rPr>
        <w:t xml:space="preserve">        .</w:t>
      </w:r>
      <w:r>
        <w:rPr>
          <w:rFonts w:ascii="UlusalOkul.Com Çizgili" w:hAnsi="UlusalOkul.Com Çizgili" w:cs="AlfaNormal"/>
          <w:sz w:val="48"/>
          <w:szCs w:val="48"/>
        </w:rPr>
        <w:t>1-Kim, Hilal</w:t>
      </w:r>
      <w:r>
        <w:rPr>
          <w:rFonts w:ascii="Times New Roman" w:hAnsi="Times New Roman"/>
          <w:sz w:val="48"/>
          <w:szCs w:val="48"/>
        </w:rPr>
        <w:t>’</w:t>
      </w:r>
      <w:r>
        <w:rPr>
          <w:rFonts w:ascii="UlusalOkul.Com Çizgili" w:hAnsi="UlusalOkul.Com Çizgili" w:cs="AlfaNormal"/>
          <w:sz w:val="48"/>
          <w:szCs w:val="48"/>
        </w:rPr>
        <w:t xml:space="preserve">e ıhlamur yaptı?            .                                               .2-Halime hala, kime ne yaptı?            .                                              </w:t>
      </w:r>
    </w:p>
    <w:p w:rsidR="000A690E" w:rsidRDefault="000A690E" w:rsidP="004E4949"/>
    <w:p w:rsidR="000A690E" w:rsidRDefault="000A690E" w:rsidP="004E4949">
      <w:pPr>
        <w:rPr>
          <w:rFonts w:ascii="Hand writing Mutlu" w:hAnsi="Hand writing Mutlu"/>
        </w:rPr>
      </w:pPr>
    </w:p>
    <w:p w:rsidR="000A690E" w:rsidRPr="00715ADB" w:rsidRDefault="000A690E" w:rsidP="004E4949">
      <w:pPr>
        <w:rPr>
          <w:rFonts w:ascii="Hand writing Mutlu" w:hAnsi="Hand writing Mutlu"/>
          <w:b/>
          <w:sz w:val="24"/>
          <w:szCs w:val="24"/>
        </w:rPr>
      </w:pPr>
      <w:r>
        <w:rPr>
          <w:rFonts w:ascii="Hand writing Mutlu" w:hAnsi="Hand writing Mutlu"/>
          <w:b/>
          <w:sz w:val="24"/>
          <w:szCs w:val="24"/>
        </w:rPr>
        <w:t>Sakarya İlkokulu 1-C Sınıfı Metin Çalışması Okuyorum-Anlıyorum(Hh)1</w:t>
      </w:r>
    </w:p>
    <w:p w:rsidR="000A690E" w:rsidRDefault="000A690E" w:rsidP="004E4949">
      <w:pPr>
        <w:jc w:val="center"/>
        <w:rPr>
          <w:sz w:val="24"/>
          <w:szCs w:val="24"/>
        </w:rPr>
      </w:pPr>
      <w:r>
        <w:rPr>
          <w:sz w:val="24"/>
          <w:szCs w:val="24"/>
        </w:rPr>
        <w:t>Bu metni hecelemeden okuyuncaya kadar tekrarlamalısın.</w:t>
      </w:r>
    </w:p>
    <w:p w:rsidR="000A690E" w:rsidRPr="00ED582B" w:rsidRDefault="000A690E" w:rsidP="004E4949">
      <w:pPr>
        <w:rPr>
          <w:rFonts w:ascii="Hand writing Mutlu" w:hAnsi="Hand writing Mutlu"/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  <w:r>
        <w:rPr>
          <w:rFonts w:ascii="Hand writing Mutlu" w:hAnsi="Hand writing Mutlu"/>
          <w:b/>
          <w:sz w:val="24"/>
          <w:szCs w:val="24"/>
        </w:rPr>
        <w:t>Okuduğun kadar boya.</w:t>
      </w:r>
    </w:p>
    <w:p w:rsidR="000A690E" w:rsidRPr="00EE2C12" w:rsidRDefault="000A690E" w:rsidP="004E4949">
      <w:pPr>
        <w:autoSpaceDE w:val="0"/>
        <w:autoSpaceDN w:val="0"/>
        <w:adjustRightInd w:val="0"/>
        <w:spacing w:after="0" w:line="240" w:lineRule="auto"/>
        <w:jc w:val="center"/>
        <w:rPr>
          <w:rFonts w:ascii="Hand writing Mutlu" w:hAnsi="Hand writing Mutlu" w:cs="AlfaNormal"/>
          <w:color w:val="000000"/>
          <w:sz w:val="24"/>
          <w:szCs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463.9pt;margin-top:28.25pt;width:1in;height:22.5pt;z-index:25165260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" fillcolor="window" strokeweight=".5pt">
            <v:textbox>
              <w:txbxContent>
                <w:p w:rsidR="000A690E" w:rsidRDefault="000A690E" w:rsidP="004E4949">
                  <w:r>
                    <w:t>1</w:t>
                  </w:r>
                </w:p>
              </w:txbxContent>
            </v:textbox>
          </v:shape>
        </w:pict>
      </w:r>
      <w:r w:rsidRPr="00EE2C12">
        <w:rPr>
          <w:rFonts w:ascii="Hand writing Mutlu" w:hAnsi="Hand writing Mutlu" w:cs="AlfaNormal"/>
          <w:color w:val="000000"/>
          <w:sz w:val="60"/>
          <w:szCs w:val="60"/>
        </w:rPr>
        <w:t>Hayri</w:t>
      </w:r>
      <w:r>
        <w:rPr>
          <w:rFonts w:ascii="Hand writing Mutlu" w:hAnsi="Hand writing Mutlu" w:cs="AlfaNormal"/>
          <w:color w:val="000000"/>
          <w:sz w:val="24"/>
          <w:szCs w:val="24"/>
        </w:rPr>
        <w:tab/>
      </w:r>
      <w:r>
        <w:rPr>
          <w:rFonts w:ascii="Hand writing Mutlu" w:hAnsi="Hand writing Mutlu" w:cs="AlfaNormal"/>
          <w:color w:val="000000"/>
          <w:sz w:val="24"/>
          <w:szCs w:val="24"/>
        </w:rPr>
        <w:tab/>
        <w:t xml:space="preserve">                             </w:t>
      </w:r>
    </w:p>
    <w:p w:rsidR="000A690E" w:rsidRPr="00EE2C12" w:rsidRDefault="000A690E" w:rsidP="004E4949">
      <w:pPr>
        <w:autoSpaceDE w:val="0"/>
        <w:autoSpaceDN w:val="0"/>
        <w:adjustRightInd w:val="0"/>
        <w:spacing w:after="0" w:line="240" w:lineRule="auto"/>
        <w:ind w:firstLine="708"/>
        <w:rPr>
          <w:rFonts w:ascii="Hand writing Mutlu" w:hAnsi="Hand writing Mutlu" w:cs="AlfaNormal"/>
          <w:color w:val="000000"/>
          <w:sz w:val="24"/>
          <w:szCs w:val="24"/>
        </w:rPr>
      </w:pPr>
      <w:r>
        <w:rPr>
          <w:noProof/>
          <w:lang w:eastAsia="tr-TR"/>
        </w:rPr>
        <w:pict>
          <v:shape id="Metin Kutusu 3" o:spid="_x0000_s1027" type="#_x0000_t202" style="position:absolute;left:0;text-align:left;margin-left:463.9pt;margin-top:23.45pt;width:1in;height:19.5pt;z-index:25165363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" fillcolor="window" strokeweight=".5pt">
            <v:textbox>
              <w:txbxContent>
                <w:p w:rsidR="000A690E" w:rsidRDefault="000A690E" w:rsidP="004E4949">
                  <w:r>
                    <w:t>2</w:t>
                  </w:r>
                </w:p>
              </w:txbxContent>
            </v:textbox>
          </v:shape>
        </w:pict>
      </w:r>
      <w:r w:rsidRPr="00A45108">
        <w:rPr>
          <w:rFonts w:ascii="Hand writing Mutlu" w:hAnsi="Hand writing Mutlu" w:cs="AlfaNormal"/>
          <w:color w:val="000000"/>
          <w:sz w:val="48"/>
          <w:szCs w:val="48"/>
        </w:rPr>
        <w:t>Hayri, kışın hasta olmamak için</w:t>
      </w:r>
      <w:r>
        <w:rPr>
          <w:rFonts w:ascii="Hand writing Mutlu" w:hAnsi="Hand writing Mutlu" w:cs="AlfaNormal"/>
          <w:color w:val="000000"/>
          <w:sz w:val="24"/>
          <w:szCs w:val="24"/>
        </w:rPr>
        <w:t xml:space="preserve">       </w:t>
      </w:r>
    </w:p>
    <w:p w:rsidR="000A690E" w:rsidRPr="00ED582B" w:rsidRDefault="000A690E" w:rsidP="004E4949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color w:val="000000"/>
          <w:sz w:val="24"/>
          <w:szCs w:val="24"/>
        </w:rPr>
      </w:pPr>
      <w:r>
        <w:rPr>
          <w:noProof/>
          <w:lang w:eastAsia="tr-TR"/>
        </w:rPr>
        <w:pict>
          <v:shape id="Metin Kutusu 4" o:spid="_x0000_s1028" type="#_x0000_t202" style="position:absolute;margin-left:463.9pt;margin-top:26.45pt;width:1in;height:19.5pt;z-index:25165465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" fillcolor="window" strokeweight=".5pt">
            <v:textbox>
              <w:txbxContent>
                <w:p w:rsidR="000A690E" w:rsidRDefault="000A690E" w:rsidP="004E4949">
                  <w:r>
                    <w:t>3</w:t>
                  </w:r>
                </w:p>
              </w:txbxContent>
            </v:textbox>
          </v:shape>
        </w:pict>
      </w:r>
      <w:r w:rsidRPr="00A45108">
        <w:rPr>
          <w:rFonts w:ascii="Hand writing Mutlu" w:hAnsi="Hand writing Mutlu" w:cs="AlfaNormal"/>
          <w:color w:val="000000"/>
          <w:sz w:val="48"/>
          <w:szCs w:val="48"/>
        </w:rPr>
        <w:t>hırka giyer. Her zaman yediklerine</w:t>
      </w:r>
      <w:r>
        <w:rPr>
          <w:rFonts w:ascii="Hand writing Mutlu" w:hAnsi="Hand writing Mutlu" w:cs="AlfaNormal"/>
          <w:color w:val="000000"/>
          <w:sz w:val="24"/>
          <w:szCs w:val="24"/>
        </w:rPr>
        <w:t xml:space="preserve">       </w:t>
      </w:r>
    </w:p>
    <w:p w:rsidR="000A690E" w:rsidRDefault="000A690E" w:rsidP="004E4949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color w:val="000000"/>
          <w:sz w:val="48"/>
          <w:szCs w:val="48"/>
        </w:rPr>
      </w:pPr>
      <w:r>
        <w:rPr>
          <w:noProof/>
          <w:lang w:eastAsia="tr-TR"/>
        </w:rPr>
        <w:pict>
          <v:shape id="Metin Kutusu 6" o:spid="_x0000_s1029" type="#_x0000_t202" style="position:absolute;margin-left:463.9pt;margin-top:62.5pt;width:1in;height:20.25pt;z-index:25165670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" fillcolor="window" strokeweight=".5pt">
            <v:textbox>
              <w:txbxContent>
                <w:p w:rsidR="000A690E" w:rsidRDefault="000A690E" w:rsidP="004E4949">
                  <w:r>
                    <w:t>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5" o:spid="_x0000_s1030" type="#_x0000_t202" style="position:absolute;margin-left:463.9pt;margin-top:26.5pt;width:1in;height:21pt;z-index:25165568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" fillcolor="window" strokeweight=".5pt">
            <v:textbox>
              <w:txbxContent>
                <w:p w:rsidR="000A690E" w:rsidRDefault="000A690E" w:rsidP="004E4949">
                  <w:r>
                    <w:t>4</w:t>
                  </w:r>
                </w:p>
              </w:txbxContent>
            </v:textbox>
          </v:shape>
        </w:pict>
      </w:r>
      <w:r>
        <w:rPr>
          <w:rFonts w:ascii="Hand writing Mutlu" w:hAnsi="Hand writing Mutlu" w:cs="AlfaNormal"/>
          <w:color w:val="000000"/>
          <w:sz w:val="48"/>
          <w:szCs w:val="48"/>
        </w:rPr>
        <w:t xml:space="preserve">dikkat eder. Ihlamur ve süt </w:t>
      </w:r>
      <w:r w:rsidRPr="00A45108">
        <w:rPr>
          <w:rFonts w:ascii="Hand writing Mutlu" w:hAnsi="Hand writing Mutlu" w:cs="AlfaNormal"/>
          <w:color w:val="000000"/>
          <w:sz w:val="48"/>
          <w:szCs w:val="48"/>
        </w:rPr>
        <w:t>içme</w:t>
      </w:r>
      <w:r>
        <w:rPr>
          <w:rFonts w:ascii="Hand writing Mutlu" w:hAnsi="Hand writing Mutlu" w:cs="AlfaNormal"/>
          <w:color w:val="000000"/>
          <w:sz w:val="48"/>
          <w:szCs w:val="48"/>
        </w:rPr>
        <w:t>yi</w:t>
      </w:r>
      <w:r>
        <w:rPr>
          <w:rFonts w:ascii="Hand writing Mutlu" w:hAnsi="Hand writing Mutlu" w:cs="AlfaNormal"/>
          <w:color w:val="000000"/>
          <w:sz w:val="24"/>
          <w:szCs w:val="24"/>
        </w:rPr>
        <w:t xml:space="preserve">        </w:t>
      </w:r>
      <w:r>
        <w:rPr>
          <w:rFonts w:ascii="Hand writing Mutlu" w:hAnsi="Hand writing Mutlu" w:cs="AlfaNormal"/>
          <w:color w:val="000000"/>
          <w:sz w:val="48"/>
          <w:szCs w:val="48"/>
        </w:rPr>
        <w:t xml:space="preserve">  ihmal etmez. Hayri hiç hasta </w:t>
      </w:r>
      <w:r w:rsidRPr="00A45108">
        <w:rPr>
          <w:rFonts w:ascii="Hand writing Mutlu" w:hAnsi="Hand writing Mutlu" w:cs="AlfaNormal"/>
          <w:color w:val="000000"/>
          <w:sz w:val="48"/>
          <w:szCs w:val="48"/>
        </w:rPr>
        <w:t>olmaz.</w:t>
      </w:r>
      <w:r>
        <w:rPr>
          <w:rFonts w:ascii="Hand writing Mutlu" w:hAnsi="Hand writing Mutlu" w:cs="AlfaNormal"/>
          <w:color w:val="000000"/>
          <w:sz w:val="24"/>
          <w:szCs w:val="24"/>
        </w:rPr>
        <w:t xml:space="preserve">     </w:t>
      </w:r>
      <w:r w:rsidRPr="00A45108">
        <w:rPr>
          <w:rFonts w:ascii="Hand writing Mutlu" w:hAnsi="Hand writing Mutlu" w:cs="AlfaNormal"/>
          <w:color w:val="000000"/>
          <w:sz w:val="48"/>
          <w:szCs w:val="48"/>
        </w:rPr>
        <w:t xml:space="preserve"> Çünkü Hayri dengeli beslenir</w:t>
      </w:r>
      <w:r>
        <w:rPr>
          <w:rFonts w:ascii="Hand writing Mutlu" w:hAnsi="Hand writing Mutlu" w:cs="AlfaNormal"/>
          <w:color w:val="000000"/>
          <w:sz w:val="48"/>
          <w:szCs w:val="48"/>
        </w:rPr>
        <w:t>.</w:t>
      </w:r>
    </w:p>
    <w:p w:rsidR="000A690E" w:rsidRDefault="000A690E" w:rsidP="004E49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36"/>
          <w:szCs w:val="36"/>
        </w:rPr>
      </w:pPr>
    </w:p>
    <w:p w:rsidR="000A690E" w:rsidRDefault="000A690E" w:rsidP="004E49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36"/>
          <w:szCs w:val="36"/>
        </w:rPr>
      </w:pPr>
      <w:r>
        <w:rPr>
          <w:rFonts w:ascii="Times New Roman" w:hAnsi="Times New Roman"/>
          <w:b/>
          <w:color w:val="000000"/>
          <w:sz w:val="36"/>
          <w:szCs w:val="36"/>
        </w:rPr>
        <w:t xml:space="preserve">**Soruların cevabını düzgün cümle ile altına yazar mısın?                </w:t>
      </w:r>
    </w:p>
    <w:p w:rsidR="000A690E" w:rsidRDefault="000A690E" w:rsidP="004E4949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/>
          <w:b/>
          <w:color w:val="000000"/>
          <w:sz w:val="24"/>
          <w:szCs w:val="24"/>
        </w:rPr>
      </w:pPr>
      <w:r>
        <w:rPr>
          <w:rFonts w:ascii="UlusalOkul.Com Çizgili" w:hAnsi="UlusalOkul.Com Çizgili"/>
          <w:b/>
          <w:color w:val="000000"/>
          <w:sz w:val="48"/>
          <w:szCs w:val="48"/>
        </w:rPr>
        <w:t xml:space="preserve">1-Hayri, kışın ne giyer?                    .                                               </w:t>
      </w:r>
      <w:r w:rsidRPr="00715ADB">
        <w:rPr>
          <w:rFonts w:ascii="UlusalOkul.Com Çizgili" w:hAnsi="UlusalOkul.Com Çizgili"/>
          <w:b/>
          <w:color w:val="000000"/>
          <w:sz w:val="44"/>
          <w:szCs w:val="44"/>
        </w:rPr>
        <w:t>.2-Hayri,</w:t>
      </w:r>
      <w:r>
        <w:rPr>
          <w:rFonts w:ascii="UlusalOkul.Com Çizgili" w:hAnsi="UlusalOkul.Com Çizgili"/>
          <w:b/>
          <w:color w:val="000000"/>
          <w:sz w:val="44"/>
          <w:szCs w:val="44"/>
        </w:rPr>
        <w:t xml:space="preserve"> </w:t>
      </w:r>
      <w:r w:rsidRPr="00715ADB">
        <w:rPr>
          <w:rFonts w:ascii="UlusalOkul.Com Çizgili" w:hAnsi="UlusalOkul.Com Çizgili"/>
          <w:b/>
          <w:color w:val="000000"/>
          <w:sz w:val="44"/>
          <w:szCs w:val="44"/>
        </w:rPr>
        <w:t>her zaman neye dikkat</w:t>
      </w:r>
      <w:r>
        <w:rPr>
          <w:rFonts w:ascii="UlusalOkul.Com Çizgili" w:hAnsi="UlusalOkul.Com Çizgili"/>
          <w:b/>
          <w:color w:val="000000"/>
          <w:sz w:val="44"/>
          <w:szCs w:val="44"/>
        </w:rPr>
        <w:t xml:space="preserve"> </w:t>
      </w:r>
      <w:r w:rsidRPr="00715ADB">
        <w:rPr>
          <w:rFonts w:ascii="UlusalOkul.Com Çizgili" w:hAnsi="UlusalOkul.Com Çizgili"/>
          <w:b/>
          <w:color w:val="000000"/>
          <w:sz w:val="44"/>
          <w:szCs w:val="44"/>
        </w:rPr>
        <w:t xml:space="preserve">eder? </w:t>
      </w:r>
      <w:r>
        <w:rPr>
          <w:rFonts w:ascii="UlusalOkul.Com Çizgili" w:hAnsi="UlusalOkul.Com Çizgili"/>
          <w:b/>
          <w:color w:val="000000"/>
          <w:sz w:val="44"/>
          <w:szCs w:val="44"/>
        </w:rPr>
        <w:t xml:space="preserve">       .</w:t>
      </w:r>
      <w:r>
        <w:rPr>
          <w:rFonts w:ascii="UlusalOkul.Com Çizgili" w:hAnsi="UlusalOkul.Com Çizgili"/>
          <w:b/>
          <w:color w:val="000000"/>
          <w:sz w:val="48"/>
          <w:szCs w:val="48"/>
        </w:rPr>
        <w:t xml:space="preserve">                                               .3-Hayri, neleri ihmal etmez?              .                                              .4-Hayri, neden hiç hasta olmaz?          .                                               .                                               </w:t>
      </w:r>
    </w:p>
    <w:p w:rsidR="000A690E" w:rsidRDefault="000A690E" w:rsidP="004E4949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/>
          <w:b/>
          <w:color w:val="000000"/>
          <w:sz w:val="24"/>
          <w:szCs w:val="24"/>
        </w:rPr>
      </w:pPr>
      <w:r>
        <w:rPr>
          <w:rFonts w:ascii="Hand writing Mutlu" w:hAnsi="Hand writing Mutlu"/>
          <w:b/>
          <w:color w:val="000000"/>
          <w:sz w:val="24"/>
          <w:szCs w:val="24"/>
        </w:rPr>
        <w:t xml:space="preserve">OKUYORUM </w:t>
      </w:r>
      <w:r>
        <w:rPr>
          <w:rFonts w:ascii="Times New Roman" w:hAnsi="Times New Roman"/>
          <w:b/>
          <w:color w:val="000000"/>
          <w:sz w:val="24"/>
          <w:szCs w:val="24"/>
        </w:rPr>
        <w:t>–</w:t>
      </w:r>
      <w:r>
        <w:rPr>
          <w:rFonts w:ascii="Hand writing Mutlu" w:hAnsi="Hand writing Mutlu"/>
          <w:b/>
          <w:color w:val="000000"/>
          <w:sz w:val="24"/>
          <w:szCs w:val="24"/>
        </w:rPr>
        <w:t xml:space="preserve"> ANLIYORUM (Hh Sesi) METİN ÇALIŞMASI-2</w:t>
      </w:r>
    </w:p>
    <w:p w:rsidR="000A690E" w:rsidRDefault="000A690E" w:rsidP="004E4949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/>
          <w:b/>
          <w:color w:val="000000"/>
          <w:sz w:val="24"/>
          <w:szCs w:val="24"/>
        </w:rPr>
      </w:pPr>
    </w:p>
    <w:p w:rsidR="000A690E" w:rsidRPr="00A17E66" w:rsidRDefault="000A690E" w:rsidP="004E4949">
      <w:pPr>
        <w:autoSpaceDE w:val="0"/>
        <w:autoSpaceDN w:val="0"/>
        <w:adjustRightInd w:val="0"/>
        <w:spacing w:after="0" w:line="240" w:lineRule="auto"/>
        <w:jc w:val="center"/>
        <w:rPr>
          <w:rFonts w:ascii="Hand writing Mutlu" w:hAnsi="Hand writing Mutlu" w:cs="AlfaNormal"/>
          <w:color w:val="000000"/>
          <w:sz w:val="24"/>
          <w:szCs w:val="24"/>
        </w:rPr>
      </w:pPr>
      <w:r>
        <w:rPr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13" o:spid="_x0000_s1031" type="#_x0000_t67" style="position:absolute;left:0;text-align:left;margin-left:444.4pt;margin-top:26.7pt;width:38.15pt;height:19.5pt;z-index:251662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" adj="10800" fillcolor="#4f81bd" strokecolor="#385d8a" strokeweight="2pt"/>
        </w:pict>
      </w:r>
      <w:r>
        <w:rPr>
          <w:rFonts w:ascii="Hand writing Mutlu" w:hAnsi="Hand writing Mutlu" w:cs="AlfaNormal"/>
          <w:color w:val="000000"/>
          <w:sz w:val="52"/>
          <w:szCs w:val="52"/>
        </w:rPr>
        <w:t xml:space="preserve">     </w:t>
      </w:r>
      <w:r w:rsidRPr="00124577">
        <w:rPr>
          <w:rFonts w:ascii="Hand writing Mutlu" w:hAnsi="Hand writing Mutlu" w:cs="AlfaNormal"/>
          <w:color w:val="000000"/>
          <w:sz w:val="52"/>
          <w:szCs w:val="52"/>
        </w:rPr>
        <w:t>Halil 'e Ne Olmuş?</w:t>
      </w:r>
      <w:r>
        <w:rPr>
          <w:rFonts w:ascii="Hand writing Mutlu" w:hAnsi="Hand writing Mutlu" w:cs="AlfaNormal"/>
          <w:color w:val="000000"/>
          <w:sz w:val="24"/>
          <w:szCs w:val="24"/>
        </w:rPr>
        <w:t xml:space="preserve">       Okuyunca Boya</w:t>
      </w:r>
    </w:p>
    <w:p w:rsidR="000A690E" w:rsidRPr="00124577" w:rsidRDefault="000A690E" w:rsidP="004E4949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color w:val="000000"/>
          <w:sz w:val="24"/>
          <w:szCs w:val="24"/>
        </w:rPr>
      </w:pPr>
      <w:r>
        <w:rPr>
          <w:noProof/>
          <w:lang w:eastAsia="tr-TR"/>
        </w:rPr>
        <w:pict>
          <v:shape id="Metin Kutusu 8" o:spid="_x0000_s1032" type="#_x0000_t202" style="position:absolute;margin-left:451.9pt;margin-top:19.1pt;width:1in;height:20.25pt;z-index:25165772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" fillcolor="window" strokeweight=".5pt">
            <v:textbox>
              <w:txbxContent>
                <w:p w:rsidR="000A690E" w:rsidRDefault="000A690E" w:rsidP="004E4949">
                  <w:r>
                    <w:t>1</w:t>
                  </w:r>
                </w:p>
              </w:txbxContent>
            </v:textbox>
          </v:shape>
        </w:pict>
      </w:r>
      <w:r>
        <w:rPr>
          <w:rFonts w:ascii="Hand writing Mutlu" w:hAnsi="Hand writing Mutlu" w:cs="AlfaNormal"/>
          <w:color w:val="000000"/>
          <w:sz w:val="52"/>
          <w:szCs w:val="52"/>
        </w:rPr>
        <w:t>Halil üşütmüş. Hasta olmuş</w:t>
      </w:r>
      <w:r w:rsidRPr="00A252E3">
        <w:rPr>
          <w:rFonts w:ascii="Hand writing Mutlu" w:hAnsi="Hand writing Mutlu" w:cs="AlfaNormal"/>
          <w:color w:val="000000"/>
          <w:sz w:val="52"/>
          <w:szCs w:val="52"/>
        </w:rPr>
        <w:t>.</w:t>
      </w:r>
      <w:r>
        <w:rPr>
          <w:rFonts w:ascii="Hand writing Mutlu" w:hAnsi="Hand writing Mutlu" w:cs="AlfaNormal"/>
          <w:color w:val="000000"/>
          <w:sz w:val="24"/>
          <w:szCs w:val="24"/>
        </w:rPr>
        <w:t xml:space="preserve">            </w:t>
      </w:r>
    </w:p>
    <w:p w:rsidR="000A690E" w:rsidRPr="00124577" w:rsidRDefault="000A690E" w:rsidP="004E4949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color w:val="000000"/>
          <w:sz w:val="24"/>
          <w:szCs w:val="24"/>
        </w:rPr>
      </w:pPr>
      <w:r>
        <w:rPr>
          <w:noProof/>
          <w:lang w:eastAsia="tr-TR"/>
        </w:rPr>
        <w:pict>
          <v:shape id="Metin Kutusu 9" o:spid="_x0000_s1033" type="#_x0000_t202" style="position:absolute;margin-left:451.9pt;margin-top:22.75pt;width:1in;height:20.2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" fillcolor="window" strokeweight=".5pt">
            <v:textbox>
              <w:txbxContent>
                <w:p w:rsidR="000A690E" w:rsidRDefault="000A690E" w:rsidP="004E4949">
                  <w:r>
                    <w:t>2</w:t>
                  </w:r>
                </w:p>
              </w:txbxContent>
            </v:textbox>
          </v:shape>
        </w:pict>
      </w:r>
      <w:r w:rsidRPr="00A252E3">
        <w:rPr>
          <w:rFonts w:ascii="Hand writing Mutlu" w:hAnsi="Hand writing Mutlu" w:cs="AlfaNormal"/>
          <w:color w:val="000000"/>
          <w:sz w:val="52"/>
          <w:szCs w:val="52"/>
        </w:rPr>
        <w:t>Hülya abla ı</w:t>
      </w:r>
      <w:r>
        <w:rPr>
          <w:rFonts w:ascii="Hand writing Mutlu" w:hAnsi="Hand writing Mutlu" w:cs="AlfaNormal"/>
          <w:color w:val="000000"/>
          <w:sz w:val="52"/>
          <w:szCs w:val="52"/>
        </w:rPr>
        <w:t>hlamur yapmış</w:t>
      </w:r>
      <w:r w:rsidRPr="00A252E3">
        <w:rPr>
          <w:rFonts w:ascii="Hand writing Mutlu" w:hAnsi="Hand writing Mutlu" w:cs="AlfaNormal"/>
          <w:color w:val="000000"/>
          <w:sz w:val="52"/>
          <w:szCs w:val="52"/>
        </w:rPr>
        <w:t>.</w:t>
      </w:r>
      <w:r>
        <w:rPr>
          <w:rFonts w:ascii="Hand writing Mutlu" w:hAnsi="Hand writing Mutlu" w:cs="AlfaNormal"/>
          <w:color w:val="000000"/>
          <w:sz w:val="24"/>
          <w:szCs w:val="24"/>
        </w:rPr>
        <w:t xml:space="preserve">              </w:t>
      </w:r>
    </w:p>
    <w:p w:rsidR="000A690E" w:rsidRPr="00124577" w:rsidRDefault="000A690E" w:rsidP="004E4949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color w:val="000000"/>
          <w:sz w:val="24"/>
          <w:szCs w:val="24"/>
        </w:rPr>
      </w:pPr>
      <w:r>
        <w:rPr>
          <w:noProof/>
          <w:lang w:eastAsia="tr-TR"/>
        </w:rPr>
        <w:pict>
          <v:shape id="Metin Kutusu 10" o:spid="_x0000_s1034" type="#_x0000_t202" style="position:absolute;margin-left:451.9pt;margin-top:20.45pt;width:1in;height:20.2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" fillcolor="window" strokeweight=".5pt">
            <v:textbox>
              <w:txbxContent>
                <w:p w:rsidR="000A690E" w:rsidRDefault="000A690E" w:rsidP="004E4949">
                  <w:r>
                    <w:t>3</w:t>
                  </w:r>
                </w:p>
              </w:txbxContent>
            </v:textbox>
          </v:shape>
        </w:pict>
      </w:r>
      <w:r>
        <w:rPr>
          <w:rFonts w:ascii="Hand writing Mutlu" w:hAnsi="Hand writing Mutlu" w:cs="AlfaNormal"/>
          <w:color w:val="000000"/>
          <w:sz w:val="52"/>
          <w:szCs w:val="52"/>
        </w:rPr>
        <w:t>Doktor gelmiş</w:t>
      </w:r>
      <w:r w:rsidRPr="00A252E3">
        <w:rPr>
          <w:rFonts w:ascii="Hand writing Mutlu" w:hAnsi="Hand writing Mutlu" w:cs="AlfaNormal"/>
          <w:color w:val="000000"/>
          <w:sz w:val="52"/>
          <w:szCs w:val="52"/>
        </w:rPr>
        <w:t xml:space="preserve"> mi?</w:t>
      </w:r>
      <w:r>
        <w:rPr>
          <w:rFonts w:ascii="Hand writing Mutlu" w:hAnsi="Hand writing Mutlu" w:cs="AlfaNormal"/>
          <w:color w:val="000000"/>
          <w:sz w:val="24"/>
          <w:szCs w:val="24"/>
        </w:rPr>
        <w:t xml:space="preserve">                                       </w:t>
      </w:r>
    </w:p>
    <w:p w:rsidR="000A690E" w:rsidRPr="00124577" w:rsidRDefault="000A690E" w:rsidP="004E4949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color w:val="000000"/>
          <w:sz w:val="24"/>
          <w:szCs w:val="24"/>
        </w:rPr>
      </w:pPr>
      <w:r>
        <w:rPr>
          <w:noProof/>
          <w:lang w:eastAsia="tr-TR"/>
        </w:rPr>
        <w:pict>
          <v:shape id="Metin Kutusu 11" o:spid="_x0000_s1035" type="#_x0000_t202" style="position:absolute;margin-left:451.9pt;margin-top:15.85pt;width:1in;height:18.75pt;z-index:25166080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" fillcolor="window" strokeweight=".5pt">
            <v:textbox>
              <w:txbxContent>
                <w:p w:rsidR="000A690E" w:rsidRDefault="000A690E" w:rsidP="004E4949">
                  <w:r>
                    <w:t>4</w:t>
                  </w:r>
                </w:p>
              </w:txbxContent>
            </v:textbox>
          </v:shape>
        </w:pict>
      </w:r>
      <w:r>
        <w:rPr>
          <w:rFonts w:ascii="Hand writing Mutlu" w:hAnsi="Hand writing Mutlu" w:cs="AlfaNormal"/>
          <w:color w:val="000000"/>
          <w:sz w:val="52"/>
          <w:szCs w:val="52"/>
        </w:rPr>
        <w:t>Doktor Hasan Bey gelmiş</w:t>
      </w:r>
      <w:r w:rsidRPr="00A252E3">
        <w:rPr>
          <w:rFonts w:ascii="Hand writing Mutlu" w:hAnsi="Hand writing Mutlu" w:cs="AlfaNormal"/>
          <w:color w:val="000000"/>
          <w:sz w:val="52"/>
          <w:szCs w:val="52"/>
        </w:rPr>
        <w:t>.</w:t>
      </w:r>
      <w:r>
        <w:rPr>
          <w:rFonts w:ascii="Hand writing Mutlu" w:hAnsi="Hand writing Mutlu" w:cs="AlfaNormal"/>
          <w:color w:val="000000"/>
          <w:sz w:val="24"/>
          <w:szCs w:val="24"/>
        </w:rPr>
        <w:t xml:space="preserve">                    </w:t>
      </w:r>
    </w:p>
    <w:p w:rsidR="000A690E" w:rsidRPr="00124577" w:rsidRDefault="000A690E" w:rsidP="004E4949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color w:val="000000"/>
          <w:sz w:val="24"/>
          <w:szCs w:val="24"/>
        </w:rPr>
      </w:pPr>
      <w:r>
        <w:rPr>
          <w:noProof/>
          <w:lang w:eastAsia="tr-TR"/>
        </w:rPr>
        <w:pict>
          <v:shape id="Metin Kutusu 12" o:spid="_x0000_s1036" type="#_x0000_t202" style="position:absolute;margin-left:451.9pt;margin-top:15pt;width:1in;height:18pt;z-index:25166182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" fillcolor="window" strokeweight=".5pt">
            <v:textbox>
              <w:txbxContent>
                <w:p w:rsidR="000A690E" w:rsidRDefault="000A690E" w:rsidP="004E4949">
                  <w:r>
                    <w:t>5</w:t>
                  </w:r>
                </w:p>
              </w:txbxContent>
            </v:textbox>
          </v:shape>
        </w:pict>
      </w:r>
      <w:r>
        <w:rPr>
          <w:rFonts w:ascii="Hand writing Mutlu" w:hAnsi="Hand writing Mutlu" w:cs="AlfaNormal"/>
          <w:color w:val="000000"/>
          <w:sz w:val="52"/>
          <w:szCs w:val="52"/>
        </w:rPr>
        <w:t>Hap yazmış. Şurup yazmış</w:t>
      </w:r>
      <w:r w:rsidRPr="00A252E3">
        <w:rPr>
          <w:rFonts w:ascii="Hand writing Mutlu" w:hAnsi="Hand writing Mutlu" w:cs="AlfaNormal"/>
          <w:color w:val="000000"/>
          <w:sz w:val="52"/>
          <w:szCs w:val="52"/>
        </w:rPr>
        <w:t>.</w:t>
      </w:r>
      <w:r>
        <w:rPr>
          <w:rFonts w:ascii="Hand writing Mutlu" w:hAnsi="Hand writing Mutlu" w:cs="AlfaNormal"/>
          <w:color w:val="000000"/>
          <w:sz w:val="24"/>
          <w:szCs w:val="24"/>
        </w:rPr>
        <w:t xml:space="preserve">              </w:t>
      </w:r>
    </w:p>
    <w:p w:rsidR="000A690E" w:rsidRDefault="000A690E" w:rsidP="004E4949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color w:val="000000"/>
          <w:sz w:val="28"/>
          <w:szCs w:val="28"/>
        </w:rPr>
      </w:pPr>
      <w:r>
        <w:rPr>
          <w:rFonts w:ascii="Hand writing Mutlu" w:hAnsi="Hand writing Mutlu" w:cs="AlfaNormal"/>
          <w:color w:val="000000"/>
          <w:sz w:val="52"/>
          <w:szCs w:val="52"/>
        </w:rPr>
        <w:t>Halil bunları her gün almış</w:t>
      </w:r>
      <w:r w:rsidRPr="00A252E3">
        <w:rPr>
          <w:rFonts w:ascii="Hand writing Mutlu" w:hAnsi="Hand writing Mutlu" w:cs="AlfaNormal"/>
          <w:color w:val="000000"/>
          <w:sz w:val="52"/>
          <w:szCs w:val="52"/>
        </w:rPr>
        <w:t>.</w:t>
      </w:r>
    </w:p>
    <w:p w:rsidR="000A690E" w:rsidRDefault="000A690E" w:rsidP="004E4949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color w:val="000000"/>
          <w:sz w:val="28"/>
          <w:szCs w:val="28"/>
        </w:rPr>
      </w:pPr>
    </w:p>
    <w:p w:rsidR="000A690E" w:rsidRDefault="000A690E" w:rsidP="004E49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**Soruların cevabını düzgün cümle ile altına yazar mısın?</w:t>
      </w:r>
    </w:p>
    <w:p w:rsidR="000A690E" w:rsidRDefault="000A690E" w:rsidP="004E49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0A690E" w:rsidRDefault="000A690E" w:rsidP="004E4949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/>
          <w:color w:val="000000"/>
          <w:sz w:val="24"/>
          <w:szCs w:val="24"/>
        </w:rPr>
      </w:pPr>
      <w:r>
        <w:rPr>
          <w:rFonts w:ascii="UlusalOkul.Com Çizgili" w:hAnsi="UlusalOkul.Com Çizgili"/>
          <w:color w:val="000000"/>
          <w:sz w:val="48"/>
          <w:szCs w:val="48"/>
        </w:rPr>
        <w:t>1-Halil</w:t>
      </w:r>
      <w:r>
        <w:rPr>
          <w:rFonts w:ascii="Times New Roman" w:hAnsi="Times New Roman"/>
          <w:color w:val="000000"/>
          <w:sz w:val="48"/>
          <w:szCs w:val="48"/>
        </w:rPr>
        <w:t>’</w:t>
      </w:r>
      <w:r>
        <w:rPr>
          <w:rFonts w:ascii="UlusalOkul.Com Çizgili" w:hAnsi="UlusalOkul.Com Çizgili"/>
          <w:color w:val="000000"/>
          <w:sz w:val="48"/>
          <w:szCs w:val="48"/>
        </w:rPr>
        <w:t xml:space="preserve">e ne olmuş?                          .                                               .2-Kim ıhlamur yapmış?                   .                                               .3-Kim gelmiş?                               .                                               .4-Doktor ne yapmış?                       .                                               </w:t>
      </w:r>
    </w:p>
    <w:p w:rsidR="000A690E" w:rsidRDefault="000A690E">
      <w:bookmarkStart w:id="0" w:name="_GoBack"/>
      <w:bookmarkEnd w:id="0"/>
    </w:p>
    <w:sectPr w:rsidR="000A690E" w:rsidSect="007A46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Normal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UlusalOkul.Com Çizgili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4949"/>
    <w:rsid w:val="000149B0"/>
    <w:rsid w:val="000311B6"/>
    <w:rsid w:val="000446A8"/>
    <w:rsid w:val="000505DA"/>
    <w:rsid w:val="00052EDE"/>
    <w:rsid w:val="00054AA2"/>
    <w:rsid w:val="00057089"/>
    <w:rsid w:val="00064159"/>
    <w:rsid w:val="0006527A"/>
    <w:rsid w:val="000667A6"/>
    <w:rsid w:val="00073FBB"/>
    <w:rsid w:val="000753D6"/>
    <w:rsid w:val="00082938"/>
    <w:rsid w:val="00084648"/>
    <w:rsid w:val="00085AF7"/>
    <w:rsid w:val="00086019"/>
    <w:rsid w:val="000A13B0"/>
    <w:rsid w:val="000A14C6"/>
    <w:rsid w:val="000A1DE1"/>
    <w:rsid w:val="000A690E"/>
    <w:rsid w:val="000A723D"/>
    <w:rsid w:val="000B484A"/>
    <w:rsid w:val="000C3D37"/>
    <w:rsid w:val="000D1DBD"/>
    <w:rsid w:val="000E590B"/>
    <w:rsid w:val="000F1006"/>
    <w:rsid w:val="000F10AB"/>
    <w:rsid w:val="000F2CBD"/>
    <w:rsid w:val="00106C8A"/>
    <w:rsid w:val="00107276"/>
    <w:rsid w:val="00110F68"/>
    <w:rsid w:val="00113C86"/>
    <w:rsid w:val="0011529B"/>
    <w:rsid w:val="00122753"/>
    <w:rsid w:val="00124577"/>
    <w:rsid w:val="00124884"/>
    <w:rsid w:val="00127187"/>
    <w:rsid w:val="00143AF8"/>
    <w:rsid w:val="0015184C"/>
    <w:rsid w:val="001610E8"/>
    <w:rsid w:val="0016214F"/>
    <w:rsid w:val="00191B0F"/>
    <w:rsid w:val="00194039"/>
    <w:rsid w:val="001A63E3"/>
    <w:rsid w:val="001B3E96"/>
    <w:rsid w:val="001C561F"/>
    <w:rsid w:val="001D2760"/>
    <w:rsid w:val="001E0D4E"/>
    <w:rsid w:val="001E295C"/>
    <w:rsid w:val="001E38C8"/>
    <w:rsid w:val="001E44E6"/>
    <w:rsid w:val="00204782"/>
    <w:rsid w:val="002152A8"/>
    <w:rsid w:val="002318FC"/>
    <w:rsid w:val="0023706E"/>
    <w:rsid w:val="00242F15"/>
    <w:rsid w:val="00243C4B"/>
    <w:rsid w:val="00250A24"/>
    <w:rsid w:val="00252F07"/>
    <w:rsid w:val="002537CF"/>
    <w:rsid w:val="00254498"/>
    <w:rsid w:val="00255675"/>
    <w:rsid w:val="00261B93"/>
    <w:rsid w:val="002623ED"/>
    <w:rsid w:val="00272602"/>
    <w:rsid w:val="0027321F"/>
    <w:rsid w:val="002733D2"/>
    <w:rsid w:val="00277DF2"/>
    <w:rsid w:val="002840AD"/>
    <w:rsid w:val="002859E2"/>
    <w:rsid w:val="00294658"/>
    <w:rsid w:val="0029640B"/>
    <w:rsid w:val="0029698C"/>
    <w:rsid w:val="002A3689"/>
    <w:rsid w:val="002A4F36"/>
    <w:rsid w:val="002A4FD0"/>
    <w:rsid w:val="002A78A4"/>
    <w:rsid w:val="002B13D6"/>
    <w:rsid w:val="002B408D"/>
    <w:rsid w:val="002D0482"/>
    <w:rsid w:val="002E1F6D"/>
    <w:rsid w:val="002E3A10"/>
    <w:rsid w:val="002E51FB"/>
    <w:rsid w:val="002F007C"/>
    <w:rsid w:val="002F0A03"/>
    <w:rsid w:val="003014EA"/>
    <w:rsid w:val="003037A6"/>
    <w:rsid w:val="0031567F"/>
    <w:rsid w:val="00322AC9"/>
    <w:rsid w:val="003301D0"/>
    <w:rsid w:val="003355E8"/>
    <w:rsid w:val="00345891"/>
    <w:rsid w:val="003A7942"/>
    <w:rsid w:val="003A7B43"/>
    <w:rsid w:val="003B61ED"/>
    <w:rsid w:val="003C1AEB"/>
    <w:rsid w:val="003C41EE"/>
    <w:rsid w:val="003C55C7"/>
    <w:rsid w:val="003D7CBB"/>
    <w:rsid w:val="003E408D"/>
    <w:rsid w:val="003F082D"/>
    <w:rsid w:val="003F10C6"/>
    <w:rsid w:val="004041B1"/>
    <w:rsid w:val="004112AA"/>
    <w:rsid w:val="00413300"/>
    <w:rsid w:val="0042056F"/>
    <w:rsid w:val="00423C60"/>
    <w:rsid w:val="00431399"/>
    <w:rsid w:val="00432165"/>
    <w:rsid w:val="004335CB"/>
    <w:rsid w:val="00441375"/>
    <w:rsid w:val="00447AB0"/>
    <w:rsid w:val="00465714"/>
    <w:rsid w:val="00473479"/>
    <w:rsid w:val="0047603D"/>
    <w:rsid w:val="00480C51"/>
    <w:rsid w:val="00484F50"/>
    <w:rsid w:val="00486AE0"/>
    <w:rsid w:val="00496DB6"/>
    <w:rsid w:val="00497083"/>
    <w:rsid w:val="004A09EE"/>
    <w:rsid w:val="004B742E"/>
    <w:rsid w:val="004C07E6"/>
    <w:rsid w:val="004C725A"/>
    <w:rsid w:val="004D0E65"/>
    <w:rsid w:val="004D7A9A"/>
    <w:rsid w:val="004E2B15"/>
    <w:rsid w:val="004E3B6A"/>
    <w:rsid w:val="004E4949"/>
    <w:rsid w:val="004E5FC2"/>
    <w:rsid w:val="004E6666"/>
    <w:rsid w:val="005042D8"/>
    <w:rsid w:val="00506B77"/>
    <w:rsid w:val="00506BCD"/>
    <w:rsid w:val="005107CF"/>
    <w:rsid w:val="0051551A"/>
    <w:rsid w:val="0051716D"/>
    <w:rsid w:val="0054769B"/>
    <w:rsid w:val="005478EC"/>
    <w:rsid w:val="00550B6F"/>
    <w:rsid w:val="00551FAE"/>
    <w:rsid w:val="00562A0D"/>
    <w:rsid w:val="00565426"/>
    <w:rsid w:val="00566CA2"/>
    <w:rsid w:val="00570684"/>
    <w:rsid w:val="00574C63"/>
    <w:rsid w:val="00576089"/>
    <w:rsid w:val="00582121"/>
    <w:rsid w:val="0058664B"/>
    <w:rsid w:val="005871AD"/>
    <w:rsid w:val="00595927"/>
    <w:rsid w:val="005A0B61"/>
    <w:rsid w:val="005A1464"/>
    <w:rsid w:val="005A6E60"/>
    <w:rsid w:val="005C22EF"/>
    <w:rsid w:val="005C653D"/>
    <w:rsid w:val="005D0894"/>
    <w:rsid w:val="005D5407"/>
    <w:rsid w:val="005F622F"/>
    <w:rsid w:val="006017B1"/>
    <w:rsid w:val="00606B7A"/>
    <w:rsid w:val="00614715"/>
    <w:rsid w:val="00621E6C"/>
    <w:rsid w:val="00622161"/>
    <w:rsid w:val="006249D7"/>
    <w:rsid w:val="00626220"/>
    <w:rsid w:val="00637672"/>
    <w:rsid w:val="00641794"/>
    <w:rsid w:val="00641D4F"/>
    <w:rsid w:val="006439EB"/>
    <w:rsid w:val="00644B26"/>
    <w:rsid w:val="00647537"/>
    <w:rsid w:val="00647CBA"/>
    <w:rsid w:val="00657E3D"/>
    <w:rsid w:val="006600E5"/>
    <w:rsid w:val="00665382"/>
    <w:rsid w:val="00667AE6"/>
    <w:rsid w:val="00670B61"/>
    <w:rsid w:val="00670BD3"/>
    <w:rsid w:val="00681179"/>
    <w:rsid w:val="00682863"/>
    <w:rsid w:val="0068377A"/>
    <w:rsid w:val="006950B4"/>
    <w:rsid w:val="006B27F7"/>
    <w:rsid w:val="006B2B4E"/>
    <w:rsid w:val="006C316C"/>
    <w:rsid w:val="006C5349"/>
    <w:rsid w:val="006D621A"/>
    <w:rsid w:val="006E465A"/>
    <w:rsid w:val="006E750F"/>
    <w:rsid w:val="006F5138"/>
    <w:rsid w:val="0070400F"/>
    <w:rsid w:val="007115CD"/>
    <w:rsid w:val="0071217E"/>
    <w:rsid w:val="007121E1"/>
    <w:rsid w:val="00713E61"/>
    <w:rsid w:val="00715ADB"/>
    <w:rsid w:val="00715E56"/>
    <w:rsid w:val="00716737"/>
    <w:rsid w:val="007205B5"/>
    <w:rsid w:val="0074324C"/>
    <w:rsid w:val="007445FB"/>
    <w:rsid w:val="00744996"/>
    <w:rsid w:val="007458F6"/>
    <w:rsid w:val="0076677F"/>
    <w:rsid w:val="0077347B"/>
    <w:rsid w:val="00774D88"/>
    <w:rsid w:val="00787DB0"/>
    <w:rsid w:val="00790534"/>
    <w:rsid w:val="00795111"/>
    <w:rsid w:val="007972BC"/>
    <w:rsid w:val="007A46D1"/>
    <w:rsid w:val="007B0FCA"/>
    <w:rsid w:val="007B392E"/>
    <w:rsid w:val="007B5991"/>
    <w:rsid w:val="007B6E75"/>
    <w:rsid w:val="007C4EF8"/>
    <w:rsid w:val="007D0D8A"/>
    <w:rsid w:val="007D7A1E"/>
    <w:rsid w:val="00801AE2"/>
    <w:rsid w:val="00805F84"/>
    <w:rsid w:val="00816111"/>
    <w:rsid w:val="0081639C"/>
    <w:rsid w:val="00820A68"/>
    <w:rsid w:val="00825057"/>
    <w:rsid w:val="00831FF7"/>
    <w:rsid w:val="008339FA"/>
    <w:rsid w:val="00833B26"/>
    <w:rsid w:val="00840219"/>
    <w:rsid w:val="00844E1B"/>
    <w:rsid w:val="0084594A"/>
    <w:rsid w:val="00847D16"/>
    <w:rsid w:val="0085607A"/>
    <w:rsid w:val="008608F3"/>
    <w:rsid w:val="008775DF"/>
    <w:rsid w:val="00883BAB"/>
    <w:rsid w:val="00883CF3"/>
    <w:rsid w:val="00894FFC"/>
    <w:rsid w:val="008A116A"/>
    <w:rsid w:val="008D1A3B"/>
    <w:rsid w:val="008D2B5E"/>
    <w:rsid w:val="008D4331"/>
    <w:rsid w:val="008D4AFF"/>
    <w:rsid w:val="008D4FE7"/>
    <w:rsid w:val="008D6B35"/>
    <w:rsid w:val="008D716A"/>
    <w:rsid w:val="008E4D9F"/>
    <w:rsid w:val="008E51AB"/>
    <w:rsid w:val="008E6E6A"/>
    <w:rsid w:val="008F3097"/>
    <w:rsid w:val="008F5E99"/>
    <w:rsid w:val="009149C1"/>
    <w:rsid w:val="0092037D"/>
    <w:rsid w:val="00936587"/>
    <w:rsid w:val="0094359A"/>
    <w:rsid w:val="00943CF2"/>
    <w:rsid w:val="009465AD"/>
    <w:rsid w:val="00960840"/>
    <w:rsid w:val="00967C24"/>
    <w:rsid w:val="00971E00"/>
    <w:rsid w:val="00972438"/>
    <w:rsid w:val="00977DF2"/>
    <w:rsid w:val="009806BD"/>
    <w:rsid w:val="00980928"/>
    <w:rsid w:val="009825E2"/>
    <w:rsid w:val="009830B1"/>
    <w:rsid w:val="00986C5B"/>
    <w:rsid w:val="00987C45"/>
    <w:rsid w:val="009A34F7"/>
    <w:rsid w:val="009B0BB8"/>
    <w:rsid w:val="009B39E4"/>
    <w:rsid w:val="009C4984"/>
    <w:rsid w:val="009C5DB9"/>
    <w:rsid w:val="009C6F6F"/>
    <w:rsid w:val="009C7B2E"/>
    <w:rsid w:val="009E272C"/>
    <w:rsid w:val="009E4CDB"/>
    <w:rsid w:val="009F0356"/>
    <w:rsid w:val="00A06DED"/>
    <w:rsid w:val="00A107BC"/>
    <w:rsid w:val="00A16E46"/>
    <w:rsid w:val="00A17E66"/>
    <w:rsid w:val="00A2377B"/>
    <w:rsid w:val="00A252E3"/>
    <w:rsid w:val="00A2692A"/>
    <w:rsid w:val="00A35FD7"/>
    <w:rsid w:val="00A369DA"/>
    <w:rsid w:val="00A43A0E"/>
    <w:rsid w:val="00A45108"/>
    <w:rsid w:val="00A4682C"/>
    <w:rsid w:val="00A50365"/>
    <w:rsid w:val="00A56A39"/>
    <w:rsid w:val="00A6200B"/>
    <w:rsid w:val="00A626EF"/>
    <w:rsid w:val="00A773A5"/>
    <w:rsid w:val="00A84853"/>
    <w:rsid w:val="00A8639C"/>
    <w:rsid w:val="00A9249E"/>
    <w:rsid w:val="00A9567C"/>
    <w:rsid w:val="00A96F8F"/>
    <w:rsid w:val="00A97C09"/>
    <w:rsid w:val="00AA16F9"/>
    <w:rsid w:val="00AB0FAD"/>
    <w:rsid w:val="00AB47F5"/>
    <w:rsid w:val="00AB7D7B"/>
    <w:rsid w:val="00AC01B1"/>
    <w:rsid w:val="00AC131B"/>
    <w:rsid w:val="00AD010F"/>
    <w:rsid w:val="00AD0B59"/>
    <w:rsid w:val="00AD39DC"/>
    <w:rsid w:val="00AE2A06"/>
    <w:rsid w:val="00AF35BE"/>
    <w:rsid w:val="00AF679E"/>
    <w:rsid w:val="00B01EC6"/>
    <w:rsid w:val="00B04210"/>
    <w:rsid w:val="00B23D56"/>
    <w:rsid w:val="00B25CAC"/>
    <w:rsid w:val="00B35F97"/>
    <w:rsid w:val="00B42C11"/>
    <w:rsid w:val="00B45789"/>
    <w:rsid w:val="00B51550"/>
    <w:rsid w:val="00B52C0B"/>
    <w:rsid w:val="00B63D9B"/>
    <w:rsid w:val="00B81334"/>
    <w:rsid w:val="00B83642"/>
    <w:rsid w:val="00B85DD8"/>
    <w:rsid w:val="00BA043D"/>
    <w:rsid w:val="00BA304D"/>
    <w:rsid w:val="00BA5359"/>
    <w:rsid w:val="00BA5C26"/>
    <w:rsid w:val="00BB020E"/>
    <w:rsid w:val="00BC0E0C"/>
    <w:rsid w:val="00BC157B"/>
    <w:rsid w:val="00BC69FF"/>
    <w:rsid w:val="00BC6F58"/>
    <w:rsid w:val="00BD3803"/>
    <w:rsid w:val="00BE2FC3"/>
    <w:rsid w:val="00BE3769"/>
    <w:rsid w:val="00BF4EDC"/>
    <w:rsid w:val="00BF55FF"/>
    <w:rsid w:val="00C06625"/>
    <w:rsid w:val="00C20312"/>
    <w:rsid w:val="00C3091D"/>
    <w:rsid w:val="00C34C4C"/>
    <w:rsid w:val="00C36FBE"/>
    <w:rsid w:val="00C41894"/>
    <w:rsid w:val="00C4479A"/>
    <w:rsid w:val="00C452DB"/>
    <w:rsid w:val="00C45319"/>
    <w:rsid w:val="00C54305"/>
    <w:rsid w:val="00C574F8"/>
    <w:rsid w:val="00C62BA7"/>
    <w:rsid w:val="00C63300"/>
    <w:rsid w:val="00C72C3D"/>
    <w:rsid w:val="00C73A98"/>
    <w:rsid w:val="00C74D3C"/>
    <w:rsid w:val="00C81E0F"/>
    <w:rsid w:val="00C81ECD"/>
    <w:rsid w:val="00C92DB9"/>
    <w:rsid w:val="00CE4F01"/>
    <w:rsid w:val="00CE6651"/>
    <w:rsid w:val="00CF027D"/>
    <w:rsid w:val="00CF0948"/>
    <w:rsid w:val="00CF4D83"/>
    <w:rsid w:val="00CF6B1C"/>
    <w:rsid w:val="00CF71A5"/>
    <w:rsid w:val="00D05642"/>
    <w:rsid w:val="00D10B66"/>
    <w:rsid w:val="00D14C0C"/>
    <w:rsid w:val="00D178DD"/>
    <w:rsid w:val="00D20A67"/>
    <w:rsid w:val="00D2269C"/>
    <w:rsid w:val="00D22884"/>
    <w:rsid w:val="00D24281"/>
    <w:rsid w:val="00D41AC1"/>
    <w:rsid w:val="00D41BAA"/>
    <w:rsid w:val="00D53796"/>
    <w:rsid w:val="00D5445D"/>
    <w:rsid w:val="00D555F6"/>
    <w:rsid w:val="00D61D2C"/>
    <w:rsid w:val="00D841E9"/>
    <w:rsid w:val="00D851B7"/>
    <w:rsid w:val="00D90E37"/>
    <w:rsid w:val="00DA62BB"/>
    <w:rsid w:val="00DC0BAA"/>
    <w:rsid w:val="00DD0DFD"/>
    <w:rsid w:val="00DD24D5"/>
    <w:rsid w:val="00DD3D0C"/>
    <w:rsid w:val="00DE5CCA"/>
    <w:rsid w:val="00DE65E2"/>
    <w:rsid w:val="00E1016E"/>
    <w:rsid w:val="00E22B99"/>
    <w:rsid w:val="00E245EB"/>
    <w:rsid w:val="00E31E3C"/>
    <w:rsid w:val="00E34640"/>
    <w:rsid w:val="00E36551"/>
    <w:rsid w:val="00E413CE"/>
    <w:rsid w:val="00E43B92"/>
    <w:rsid w:val="00E52096"/>
    <w:rsid w:val="00E56CDA"/>
    <w:rsid w:val="00E571D1"/>
    <w:rsid w:val="00E6308B"/>
    <w:rsid w:val="00E83E9F"/>
    <w:rsid w:val="00E907C3"/>
    <w:rsid w:val="00E90B19"/>
    <w:rsid w:val="00E912F4"/>
    <w:rsid w:val="00E91910"/>
    <w:rsid w:val="00E932BD"/>
    <w:rsid w:val="00EB07FF"/>
    <w:rsid w:val="00EB31F1"/>
    <w:rsid w:val="00EB4348"/>
    <w:rsid w:val="00EB73DB"/>
    <w:rsid w:val="00EB7FEF"/>
    <w:rsid w:val="00EC4818"/>
    <w:rsid w:val="00ED2A44"/>
    <w:rsid w:val="00ED582B"/>
    <w:rsid w:val="00EE2C12"/>
    <w:rsid w:val="00EE2E34"/>
    <w:rsid w:val="00EF023A"/>
    <w:rsid w:val="00EF40C7"/>
    <w:rsid w:val="00EF779B"/>
    <w:rsid w:val="00F01570"/>
    <w:rsid w:val="00F045D4"/>
    <w:rsid w:val="00F11691"/>
    <w:rsid w:val="00F16F11"/>
    <w:rsid w:val="00F27F9A"/>
    <w:rsid w:val="00F336EA"/>
    <w:rsid w:val="00F34943"/>
    <w:rsid w:val="00F517C4"/>
    <w:rsid w:val="00F57184"/>
    <w:rsid w:val="00F6048A"/>
    <w:rsid w:val="00F60DE4"/>
    <w:rsid w:val="00F60EEC"/>
    <w:rsid w:val="00F6647D"/>
    <w:rsid w:val="00F70F2E"/>
    <w:rsid w:val="00F82A73"/>
    <w:rsid w:val="00F9169F"/>
    <w:rsid w:val="00F92223"/>
    <w:rsid w:val="00FA00E4"/>
    <w:rsid w:val="00FA18A6"/>
    <w:rsid w:val="00FB1C23"/>
    <w:rsid w:val="00FB2D66"/>
    <w:rsid w:val="00FB664B"/>
    <w:rsid w:val="00FC16EC"/>
    <w:rsid w:val="00FC2097"/>
    <w:rsid w:val="00FC45B8"/>
    <w:rsid w:val="00FC54DE"/>
    <w:rsid w:val="00FD27CD"/>
    <w:rsid w:val="00FD5692"/>
    <w:rsid w:val="00FF7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94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6249D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3</Pages>
  <Words>347</Words>
  <Characters>1982</Characters>
  <Application>Microsoft Office Outlook</Application>
  <DocSecurity>0</DocSecurity>
  <Lines>0</Lines>
  <Paragraphs>0</Paragraphs>
  <ScaleCrop>false</ScaleCrop>
  <Manager>www.sorubak.com</Manager>
  <Company>-=[By NeC]=-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Samsung</dc:creator>
  <cp:keywords>www.sorubak.com</cp:keywords>
  <dc:description>www.sorubak.com</dc:description>
  <cp:lastModifiedBy>edanur</cp:lastModifiedBy>
  <cp:revision>2</cp:revision>
  <dcterms:created xsi:type="dcterms:W3CDTF">2013-02-09T01:50:00Z</dcterms:created>
  <dcterms:modified xsi:type="dcterms:W3CDTF">2014-02-08T22:43:00Z</dcterms:modified>
  <cp:category>www.sorubak.com</cp:category>
</cp:coreProperties>
</file>