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732" w:rsidRDefault="00E25732" w:rsidP="005C74E1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Ha Ha Hapşu</w:t>
      </w:r>
    </w:p>
    <w:p w:rsidR="00E25732" w:rsidRDefault="00E25732" w:rsidP="005C74E1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Hekim Hakan </w:t>
      </w:r>
      <w:r>
        <w:rPr>
          <w:rFonts w:ascii="Times New Roman" w:hAnsi="Times New Roman"/>
          <w:sz w:val="52"/>
          <w:szCs w:val="52"/>
        </w:rPr>
        <w:t>“</w:t>
      </w:r>
      <w:r>
        <w:rPr>
          <w:rFonts w:ascii="Hand writing Mutlu" w:hAnsi="Hand writing Mutlu"/>
          <w:sz w:val="52"/>
          <w:szCs w:val="52"/>
        </w:rPr>
        <w:t>Çok yaşa, hâlâ hasta mısın?</w:t>
      </w:r>
      <w:r>
        <w:rPr>
          <w:rFonts w:ascii="Times New Roman" w:hAnsi="Times New Roman"/>
          <w:sz w:val="52"/>
          <w:szCs w:val="52"/>
        </w:rPr>
        <w:t>”</w:t>
      </w:r>
      <w:r>
        <w:rPr>
          <w:rFonts w:ascii="Hand writing Mutlu" w:hAnsi="Hand writing Mutlu"/>
          <w:sz w:val="52"/>
          <w:szCs w:val="52"/>
        </w:rPr>
        <w:t xml:space="preserve"> dedi. Hasta Hasan hapşırdı. Çünkü hâlâ hastaydı. Hekim Hakan hastanede hastası Hasan</w:t>
      </w:r>
      <w:r>
        <w:rPr>
          <w:rFonts w:ascii="Times New Roman" w:hAnsi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 xml:space="preserve">a bakmış, hap yazmıştı. Ama hasta Hasan hâlâ hapları almamıştı. Hekim Hakan </w:t>
      </w:r>
      <w:r>
        <w:rPr>
          <w:rFonts w:ascii="Times New Roman" w:hAnsi="Times New Roman"/>
          <w:sz w:val="52"/>
          <w:szCs w:val="52"/>
        </w:rPr>
        <w:t>“</w:t>
      </w:r>
      <w:r>
        <w:rPr>
          <w:rFonts w:ascii="Hand writing Mutlu" w:hAnsi="Hand writing Mutlu"/>
          <w:sz w:val="52"/>
          <w:szCs w:val="52"/>
        </w:rPr>
        <w:t>Hata yaptın Hasta Hasan.</w:t>
      </w:r>
      <w:r>
        <w:rPr>
          <w:rFonts w:ascii="Times New Roman" w:hAnsi="Times New Roman"/>
          <w:sz w:val="52"/>
          <w:szCs w:val="52"/>
        </w:rPr>
        <w:t>”</w:t>
      </w:r>
      <w:r>
        <w:rPr>
          <w:rFonts w:ascii="Hand writing Mutlu" w:hAnsi="Hand writing Mutlu"/>
          <w:sz w:val="52"/>
          <w:szCs w:val="52"/>
        </w:rPr>
        <w:t xml:space="preserve">dedi. Hekim Hakan </w:t>
      </w:r>
      <w:r>
        <w:rPr>
          <w:rFonts w:ascii="Times New Roman" w:hAnsi="Times New Roman"/>
          <w:sz w:val="52"/>
          <w:szCs w:val="52"/>
        </w:rPr>
        <w:t>“</w:t>
      </w:r>
      <w:r>
        <w:rPr>
          <w:rFonts w:ascii="Hand writing Mutlu" w:hAnsi="Hand writing Mutlu"/>
          <w:sz w:val="52"/>
          <w:szCs w:val="52"/>
        </w:rPr>
        <w:t>Hem hapları almalısın hem de her sabah ıhlamur içmelisin.</w:t>
      </w:r>
      <w:r>
        <w:rPr>
          <w:rFonts w:ascii="Times New Roman" w:hAnsi="Times New Roman"/>
          <w:sz w:val="52"/>
          <w:szCs w:val="52"/>
        </w:rPr>
        <w:t>”</w:t>
      </w:r>
      <w:r>
        <w:rPr>
          <w:rFonts w:ascii="Hand writing Mutlu" w:hAnsi="Hand writing Mutlu"/>
          <w:sz w:val="52"/>
          <w:szCs w:val="52"/>
        </w:rPr>
        <w:t>dedi.</w:t>
      </w:r>
    </w:p>
    <w:p w:rsidR="00E25732" w:rsidRDefault="00E25732" w:rsidP="005C74E1">
      <w:pPr>
        <w:rPr>
          <w:rFonts w:ascii="Hand writing Mutlu" w:hAnsi="Hand writing Mutlu"/>
          <w:sz w:val="52"/>
          <w:szCs w:val="52"/>
        </w:rPr>
      </w:pPr>
    </w:p>
    <w:p w:rsidR="00E25732" w:rsidRDefault="00E25732" w:rsidP="005C74E1">
      <w:pPr>
        <w:rPr>
          <w:rFonts w:ascii="Hand writing Mutlu" w:hAnsi="Hand writing Mutlu"/>
          <w:sz w:val="52"/>
          <w:szCs w:val="52"/>
        </w:rPr>
      </w:pPr>
    </w:p>
    <w:p w:rsidR="00E25732" w:rsidRDefault="00E25732" w:rsidP="005C74E1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Aşağıdaki soruları okuduğunuz metne göre cevaplayınız?</w:t>
      </w:r>
    </w:p>
    <w:p w:rsidR="00E25732" w:rsidRDefault="00E25732" w:rsidP="005C74E1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1.Hekim Hakan Hasan</w:t>
      </w:r>
      <w:r>
        <w:rPr>
          <w:rFonts w:ascii="Times New Roman" w:hAnsi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a nerede baktı?</w:t>
      </w:r>
    </w:p>
    <w:p w:rsidR="00E25732" w:rsidRDefault="00E25732" w:rsidP="005C74E1">
      <w:pPr>
        <w:rPr>
          <w:rFonts w:ascii="Hand writing Mutlu" w:hAnsi="Hand writing Mutlu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</w:t>
      </w:r>
    </w:p>
    <w:p w:rsidR="00E25732" w:rsidRDefault="00E25732" w:rsidP="005C74E1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2.Hekim Hakan Hasan</w:t>
      </w:r>
      <w:r>
        <w:rPr>
          <w:rFonts w:ascii="Times New Roman" w:hAnsi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a nasıl öğüt verdi?</w:t>
      </w:r>
    </w:p>
    <w:p w:rsidR="00E25732" w:rsidRDefault="00E25732" w:rsidP="005C74E1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</w:t>
      </w:r>
    </w:p>
    <w:p w:rsidR="00E25732" w:rsidRDefault="00E25732" w:rsidP="005C74E1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</w:t>
      </w:r>
    </w:p>
    <w:p w:rsidR="00E25732" w:rsidRDefault="00E25732" w:rsidP="00683429">
      <w:pPr>
        <w:rPr>
          <w:rFonts w:ascii="Hand writing Mutlu" w:hAnsi="Hand writing Mutlu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</w:t>
      </w:r>
    </w:p>
    <w:p w:rsidR="00E25732" w:rsidRDefault="00E25732" w:rsidP="00683429">
      <w:pPr>
        <w:rPr>
          <w:rFonts w:ascii="Hand writing Mutlu" w:hAnsi="Hand writing Mutlu"/>
          <w:sz w:val="52"/>
          <w:szCs w:val="52"/>
        </w:rPr>
      </w:pPr>
    </w:p>
    <w:p w:rsidR="00E25732" w:rsidRDefault="00E25732" w:rsidP="00683429">
      <w:pPr>
        <w:rPr>
          <w:rFonts w:ascii="Hand writing Mutlu" w:hAnsi="Hand writing Mutlu"/>
          <w:sz w:val="52"/>
          <w:szCs w:val="52"/>
        </w:rPr>
      </w:pPr>
      <w:hyperlink r:id="rId4" w:history="1">
        <w:r w:rsidRPr="00E12729">
          <w:rPr>
            <w:rStyle w:val="Hyperlink"/>
            <w:rFonts w:ascii="Hand writing Mutlu" w:hAnsi="Hand writing Mutlu"/>
            <w:sz w:val="52"/>
            <w:szCs w:val="52"/>
          </w:rPr>
          <w:t>www.sorubak.com</w:t>
        </w:r>
      </w:hyperlink>
    </w:p>
    <w:p w:rsidR="00E25732" w:rsidRDefault="00E25732" w:rsidP="00683429">
      <w:pPr>
        <w:rPr>
          <w:rFonts w:ascii="Hand writing Mutlu" w:hAnsi="Hand writing Mutlu"/>
          <w:sz w:val="52"/>
          <w:szCs w:val="52"/>
        </w:rPr>
      </w:pPr>
    </w:p>
    <w:p w:rsidR="00E25732" w:rsidRDefault="00E25732" w:rsidP="00683429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Hayalci Hamdi</w:t>
      </w:r>
    </w:p>
    <w:p w:rsidR="00E25732" w:rsidRDefault="00E25732" w:rsidP="00683429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Hamdi halı satarak hayatını kazanırdı. Her sabah halı dükkânını herkesten önce açardı. Temizlik yaptıktan sonra, hayallere dalardı. Hayallerinde halısıyla denizin üstünde uçar, hamsilere Haydarpaşa</w:t>
      </w:r>
      <w:r>
        <w:rPr>
          <w:rFonts w:ascii="Times New Roman" w:hAnsi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dan bakardı. Herkes Hamdi</w:t>
      </w:r>
      <w:r>
        <w:rPr>
          <w:rFonts w:ascii="Times New Roman" w:hAnsi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yi hayal kurduğu için Hayalci Hamdi olarak tanırdı.</w:t>
      </w:r>
    </w:p>
    <w:p w:rsidR="00E25732" w:rsidRDefault="00E25732" w:rsidP="00683429">
      <w:pPr>
        <w:rPr>
          <w:rFonts w:ascii="Hand writing Mutlu" w:hAnsi="Hand writing Mutlu"/>
          <w:sz w:val="52"/>
          <w:szCs w:val="52"/>
        </w:rPr>
      </w:pPr>
    </w:p>
    <w:p w:rsidR="00E25732" w:rsidRDefault="00E25732" w:rsidP="00683429">
      <w:pPr>
        <w:rPr>
          <w:rFonts w:ascii="Hand writing Mutlu" w:hAnsi="Hand writing Mutlu"/>
          <w:sz w:val="52"/>
          <w:szCs w:val="52"/>
        </w:rPr>
      </w:pPr>
    </w:p>
    <w:p w:rsidR="00E25732" w:rsidRDefault="00E25732" w:rsidP="00683429">
      <w:pPr>
        <w:rPr>
          <w:rFonts w:ascii="Hand writing Mutlu" w:hAnsi="Hand writing Mutlu"/>
          <w:sz w:val="52"/>
          <w:szCs w:val="52"/>
        </w:rPr>
      </w:pPr>
    </w:p>
    <w:p w:rsidR="00E25732" w:rsidRDefault="00E25732" w:rsidP="00683429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Aşağıdaki soruları okuduğunuz metne göre cevaplayınız.</w:t>
      </w:r>
    </w:p>
    <w:p w:rsidR="00E25732" w:rsidRDefault="00E25732" w:rsidP="00683429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1.Hamdi ne satıyor?</w:t>
      </w:r>
    </w:p>
    <w:p w:rsidR="00E25732" w:rsidRPr="00683429" w:rsidRDefault="00E25732" w:rsidP="00683429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</w:t>
      </w:r>
    </w:p>
    <w:p w:rsidR="00E25732" w:rsidRDefault="00E25732" w:rsidP="00683429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2.Hamdi temizlik yaptıktan sonra ne yapardı?</w:t>
      </w:r>
    </w:p>
    <w:p w:rsidR="00E25732" w:rsidRPr="00683429" w:rsidRDefault="00E25732" w:rsidP="00683429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</w:t>
      </w:r>
    </w:p>
    <w:p w:rsidR="00E25732" w:rsidRDefault="00E25732" w:rsidP="00683429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3.Hamdi</w:t>
      </w:r>
      <w:r>
        <w:rPr>
          <w:rFonts w:ascii="Times New Roman" w:hAnsi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yi herkes nasıl tanırdı?</w:t>
      </w:r>
    </w:p>
    <w:p w:rsidR="00E25732" w:rsidRPr="00683429" w:rsidRDefault="00E25732" w:rsidP="00683429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</w:t>
      </w:r>
    </w:p>
    <w:sectPr w:rsidR="00E25732" w:rsidRPr="00683429" w:rsidSect="001121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74E1"/>
    <w:rsid w:val="001121D2"/>
    <w:rsid w:val="002937DE"/>
    <w:rsid w:val="005627A4"/>
    <w:rsid w:val="005C74E1"/>
    <w:rsid w:val="00683429"/>
    <w:rsid w:val="009D06A7"/>
    <w:rsid w:val="00B365D2"/>
    <w:rsid w:val="00D92956"/>
    <w:rsid w:val="00E12729"/>
    <w:rsid w:val="00E2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1D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9295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4</Pages>
  <Words>185</Words>
  <Characters>1057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ışıl</dc:creator>
  <cp:keywords/>
  <dc:description/>
  <cp:lastModifiedBy>edanur</cp:lastModifiedBy>
  <cp:revision>3</cp:revision>
  <dcterms:created xsi:type="dcterms:W3CDTF">2014-01-19T08:56:00Z</dcterms:created>
  <dcterms:modified xsi:type="dcterms:W3CDTF">2014-02-02T17:58:00Z</dcterms:modified>
</cp:coreProperties>
</file>