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5F8" w:rsidRPr="00947DF4" w:rsidRDefault="00AA65F8">
      <w:pPr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27pt;margin-top:-52.5pt;width:0;height:389.25pt;z-index:251658240" o:connectortype="straight"/>
        </w:pict>
      </w:r>
      <w:r w:rsidRPr="00947DF4">
        <w:rPr>
          <w:rFonts w:ascii="Hand writing Mutlu" w:hAnsi="Hand writing Mutlu"/>
          <w:sz w:val="44"/>
          <w:szCs w:val="44"/>
        </w:rPr>
        <w:t xml:space="preserve">    Hasan                            Hakkı</w:t>
      </w:r>
    </w:p>
    <w:p w:rsidR="00AA65F8" w:rsidRPr="00947DF4" w:rsidRDefault="00AA65F8" w:rsidP="00947DF4">
      <w:pPr>
        <w:tabs>
          <w:tab w:val="left" w:pos="7080"/>
        </w:tabs>
        <w:spacing w:after="0"/>
        <w:rPr>
          <w:rFonts w:ascii="Hand writing Mutlu" w:hAnsi="Hand writing Mutlu"/>
          <w:sz w:val="44"/>
          <w:szCs w:val="44"/>
        </w:rPr>
      </w:pPr>
      <w:r w:rsidRPr="00947DF4">
        <w:rPr>
          <w:rFonts w:ascii="Hand writing Mutlu" w:hAnsi="Hand writing Mutlu"/>
          <w:sz w:val="44"/>
          <w:szCs w:val="44"/>
        </w:rPr>
        <w:t>Ah Hasan.</w:t>
      </w:r>
      <w:r>
        <w:rPr>
          <w:rFonts w:ascii="Hand writing Mutlu" w:hAnsi="Hand writing Mutlu"/>
          <w:sz w:val="44"/>
          <w:szCs w:val="44"/>
        </w:rPr>
        <w:t xml:space="preserve">                      Hakkı akıllıdır.</w:t>
      </w:r>
    </w:p>
    <w:p w:rsidR="00AA65F8" w:rsidRDefault="00AA65F8" w:rsidP="00947DF4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Terli terli su içtin.              Çok masal okur.</w:t>
      </w:r>
    </w:p>
    <w:p w:rsidR="00AA65F8" w:rsidRDefault="00AA65F8" w:rsidP="00947DF4">
      <w:pPr>
        <w:tabs>
          <w:tab w:val="left" w:pos="6165"/>
        </w:tabs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Hasta oldun.</w:t>
      </w:r>
      <w:r>
        <w:rPr>
          <w:rFonts w:ascii="Hand writing Mutlu" w:hAnsi="Hand writing Mutlu"/>
          <w:sz w:val="44"/>
          <w:szCs w:val="44"/>
        </w:rPr>
        <w:tab/>
        <w:t xml:space="preserve">   Oku Hakkı oku.</w:t>
      </w:r>
    </w:p>
    <w:p w:rsidR="00AA65F8" w:rsidRDefault="00AA65F8" w:rsidP="00947DF4">
      <w:pPr>
        <w:tabs>
          <w:tab w:val="left" w:pos="6165"/>
        </w:tabs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Ah Hasan ah.</w:t>
      </w:r>
      <w:r>
        <w:rPr>
          <w:rFonts w:ascii="Hand writing Mutlu" w:hAnsi="Hand writing Mutlu"/>
          <w:sz w:val="44"/>
          <w:szCs w:val="44"/>
        </w:rPr>
        <w:tab/>
        <w:t xml:space="preserve">   Hızlı hızlı oku.</w:t>
      </w:r>
    </w:p>
    <w:p w:rsidR="00AA65F8" w:rsidRDefault="00AA65F8" w:rsidP="00947DF4">
      <w:pPr>
        <w:tabs>
          <w:tab w:val="left" w:pos="6165"/>
        </w:tabs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Hasan hastaneye gitti.</w:t>
      </w:r>
      <w:r>
        <w:rPr>
          <w:rFonts w:ascii="Hand writing Mutlu" w:hAnsi="Hand writing Mutlu"/>
          <w:sz w:val="44"/>
          <w:szCs w:val="44"/>
        </w:rPr>
        <w:tab/>
        <w:t xml:space="preserve">   Güzel güzel oku.</w:t>
      </w:r>
    </w:p>
    <w:p w:rsidR="00AA65F8" w:rsidRDefault="00AA65F8" w:rsidP="00947DF4">
      <w:pPr>
        <w:tabs>
          <w:tab w:val="left" w:pos="6855"/>
        </w:tabs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Doktor Hasan</w:t>
      </w:r>
      <w:r>
        <w:rPr>
          <w:rFonts w:ascii="Times New Roman" w:hAnsi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a hap önerdi.  Hadi Hakkı hadi.</w:t>
      </w:r>
    </w:p>
    <w:p w:rsidR="00AA65F8" w:rsidRDefault="00AA65F8" w:rsidP="00947DF4">
      <w:pPr>
        <w:tabs>
          <w:tab w:val="left" w:pos="6855"/>
        </w:tabs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Hasan hapı içti, iyileşti.</w:t>
      </w:r>
      <w:r>
        <w:rPr>
          <w:rFonts w:ascii="Hand writing Mutlu" w:hAnsi="Hand writing Mutlu"/>
          <w:sz w:val="44"/>
          <w:szCs w:val="44"/>
        </w:rPr>
        <w:tab/>
        <w:t>Hızlı hızlı oku.</w:t>
      </w:r>
    </w:p>
    <w:p w:rsidR="00AA65F8" w:rsidRDefault="00AA65F8" w:rsidP="00947DF4">
      <w:pPr>
        <w:spacing w:after="0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27" type="#_x0000_t32" style="position:absolute;margin-left:-30.75pt;margin-top:10.8pt;width:589.5pt;height:0;z-index:251659264" o:connectortype="straight"/>
        </w:pict>
      </w:r>
    </w:p>
    <w:p w:rsidR="00AA65F8" w:rsidRPr="00947DF4" w:rsidRDefault="00AA65F8" w:rsidP="00947DF4">
      <w:pPr>
        <w:spacing w:after="0"/>
        <w:rPr>
          <w:rFonts w:ascii="Hand writing Mutlu" w:hAnsi="Hand writing Mutlu"/>
          <w:sz w:val="44"/>
          <w:szCs w:val="44"/>
          <w:u w:val="single"/>
        </w:rPr>
      </w:pPr>
      <w:r w:rsidRPr="00947DF4">
        <w:rPr>
          <w:rFonts w:ascii="Hand writing Mutlu" w:hAnsi="Hand writing Mutlu"/>
          <w:sz w:val="44"/>
          <w:szCs w:val="44"/>
        </w:rPr>
        <w:t xml:space="preserve">    </w:t>
      </w:r>
      <w:r w:rsidRPr="00947DF4">
        <w:rPr>
          <w:rFonts w:ascii="Hand writing Mutlu" w:hAnsi="Hand writing Mutlu"/>
          <w:sz w:val="44"/>
          <w:szCs w:val="44"/>
          <w:u w:val="single"/>
        </w:rPr>
        <w:t>Hikaye</w:t>
      </w:r>
    </w:p>
    <w:p w:rsidR="00AA65F8" w:rsidRDefault="00AA65F8" w:rsidP="00947DF4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Halil hikaye okudu.</w:t>
      </w:r>
    </w:p>
    <w:p w:rsidR="00AA65F8" w:rsidRDefault="00AA65F8" w:rsidP="00947DF4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Hikaye çok güzeldi.</w:t>
      </w:r>
    </w:p>
    <w:p w:rsidR="00AA65F8" w:rsidRDefault="00AA65F8" w:rsidP="00947DF4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Halil okulda da hikaye okudu.</w:t>
      </w:r>
    </w:p>
    <w:p w:rsidR="00AA65F8" w:rsidRDefault="00AA65F8" w:rsidP="00947DF4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Arkadaşları onu alkışladı.</w:t>
      </w:r>
    </w:p>
    <w:p w:rsidR="00AA65F8" w:rsidRDefault="00AA65F8" w:rsidP="00947DF4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Hatice</w:t>
      </w:r>
      <w:r>
        <w:rPr>
          <w:rFonts w:ascii="Times New Roman" w:hAnsi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de masal, hikaye okudu.</w:t>
      </w:r>
    </w:p>
    <w:p w:rsidR="00AA65F8" w:rsidRDefault="00AA65F8" w:rsidP="00947DF4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Hatice</w:t>
      </w:r>
      <w:r>
        <w:rPr>
          <w:rFonts w:ascii="Times New Roman" w:hAnsi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 ye halası hikaye aldı.</w:t>
      </w:r>
    </w:p>
    <w:p w:rsidR="00AA65F8" w:rsidRDefault="00AA65F8" w:rsidP="00947DF4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Hande</w:t>
      </w:r>
      <w:r>
        <w:rPr>
          <w:rFonts w:ascii="Times New Roman" w:hAnsi="Times New Roman"/>
          <w:sz w:val="44"/>
          <w:szCs w:val="44"/>
        </w:rPr>
        <w:t xml:space="preserve"> </w:t>
      </w:r>
      <w:r w:rsidRPr="00947DF4">
        <w:rPr>
          <w:rFonts w:ascii="Hand writing Mutlu" w:hAnsi="Hand writing Mutlu"/>
          <w:sz w:val="44"/>
          <w:szCs w:val="44"/>
        </w:rPr>
        <w:t>de hikaye istedi.</w:t>
      </w:r>
    </w:p>
    <w:p w:rsidR="00AA65F8" w:rsidRDefault="00AA65F8" w:rsidP="00947DF4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Hande</w:t>
      </w:r>
      <w:r>
        <w:rPr>
          <w:rFonts w:ascii="Times New Roman" w:hAnsi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ye hikayeyi babası aldı.</w:t>
      </w:r>
    </w:p>
    <w:p w:rsidR="00AA65F8" w:rsidRPr="00947DF4" w:rsidRDefault="00AA65F8" w:rsidP="00947DF4">
      <w:pPr>
        <w:spacing w:after="0"/>
        <w:rPr>
          <w:rFonts w:ascii="Hand writing Mutlu" w:hAnsi="Hand writing Mutlu"/>
          <w:sz w:val="44"/>
          <w:szCs w:val="44"/>
        </w:rPr>
      </w:pPr>
      <w:hyperlink r:id="rId4" w:history="1">
        <w:r w:rsidRPr="00570684"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</w:p>
    <w:sectPr w:rsidR="00AA65F8" w:rsidRPr="00947DF4" w:rsidSect="00947D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7DF4"/>
    <w:rsid w:val="00136C38"/>
    <w:rsid w:val="003107CE"/>
    <w:rsid w:val="00560606"/>
    <w:rsid w:val="00570684"/>
    <w:rsid w:val="00947DF4"/>
    <w:rsid w:val="00AA65F8"/>
    <w:rsid w:val="00DF543B"/>
    <w:rsid w:val="00EE2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C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107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92</Words>
  <Characters>530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</dc:creator>
  <cp:keywords>www.sorubak.com</cp:keywords>
  <dc:description>www.sorubak.com</dc:description>
  <cp:lastModifiedBy>edanur</cp:lastModifiedBy>
  <cp:revision>3</cp:revision>
  <cp:lastPrinted>2013-02-11T17:05:00Z</cp:lastPrinted>
  <dcterms:created xsi:type="dcterms:W3CDTF">2013-02-11T16:54:00Z</dcterms:created>
  <dcterms:modified xsi:type="dcterms:W3CDTF">2014-02-08T22:43:00Z</dcterms:modified>
  <cp:category>www.sorubak.com</cp:category>
</cp:coreProperties>
</file>