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403" w:rsidRPr="00E047DF" w:rsidRDefault="00815403" w:rsidP="00E047DF">
      <w:pPr>
        <w:jc w:val="center"/>
        <w:rPr>
          <w:rFonts w:cs="Aharoni"/>
          <w:b/>
          <w:lang w:bidi="he-IL"/>
        </w:rPr>
      </w:pPr>
      <w:r>
        <w:rPr>
          <w:rFonts w:cs="Aharoni"/>
          <w:b/>
          <w:lang w:bidi="he-IL"/>
        </w:rPr>
        <w:t>OKUYALIM – YAZALIM (G g) Sesi Çalışması</w:t>
      </w:r>
    </w:p>
    <w:p w:rsidR="00815403" w:rsidRDefault="00815403" w:rsidP="00E047DF"/>
    <w:p w:rsidR="00815403" w:rsidRDefault="00815403" w:rsidP="00E047DF">
      <w:r>
        <w:t>Adı Soyadı:……………………………………………..</w:t>
      </w:r>
      <w:r w:rsidRPr="00373F16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delinetciler.net/forum/attachments/28466d1329990017-turkiye-bolgeler-hartasi-bos-renksiz.jpg" style="width:495pt;height:256.5pt;visibility:visible">
            <v:imagedata r:id="rId4" o:title=""/>
          </v:shape>
        </w:pict>
      </w:r>
    </w:p>
    <w:p w:rsidR="00815403" w:rsidRDefault="00815403" w:rsidP="00E047DF">
      <w:pPr>
        <w:pStyle w:val="ListParagraph"/>
        <w:jc w:val="center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>Güzel Ülkem</w:t>
      </w:r>
    </w:p>
    <w:p w:rsidR="00815403" w:rsidRDefault="00815403" w:rsidP="00E047DF">
      <w:pPr>
        <w:pStyle w:val="ListParagraph"/>
        <w:jc w:val="center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>Güzel ülkem Türkiye,</w:t>
      </w:r>
    </w:p>
    <w:p w:rsidR="00815403" w:rsidRDefault="00815403" w:rsidP="00E047DF">
      <w:pPr>
        <w:pStyle w:val="ListParagraph"/>
        <w:jc w:val="center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>Gezelim güle güle.</w:t>
      </w:r>
    </w:p>
    <w:p w:rsidR="00815403" w:rsidRDefault="00815403" w:rsidP="00E047DF">
      <w:pPr>
        <w:pStyle w:val="ListParagraph"/>
        <w:jc w:val="center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>Bindik bir otobüse,</w:t>
      </w:r>
    </w:p>
    <w:p w:rsidR="00815403" w:rsidRDefault="00815403" w:rsidP="00E047DF">
      <w:pPr>
        <w:pStyle w:val="ListParagraph"/>
        <w:jc w:val="center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>Yola çıktık güneş ile.</w:t>
      </w:r>
    </w:p>
    <w:p w:rsidR="00815403" w:rsidRDefault="00815403" w:rsidP="00E047DF">
      <w:pPr>
        <w:pStyle w:val="ListParagraph"/>
        <w:jc w:val="center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>Eşlik eder kuşlar bize,</w:t>
      </w:r>
    </w:p>
    <w:p w:rsidR="00815403" w:rsidRDefault="00815403" w:rsidP="00E047DF">
      <w:pPr>
        <w:pStyle w:val="ListParagraph"/>
        <w:jc w:val="center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>Akdeniz, Karadeniz, Ege,</w:t>
      </w:r>
    </w:p>
    <w:p w:rsidR="00815403" w:rsidRDefault="00815403" w:rsidP="00E047DF">
      <w:pPr>
        <w:pStyle w:val="ListParagraph"/>
        <w:jc w:val="center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>Gezelim güzel ülkemizde.</w:t>
      </w:r>
    </w:p>
    <w:p w:rsidR="00815403" w:rsidRDefault="00815403" w:rsidP="00E047DF">
      <w:pPr>
        <w:pStyle w:val="ListParagraph"/>
        <w:jc w:val="center"/>
        <w:rPr>
          <w:rFonts w:ascii="Hand writing Mutlu" w:hAnsi="Hand writing Mutlu"/>
          <w:b/>
          <w:sz w:val="48"/>
          <w:szCs w:val="48"/>
        </w:rPr>
      </w:pPr>
      <w:hyperlink r:id="rId5" w:history="1">
        <w:r w:rsidRPr="00570684"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</w:p>
    <w:p w:rsidR="00815403" w:rsidRDefault="00815403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26" type="#_x0000_t13" style="position:absolute;margin-left:1.55pt;margin-top:5.65pt;width:28.8pt;height:9.4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" adj="18078" strokecolor="#f79646" strokeweight="2pt"/>
        </w:pict>
      </w:r>
      <w:r>
        <w:t xml:space="preserve">            Konuşur gibi okumaya alışınca görseli boyayıp şiiri ailene yüksek sesle okur musun?</w:t>
      </w:r>
    </w:p>
    <w:p w:rsidR="00815403" w:rsidRDefault="00815403">
      <w:r>
        <w:t xml:space="preserve">            Tebrikler!  Alkışlandın. Şimdi anne okusun sen de bakmadan defterine özenerek, taşırmadan yaz.</w:t>
      </w:r>
      <w:bookmarkStart w:id="0" w:name="_GoBack"/>
      <w:bookmarkEnd w:id="0"/>
    </w:p>
    <w:sectPr w:rsidR="00815403" w:rsidSect="00E047DF">
      <w:pgSz w:w="11906" w:h="16838"/>
      <w:pgMar w:top="567" w:right="28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47DF"/>
    <w:rsid w:val="000149B0"/>
    <w:rsid w:val="000311B6"/>
    <w:rsid w:val="000446A8"/>
    <w:rsid w:val="000505DA"/>
    <w:rsid w:val="00052EDE"/>
    <w:rsid w:val="00054AA2"/>
    <w:rsid w:val="00057089"/>
    <w:rsid w:val="00064159"/>
    <w:rsid w:val="0006527A"/>
    <w:rsid w:val="000667A6"/>
    <w:rsid w:val="00073FBB"/>
    <w:rsid w:val="000753D6"/>
    <w:rsid w:val="00082938"/>
    <w:rsid w:val="00084648"/>
    <w:rsid w:val="00085AF7"/>
    <w:rsid w:val="00086019"/>
    <w:rsid w:val="000A13B0"/>
    <w:rsid w:val="000A14C6"/>
    <w:rsid w:val="000A1DE1"/>
    <w:rsid w:val="000A723D"/>
    <w:rsid w:val="000B484A"/>
    <w:rsid w:val="000C3D37"/>
    <w:rsid w:val="000D1DBD"/>
    <w:rsid w:val="000E590B"/>
    <w:rsid w:val="000F1006"/>
    <w:rsid w:val="000F10AB"/>
    <w:rsid w:val="000F2CBD"/>
    <w:rsid w:val="00106C8A"/>
    <w:rsid w:val="00107276"/>
    <w:rsid w:val="00110F68"/>
    <w:rsid w:val="00113C86"/>
    <w:rsid w:val="0011529B"/>
    <w:rsid w:val="00122753"/>
    <w:rsid w:val="00124884"/>
    <w:rsid w:val="00127187"/>
    <w:rsid w:val="00143AF8"/>
    <w:rsid w:val="0015184C"/>
    <w:rsid w:val="001610E8"/>
    <w:rsid w:val="0016214F"/>
    <w:rsid w:val="00191B0F"/>
    <w:rsid w:val="00194039"/>
    <w:rsid w:val="001A63E3"/>
    <w:rsid w:val="001B3E96"/>
    <w:rsid w:val="001C561F"/>
    <w:rsid w:val="001C6058"/>
    <w:rsid w:val="001D2760"/>
    <w:rsid w:val="001E0D4E"/>
    <w:rsid w:val="001E295C"/>
    <w:rsid w:val="001E38C8"/>
    <w:rsid w:val="001E44E6"/>
    <w:rsid w:val="00204782"/>
    <w:rsid w:val="002152A8"/>
    <w:rsid w:val="002318FC"/>
    <w:rsid w:val="0023706E"/>
    <w:rsid w:val="00242F15"/>
    <w:rsid w:val="00243C4B"/>
    <w:rsid w:val="00250A24"/>
    <w:rsid w:val="00252F07"/>
    <w:rsid w:val="002537CF"/>
    <w:rsid w:val="00254498"/>
    <w:rsid w:val="00255675"/>
    <w:rsid w:val="00261B93"/>
    <w:rsid w:val="002623ED"/>
    <w:rsid w:val="00272602"/>
    <w:rsid w:val="0027321F"/>
    <w:rsid w:val="002733D2"/>
    <w:rsid w:val="00277DF2"/>
    <w:rsid w:val="002840AD"/>
    <w:rsid w:val="002859E2"/>
    <w:rsid w:val="00285FD9"/>
    <w:rsid w:val="00294658"/>
    <w:rsid w:val="0029640B"/>
    <w:rsid w:val="0029698C"/>
    <w:rsid w:val="002A3689"/>
    <w:rsid w:val="002A4F36"/>
    <w:rsid w:val="002A4FD0"/>
    <w:rsid w:val="002A78A4"/>
    <w:rsid w:val="002B13D6"/>
    <w:rsid w:val="002B408D"/>
    <w:rsid w:val="002D0482"/>
    <w:rsid w:val="002E1F6D"/>
    <w:rsid w:val="002E3A10"/>
    <w:rsid w:val="002E51FB"/>
    <w:rsid w:val="002F007C"/>
    <w:rsid w:val="002F0A03"/>
    <w:rsid w:val="003014EA"/>
    <w:rsid w:val="003037A6"/>
    <w:rsid w:val="0031567F"/>
    <w:rsid w:val="00322AC9"/>
    <w:rsid w:val="003301D0"/>
    <w:rsid w:val="003355E8"/>
    <w:rsid w:val="00345891"/>
    <w:rsid w:val="00373F16"/>
    <w:rsid w:val="003A7942"/>
    <w:rsid w:val="003A7B43"/>
    <w:rsid w:val="003B61ED"/>
    <w:rsid w:val="003C1AEB"/>
    <w:rsid w:val="003C41EE"/>
    <w:rsid w:val="003C55C7"/>
    <w:rsid w:val="003D4BF7"/>
    <w:rsid w:val="003D7CBB"/>
    <w:rsid w:val="003E25BB"/>
    <w:rsid w:val="003E408D"/>
    <w:rsid w:val="003F082D"/>
    <w:rsid w:val="003F10C6"/>
    <w:rsid w:val="004041B1"/>
    <w:rsid w:val="004112AA"/>
    <w:rsid w:val="00413300"/>
    <w:rsid w:val="0042056F"/>
    <w:rsid w:val="004231D3"/>
    <w:rsid w:val="00423C60"/>
    <w:rsid w:val="00431399"/>
    <w:rsid w:val="00432165"/>
    <w:rsid w:val="004335CB"/>
    <w:rsid w:val="00441375"/>
    <w:rsid w:val="00447AB0"/>
    <w:rsid w:val="00465714"/>
    <w:rsid w:val="00473479"/>
    <w:rsid w:val="0047603D"/>
    <w:rsid w:val="00480C51"/>
    <w:rsid w:val="00484F50"/>
    <w:rsid w:val="00486AE0"/>
    <w:rsid w:val="00496DB6"/>
    <w:rsid w:val="00497083"/>
    <w:rsid w:val="004A09EE"/>
    <w:rsid w:val="004B742E"/>
    <w:rsid w:val="004C07E6"/>
    <w:rsid w:val="004C725A"/>
    <w:rsid w:val="004D0E65"/>
    <w:rsid w:val="004D7A9A"/>
    <w:rsid w:val="004E2B15"/>
    <w:rsid w:val="004E3B6A"/>
    <w:rsid w:val="004E5FC2"/>
    <w:rsid w:val="004E6666"/>
    <w:rsid w:val="005042D8"/>
    <w:rsid w:val="00506B77"/>
    <w:rsid w:val="00506BCD"/>
    <w:rsid w:val="005107CF"/>
    <w:rsid w:val="0051551A"/>
    <w:rsid w:val="0051716D"/>
    <w:rsid w:val="00532326"/>
    <w:rsid w:val="0054769B"/>
    <w:rsid w:val="005478EC"/>
    <w:rsid w:val="00550B6F"/>
    <w:rsid w:val="00551FAE"/>
    <w:rsid w:val="00562A0D"/>
    <w:rsid w:val="00565426"/>
    <w:rsid w:val="00566CA2"/>
    <w:rsid w:val="00570684"/>
    <w:rsid w:val="00574C63"/>
    <w:rsid w:val="00576089"/>
    <w:rsid w:val="00582121"/>
    <w:rsid w:val="0058664B"/>
    <w:rsid w:val="005871AD"/>
    <w:rsid w:val="00595927"/>
    <w:rsid w:val="005A0B61"/>
    <w:rsid w:val="005A1464"/>
    <w:rsid w:val="005A6E60"/>
    <w:rsid w:val="005C22EF"/>
    <w:rsid w:val="005C653D"/>
    <w:rsid w:val="005D0894"/>
    <w:rsid w:val="005D1CBC"/>
    <w:rsid w:val="005D5407"/>
    <w:rsid w:val="005F622F"/>
    <w:rsid w:val="006017B1"/>
    <w:rsid w:val="00606B7A"/>
    <w:rsid w:val="00614715"/>
    <w:rsid w:val="00621E6C"/>
    <w:rsid w:val="00622161"/>
    <w:rsid w:val="00626220"/>
    <w:rsid w:val="00637672"/>
    <w:rsid w:val="00641794"/>
    <w:rsid w:val="00641D4F"/>
    <w:rsid w:val="006439EB"/>
    <w:rsid w:val="00644B26"/>
    <w:rsid w:val="00647537"/>
    <w:rsid w:val="00647CBA"/>
    <w:rsid w:val="00657E3D"/>
    <w:rsid w:val="006600E5"/>
    <w:rsid w:val="00665382"/>
    <w:rsid w:val="00667AE6"/>
    <w:rsid w:val="00670B61"/>
    <w:rsid w:val="00670BD3"/>
    <w:rsid w:val="00681179"/>
    <w:rsid w:val="00682863"/>
    <w:rsid w:val="0068377A"/>
    <w:rsid w:val="006950B4"/>
    <w:rsid w:val="006B27F7"/>
    <w:rsid w:val="006B2B4E"/>
    <w:rsid w:val="006C316C"/>
    <w:rsid w:val="006C5349"/>
    <w:rsid w:val="006D621A"/>
    <w:rsid w:val="006E465A"/>
    <w:rsid w:val="006E750F"/>
    <w:rsid w:val="006F5138"/>
    <w:rsid w:val="0070400F"/>
    <w:rsid w:val="007115CD"/>
    <w:rsid w:val="0071217E"/>
    <w:rsid w:val="007121E1"/>
    <w:rsid w:val="00713E61"/>
    <w:rsid w:val="00715E56"/>
    <w:rsid w:val="00716737"/>
    <w:rsid w:val="007205B5"/>
    <w:rsid w:val="0074324C"/>
    <w:rsid w:val="007445FB"/>
    <w:rsid w:val="00744996"/>
    <w:rsid w:val="007458F6"/>
    <w:rsid w:val="0076677F"/>
    <w:rsid w:val="0077347B"/>
    <w:rsid w:val="00774D88"/>
    <w:rsid w:val="00787DB0"/>
    <w:rsid w:val="00790534"/>
    <w:rsid w:val="00795111"/>
    <w:rsid w:val="007972BC"/>
    <w:rsid w:val="007B0FCA"/>
    <w:rsid w:val="007B392E"/>
    <w:rsid w:val="007B5991"/>
    <w:rsid w:val="007B6E75"/>
    <w:rsid w:val="007C4EF8"/>
    <w:rsid w:val="007D0D8A"/>
    <w:rsid w:val="007D7A1E"/>
    <w:rsid w:val="00801AE2"/>
    <w:rsid w:val="00805F84"/>
    <w:rsid w:val="00815403"/>
    <w:rsid w:val="00816111"/>
    <w:rsid w:val="0081639C"/>
    <w:rsid w:val="00820A68"/>
    <w:rsid w:val="00825057"/>
    <w:rsid w:val="00831FF7"/>
    <w:rsid w:val="008339FA"/>
    <w:rsid w:val="00833B26"/>
    <w:rsid w:val="00840219"/>
    <w:rsid w:val="00844E1B"/>
    <w:rsid w:val="0084594A"/>
    <w:rsid w:val="00847D16"/>
    <w:rsid w:val="0085607A"/>
    <w:rsid w:val="008608F3"/>
    <w:rsid w:val="008775DF"/>
    <w:rsid w:val="00883BAB"/>
    <w:rsid w:val="00883CF3"/>
    <w:rsid w:val="00894FFC"/>
    <w:rsid w:val="008A116A"/>
    <w:rsid w:val="008D1A3B"/>
    <w:rsid w:val="008D2B5E"/>
    <w:rsid w:val="008D4331"/>
    <w:rsid w:val="008D4AFF"/>
    <w:rsid w:val="008D4FE7"/>
    <w:rsid w:val="008D6B35"/>
    <w:rsid w:val="008D716A"/>
    <w:rsid w:val="008E4D9F"/>
    <w:rsid w:val="008E51AB"/>
    <w:rsid w:val="008E6E6A"/>
    <w:rsid w:val="008F3097"/>
    <w:rsid w:val="008F5E99"/>
    <w:rsid w:val="009149C1"/>
    <w:rsid w:val="0092037D"/>
    <w:rsid w:val="00936587"/>
    <w:rsid w:val="0094359A"/>
    <w:rsid w:val="00943CF2"/>
    <w:rsid w:val="009465AD"/>
    <w:rsid w:val="00960840"/>
    <w:rsid w:val="00967C24"/>
    <w:rsid w:val="00971E00"/>
    <w:rsid w:val="00972438"/>
    <w:rsid w:val="00977DF2"/>
    <w:rsid w:val="009806BD"/>
    <w:rsid w:val="00980928"/>
    <w:rsid w:val="009825E2"/>
    <w:rsid w:val="009830B1"/>
    <w:rsid w:val="0098464B"/>
    <w:rsid w:val="00986C5B"/>
    <w:rsid w:val="00987C45"/>
    <w:rsid w:val="009A34F7"/>
    <w:rsid w:val="009B0BB8"/>
    <w:rsid w:val="009B39E4"/>
    <w:rsid w:val="009C4984"/>
    <w:rsid w:val="009C5DB9"/>
    <w:rsid w:val="009C6F6F"/>
    <w:rsid w:val="009C7B2E"/>
    <w:rsid w:val="009E272C"/>
    <w:rsid w:val="009E4CDB"/>
    <w:rsid w:val="009F0356"/>
    <w:rsid w:val="00A06DED"/>
    <w:rsid w:val="00A107BC"/>
    <w:rsid w:val="00A16E46"/>
    <w:rsid w:val="00A2377B"/>
    <w:rsid w:val="00A2692A"/>
    <w:rsid w:val="00A35FD7"/>
    <w:rsid w:val="00A369DA"/>
    <w:rsid w:val="00A43A0E"/>
    <w:rsid w:val="00A4682C"/>
    <w:rsid w:val="00A50365"/>
    <w:rsid w:val="00A5518B"/>
    <w:rsid w:val="00A56A39"/>
    <w:rsid w:val="00A6200B"/>
    <w:rsid w:val="00A626EF"/>
    <w:rsid w:val="00A773A5"/>
    <w:rsid w:val="00A84853"/>
    <w:rsid w:val="00A8639C"/>
    <w:rsid w:val="00A9249E"/>
    <w:rsid w:val="00A9567C"/>
    <w:rsid w:val="00A96F8F"/>
    <w:rsid w:val="00A97C09"/>
    <w:rsid w:val="00AA16F9"/>
    <w:rsid w:val="00AB0FAD"/>
    <w:rsid w:val="00AB47F5"/>
    <w:rsid w:val="00AB7D7B"/>
    <w:rsid w:val="00AC01B1"/>
    <w:rsid w:val="00AC131B"/>
    <w:rsid w:val="00AD010F"/>
    <w:rsid w:val="00AD0B59"/>
    <w:rsid w:val="00AD39DC"/>
    <w:rsid w:val="00AE2A06"/>
    <w:rsid w:val="00AF35BE"/>
    <w:rsid w:val="00AF679E"/>
    <w:rsid w:val="00B01EC6"/>
    <w:rsid w:val="00B04210"/>
    <w:rsid w:val="00B23D56"/>
    <w:rsid w:val="00B25CAC"/>
    <w:rsid w:val="00B35F97"/>
    <w:rsid w:val="00B42C11"/>
    <w:rsid w:val="00B45789"/>
    <w:rsid w:val="00B51550"/>
    <w:rsid w:val="00B52C0B"/>
    <w:rsid w:val="00B63D9B"/>
    <w:rsid w:val="00B81334"/>
    <w:rsid w:val="00B83642"/>
    <w:rsid w:val="00B85DD8"/>
    <w:rsid w:val="00BA043D"/>
    <w:rsid w:val="00BA304D"/>
    <w:rsid w:val="00BA5359"/>
    <w:rsid w:val="00BA5C26"/>
    <w:rsid w:val="00BB020E"/>
    <w:rsid w:val="00BC0E0C"/>
    <w:rsid w:val="00BC157B"/>
    <w:rsid w:val="00BC69FF"/>
    <w:rsid w:val="00BC6F58"/>
    <w:rsid w:val="00BD3803"/>
    <w:rsid w:val="00BE2FC3"/>
    <w:rsid w:val="00BE3769"/>
    <w:rsid w:val="00BF4EDC"/>
    <w:rsid w:val="00BF55FF"/>
    <w:rsid w:val="00C06625"/>
    <w:rsid w:val="00C20312"/>
    <w:rsid w:val="00C3091D"/>
    <w:rsid w:val="00C34C4C"/>
    <w:rsid w:val="00C36FBE"/>
    <w:rsid w:val="00C41894"/>
    <w:rsid w:val="00C4479A"/>
    <w:rsid w:val="00C452DB"/>
    <w:rsid w:val="00C45319"/>
    <w:rsid w:val="00C54305"/>
    <w:rsid w:val="00C574F8"/>
    <w:rsid w:val="00C62BA7"/>
    <w:rsid w:val="00C63300"/>
    <w:rsid w:val="00C70B64"/>
    <w:rsid w:val="00C72C3D"/>
    <w:rsid w:val="00C73A98"/>
    <w:rsid w:val="00C74D3C"/>
    <w:rsid w:val="00C81E0F"/>
    <w:rsid w:val="00C81ECD"/>
    <w:rsid w:val="00C92DB9"/>
    <w:rsid w:val="00CE4F01"/>
    <w:rsid w:val="00CE543A"/>
    <w:rsid w:val="00CE6651"/>
    <w:rsid w:val="00CF027D"/>
    <w:rsid w:val="00CF0948"/>
    <w:rsid w:val="00CF4D83"/>
    <w:rsid w:val="00CF6B1C"/>
    <w:rsid w:val="00CF71A5"/>
    <w:rsid w:val="00D05642"/>
    <w:rsid w:val="00D10B66"/>
    <w:rsid w:val="00D14C0C"/>
    <w:rsid w:val="00D178DD"/>
    <w:rsid w:val="00D20A67"/>
    <w:rsid w:val="00D2269C"/>
    <w:rsid w:val="00D22884"/>
    <w:rsid w:val="00D24281"/>
    <w:rsid w:val="00D41AC1"/>
    <w:rsid w:val="00D41BAA"/>
    <w:rsid w:val="00D53796"/>
    <w:rsid w:val="00D5445D"/>
    <w:rsid w:val="00D555F6"/>
    <w:rsid w:val="00D568C5"/>
    <w:rsid w:val="00D61D2C"/>
    <w:rsid w:val="00D841E9"/>
    <w:rsid w:val="00D851B7"/>
    <w:rsid w:val="00D90E37"/>
    <w:rsid w:val="00DA62BB"/>
    <w:rsid w:val="00DC0BAA"/>
    <w:rsid w:val="00DD0DFD"/>
    <w:rsid w:val="00DD24D5"/>
    <w:rsid w:val="00DD3D0C"/>
    <w:rsid w:val="00DE5CCA"/>
    <w:rsid w:val="00DE65E2"/>
    <w:rsid w:val="00E047DF"/>
    <w:rsid w:val="00E1016E"/>
    <w:rsid w:val="00E22B99"/>
    <w:rsid w:val="00E245EB"/>
    <w:rsid w:val="00E31E3C"/>
    <w:rsid w:val="00E34640"/>
    <w:rsid w:val="00E36551"/>
    <w:rsid w:val="00E413CE"/>
    <w:rsid w:val="00E43B92"/>
    <w:rsid w:val="00E44796"/>
    <w:rsid w:val="00E52096"/>
    <w:rsid w:val="00E54E27"/>
    <w:rsid w:val="00E56CDA"/>
    <w:rsid w:val="00E571D1"/>
    <w:rsid w:val="00E6308B"/>
    <w:rsid w:val="00E761E9"/>
    <w:rsid w:val="00E83E9F"/>
    <w:rsid w:val="00E907C3"/>
    <w:rsid w:val="00E90B19"/>
    <w:rsid w:val="00E912F4"/>
    <w:rsid w:val="00E91910"/>
    <w:rsid w:val="00E932BD"/>
    <w:rsid w:val="00EB07FF"/>
    <w:rsid w:val="00EB4348"/>
    <w:rsid w:val="00EB7FEF"/>
    <w:rsid w:val="00EC4818"/>
    <w:rsid w:val="00ED2A44"/>
    <w:rsid w:val="00EE2E34"/>
    <w:rsid w:val="00EF023A"/>
    <w:rsid w:val="00EF40C7"/>
    <w:rsid w:val="00EF779B"/>
    <w:rsid w:val="00F01570"/>
    <w:rsid w:val="00F045D4"/>
    <w:rsid w:val="00F11691"/>
    <w:rsid w:val="00F16F11"/>
    <w:rsid w:val="00F27F9A"/>
    <w:rsid w:val="00F336EA"/>
    <w:rsid w:val="00F34943"/>
    <w:rsid w:val="00F517C4"/>
    <w:rsid w:val="00F57184"/>
    <w:rsid w:val="00F6048A"/>
    <w:rsid w:val="00F60DE4"/>
    <w:rsid w:val="00F60EEC"/>
    <w:rsid w:val="00F6647D"/>
    <w:rsid w:val="00F70F2E"/>
    <w:rsid w:val="00F82A73"/>
    <w:rsid w:val="00F9169F"/>
    <w:rsid w:val="00F92223"/>
    <w:rsid w:val="00FA00E4"/>
    <w:rsid w:val="00FA18A6"/>
    <w:rsid w:val="00FB1C23"/>
    <w:rsid w:val="00FB2D66"/>
    <w:rsid w:val="00FB664B"/>
    <w:rsid w:val="00FC16EC"/>
    <w:rsid w:val="00FC2097"/>
    <w:rsid w:val="00FC45B8"/>
    <w:rsid w:val="00FC54DE"/>
    <w:rsid w:val="00FD27CD"/>
    <w:rsid w:val="00FD5692"/>
    <w:rsid w:val="00FF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7DF"/>
    <w:pPr>
      <w:spacing w:after="200" w:line="276" w:lineRule="auto"/>
    </w:pPr>
    <w:rPr>
      <w:rFonts w:ascii="Times New Roman" w:hAnsi="Times New Roman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047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04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7D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568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74</Words>
  <Characters>428</Characters>
  <Application>Microsoft Office Outlook</Application>
  <DocSecurity>0</DocSecurity>
  <Lines>0</Lines>
  <Paragraphs>0</Paragraphs>
  <ScaleCrop>false</ScaleCrop>
  <Manager>www.sorubak.com</Manager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edanur</cp:lastModifiedBy>
  <cp:revision>2</cp:revision>
  <dcterms:created xsi:type="dcterms:W3CDTF">2013-02-11T21:45:00Z</dcterms:created>
  <dcterms:modified xsi:type="dcterms:W3CDTF">2014-02-08T22:45:00Z</dcterms:modified>
  <cp:category>www.sorubak.com</cp:category>
</cp:coreProperties>
</file>