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  <w:r>
        <w:rPr>
          <w:rFonts w:ascii="Hand writing Mutlu" w:hAnsi="Hand writing Mutlu"/>
          <w:b/>
          <w:color w:val="000000"/>
          <w:sz w:val="24"/>
          <w:szCs w:val="24"/>
        </w:rPr>
        <w:t>Sakarya İlkokulu 1-C Sınıfı (Ğ ğ) Sesi Okuyorum - Anlıyorum-1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48"/>
          <w:szCs w:val="48"/>
        </w:rPr>
      </w:pPr>
      <w:r w:rsidRPr="00A17E66">
        <w:rPr>
          <w:rFonts w:ascii="Hand writing Mutlu" w:hAnsi="Hand writing Mutlu" w:cs="AlfaNormal"/>
          <w:sz w:val="52"/>
          <w:szCs w:val="52"/>
        </w:rPr>
        <w:t>Babam denize ağ attı.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48"/>
          <w:szCs w:val="48"/>
        </w:rPr>
      </w:pPr>
      <w:r>
        <w:rPr>
          <w:rFonts w:ascii="UlusalOkul.Com Çizgili" w:hAnsi="UlusalOkul.Com Çizgili" w:cs="AlfaNormal"/>
          <w:sz w:val="48"/>
          <w:szCs w:val="48"/>
        </w:rPr>
        <w:t xml:space="preserve">1-Kim denize ağ attı?                       .                                               .2-Babam denize ne attı?                   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48"/>
          <w:szCs w:val="48"/>
        </w:rPr>
      </w:pPr>
      <w:r w:rsidRPr="000225FD">
        <w:rPr>
          <w:rFonts w:ascii="Hand writing Mutlu" w:hAnsi="Hand writing Mutlu" w:cs="AlfaNormal"/>
          <w:sz w:val="52"/>
          <w:szCs w:val="52"/>
        </w:rPr>
        <w:t>Buğra, ağaçtan iğde topladı.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  <w:r>
        <w:rPr>
          <w:rFonts w:ascii="UlusalOkul.Com Çizgili" w:hAnsi="UlusalOkul.Com Çizgili" w:cs="AlfaNormal"/>
          <w:sz w:val="48"/>
          <w:szCs w:val="48"/>
        </w:rPr>
        <w:t xml:space="preserve">1-Kim ağaçtan iğde topladı?               .                                               .2-Buğra, ağaçtan ne topladı?             .                                               .3-Buğra, nereden iğde topladı?           .                                              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Cambria" w:hAnsi="Cambria" w:cs="AlfaNormal"/>
          <w:sz w:val="24"/>
          <w:szCs w:val="24"/>
        </w:rPr>
      </w:pP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jc w:val="center"/>
        <w:rPr>
          <w:rFonts w:cs="AlfaNormal"/>
          <w:b/>
          <w:sz w:val="24"/>
          <w:szCs w:val="24"/>
        </w:rPr>
      </w:pPr>
      <w:r w:rsidRPr="00E7719C">
        <w:rPr>
          <w:rFonts w:cs="AlfaNormal"/>
          <w:b/>
          <w:sz w:val="24"/>
          <w:szCs w:val="24"/>
        </w:rPr>
        <w:t>Hecelemeden</w:t>
      </w:r>
      <w:r>
        <w:rPr>
          <w:rFonts w:cs="AlfaNormal"/>
          <w:b/>
          <w:sz w:val="24"/>
          <w:szCs w:val="24"/>
        </w:rPr>
        <w:t>, konuşur gibi okuyuncaya kadar tekrar et. Sonra deftere bakmadan yaz.</w:t>
      </w: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Kağan ile Doğa</w:t>
      </w: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Kağan, sağlığına dikkat eder.</w:t>
      </w: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Yağmurlu günlerde sokağa çıkmaz.</w:t>
      </w: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Doğa, onun en iyi arkadaşıdır.</w:t>
      </w: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O da çok sağlıklıdır.</w:t>
      </w:r>
    </w:p>
    <w:p w:rsidR="00E345EA" w:rsidRPr="00E7719C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Doğa ile Kağan oyun oynamaya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bayılırlar.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*Okuduğumuzu anladık mı? Soruların cevabını altına yazar mısın?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45EA" w:rsidRDefault="00E345EA" w:rsidP="002A2F4C">
      <w:r>
        <w:rPr>
          <w:rFonts w:ascii="UlusalOkul.Com Çizgili" w:hAnsi="UlusalOkul.Com Çizgili"/>
          <w:color w:val="000000"/>
          <w:sz w:val="48"/>
          <w:szCs w:val="48"/>
        </w:rPr>
        <w:t>1-Kağan, neye dikkat eder?                 .                                               .2-Ne zaman sokağa çıkmaz?              .                                               .Kağan</w:t>
      </w:r>
      <w:r>
        <w:rPr>
          <w:rFonts w:ascii="Times New Roman" w:hAnsi="Times New Roman"/>
          <w:color w:val="000000"/>
          <w:sz w:val="48"/>
          <w:szCs w:val="48"/>
        </w:rPr>
        <w:t>’</w:t>
      </w:r>
      <w:r>
        <w:rPr>
          <w:rFonts w:ascii="UlusalOkul.Com Çizgili" w:hAnsi="UlusalOkul.Com Çizgili"/>
          <w:color w:val="000000"/>
          <w:sz w:val="48"/>
          <w:szCs w:val="48"/>
        </w:rPr>
        <w:t xml:space="preserve">ın en iyi arkadaşı kimdir?        .                                               .3-Oyun oynamaya kimler bayılır?       .                                              .      </w:t>
      </w:r>
      <w:hyperlink r:id="rId4" w:history="1">
        <w:r w:rsidRPr="003E610E">
          <w:rPr>
            <w:rStyle w:val="Hyperlink"/>
          </w:rPr>
          <w:t>www.sorubak.com</w:t>
        </w:r>
      </w:hyperlink>
      <w:r>
        <w:t xml:space="preserve"> 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UlusalOkul.Com Çizgili" w:hAnsi="UlusalOkul.Com Çizgili"/>
          <w:color w:val="000000"/>
          <w:sz w:val="48"/>
          <w:szCs w:val="48"/>
        </w:rPr>
        <w:t xml:space="preserve">                                        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Hand writing Mutlu" w:hAnsi="Hand writing Mutlu"/>
          <w:color w:val="000000"/>
          <w:sz w:val="24"/>
          <w:szCs w:val="24"/>
        </w:rPr>
        <w:t xml:space="preserve">OKUYALIM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Hand writing Mutlu" w:hAnsi="Hand writing Mutlu"/>
          <w:color w:val="000000"/>
          <w:sz w:val="24"/>
          <w:szCs w:val="24"/>
        </w:rPr>
        <w:t xml:space="preserve"> YAZALIM (Ğ ğ) Sesi Metin Çalışması-2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</w:p>
    <w:p w:rsidR="00E345EA" w:rsidRPr="00A04E0B" w:rsidRDefault="00E345EA" w:rsidP="00D67CD7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Hecelemeden, konuşur gibi okumayı başarıncaya kadar tekrar et.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color w:val="000000"/>
          <w:sz w:val="60"/>
          <w:szCs w:val="60"/>
        </w:rPr>
      </w:pPr>
      <w:r w:rsidRPr="00F917B9">
        <w:rPr>
          <w:rFonts w:ascii="Hand writing Mutlu" w:hAnsi="Hand writing Mutlu" w:cs="AlfaNormal"/>
          <w:color w:val="000000"/>
          <w:sz w:val="60"/>
          <w:szCs w:val="60"/>
        </w:rPr>
        <w:t>Yağmur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Yağ, yağmur yağ.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Toprağı sula.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>
        <w:rPr>
          <w:rFonts w:ascii="Hand writing Mutlu" w:hAnsi="Hand writing Mutlu" w:cs="AlfaNormal"/>
          <w:color w:val="000000"/>
          <w:sz w:val="52"/>
          <w:szCs w:val="52"/>
        </w:rPr>
        <w:t>Dağı taş</w:t>
      </w:r>
      <w:r w:rsidRPr="00F917B9">
        <w:rPr>
          <w:rFonts w:ascii="Hand writing Mutlu" w:hAnsi="Hand writing Mutlu" w:cs="AlfaNormal"/>
          <w:color w:val="000000"/>
          <w:sz w:val="52"/>
          <w:szCs w:val="52"/>
        </w:rPr>
        <w:t>ı yıka.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Bağları, bahçeleri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Sağı solu, her yeri</w:t>
      </w:r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Deredeki kurbağayı</w:t>
      </w:r>
      <w:bookmarkStart w:id="0" w:name="_GoBack"/>
      <w:bookmarkEnd w:id="0"/>
    </w:p>
    <w:p w:rsidR="00E345EA" w:rsidRPr="00F917B9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Yıka, yağmur yıka.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36"/>
          <w:szCs w:val="36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Sula, yağmur sula.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36"/>
          <w:szCs w:val="36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36"/>
          <w:szCs w:val="36"/>
        </w:rPr>
      </w:pP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b/>
          <w:color w:val="000000"/>
          <w:sz w:val="36"/>
          <w:szCs w:val="36"/>
        </w:rPr>
      </w:pPr>
      <w:r>
        <w:rPr>
          <w:rFonts w:ascii="Hand writing Mutlu" w:hAnsi="Hand writing Mutlu" w:cs="AlfaNormal"/>
          <w:b/>
          <w:color w:val="000000"/>
          <w:sz w:val="36"/>
          <w:szCs w:val="36"/>
        </w:rPr>
        <w:t>Konuşur gibi okumayı başardın. Seni kutlarım.</w:t>
      </w:r>
    </w:p>
    <w:p w:rsidR="00E345EA" w:rsidRDefault="00E345EA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b/>
          <w:color w:val="000000"/>
          <w:sz w:val="36"/>
          <w:szCs w:val="36"/>
        </w:rPr>
      </w:pPr>
      <w:r>
        <w:rPr>
          <w:rFonts w:ascii="Hand writing Mutlu" w:hAnsi="Hand writing Mutlu" w:cs="AlfaNormal"/>
          <w:b/>
          <w:color w:val="000000"/>
          <w:sz w:val="36"/>
          <w:szCs w:val="36"/>
        </w:rPr>
        <w:t>Beş yıldızı hak ettin.</w:t>
      </w:r>
    </w:p>
    <w:p w:rsidR="00E345EA" w:rsidRPr="002B1A3B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36"/>
          <w:szCs w:val="36"/>
        </w:rPr>
      </w:pPr>
      <w:r>
        <w:rPr>
          <w:noProof/>
          <w:lang w:eastAsia="tr-TR"/>
        </w:rPr>
        <w:pict>
          <v:shape id="5-Nokta Yıldız 14" o:spid="_x0000_s1026" style="position:absolute;margin-left:17.65pt;margin-top:28pt;width:1in;height:1in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25S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</w:p>
    <w:p w:rsidR="00E345EA" w:rsidRPr="002B1A3B" w:rsidRDefault="00E345EA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noProof/>
          <w:lang w:eastAsia="tr-TR"/>
        </w:rPr>
        <w:pict>
          <v:shape id="5-Nokta Yıldız 18" o:spid="_x0000_s1027" style="position:absolute;margin-left:409.15pt;margin-top:1.4pt;width:1in;height:1in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hZ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5-Nokta Yıldız 17" o:spid="_x0000_s1028" style="position:absolute;margin-left:314.65pt;margin-top:1.4pt;width:1in;height:1in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0sm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5-Nokta Yıldız 16" o:spid="_x0000_s1029" style="position:absolute;margin-left:215.65pt;margin-top:1.4pt;width:1in;height:1in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5-Nokta Yıldız 15" o:spid="_x0000_s1030" style="position:absolute;margin-left:118.15pt;margin-top:1.4pt;width:1in;height:1in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J+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</w:p>
    <w:p w:rsidR="00E345EA" w:rsidRPr="00F917B9" w:rsidRDefault="00E345EA" w:rsidP="00D67CD7">
      <w:pPr>
        <w:tabs>
          <w:tab w:val="left" w:pos="8355"/>
        </w:tabs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  <w:r w:rsidRPr="002B1A3B">
        <w:rPr>
          <w:rFonts w:ascii="Hand writing Mutlu" w:hAnsi="Hand writing Mutlu"/>
          <w:b/>
          <w:color w:val="000000"/>
          <w:sz w:val="24"/>
          <w:szCs w:val="24"/>
        </w:rPr>
        <w:tab/>
      </w:r>
    </w:p>
    <w:p w:rsidR="00E345EA" w:rsidRDefault="00E345EA"/>
    <w:sectPr w:rsidR="00E345EA" w:rsidSect="000A3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Normal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CD7"/>
    <w:rsid w:val="000149B0"/>
    <w:rsid w:val="000225FD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3E58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610E8"/>
    <w:rsid w:val="0016214F"/>
    <w:rsid w:val="00191B0F"/>
    <w:rsid w:val="00194039"/>
    <w:rsid w:val="001A63E3"/>
    <w:rsid w:val="001B3E96"/>
    <w:rsid w:val="001C561F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94658"/>
    <w:rsid w:val="0029640B"/>
    <w:rsid w:val="0029698C"/>
    <w:rsid w:val="002A2F4C"/>
    <w:rsid w:val="002A3689"/>
    <w:rsid w:val="002A4F36"/>
    <w:rsid w:val="002A4FD0"/>
    <w:rsid w:val="002A78A4"/>
    <w:rsid w:val="002B13D6"/>
    <w:rsid w:val="002B1A3B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408D"/>
    <w:rsid w:val="003E610E"/>
    <w:rsid w:val="003F082D"/>
    <w:rsid w:val="003F10C6"/>
    <w:rsid w:val="004041B1"/>
    <w:rsid w:val="004112AA"/>
    <w:rsid w:val="00413300"/>
    <w:rsid w:val="0042056F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7A9A"/>
    <w:rsid w:val="004E2B15"/>
    <w:rsid w:val="004E3B6A"/>
    <w:rsid w:val="004E5FC2"/>
    <w:rsid w:val="004E6666"/>
    <w:rsid w:val="005042D8"/>
    <w:rsid w:val="00506B77"/>
    <w:rsid w:val="00506BCD"/>
    <w:rsid w:val="005107CF"/>
    <w:rsid w:val="0051551A"/>
    <w:rsid w:val="0051716D"/>
    <w:rsid w:val="0054769B"/>
    <w:rsid w:val="005478EC"/>
    <w:rsid w:val="00550B6F"/>
    <w:rsid w:val="00551FAE"/>
    <w:rsid w:val="00562A0D"/>
    <w:rsid w:val="00565426"/>
    <w:rsid w:val="00566CA2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4E6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4E0B"/>
    <w:rsid w:val="00A06DED"/>
    <w:rsid w:val="00A107BC"/>
    <w:rsid w:val="00A16E46"/>
    <w:rsid w:val="00A17E66"/>
    <w:rsid w:val="00A2377B"/>
    <w:rsid w:val="00A2692A"/>
    <w:rsid w:val="00A35FD7"/>
    <w:rsid w:val="00A369DA"/>
    <w:rsid w:val="00A43A0E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2884"/>
    <w:rsid w:val="00D24281"/>
    <w:rsid w:val="00D41AC1"/>
    <w:rsid w:val="00D41BAA"/>
    <w:rsid w:val="00D53796"/>
    <w:rsid w:val="00D5445D"/>
    <w:rsid w:val="00D555F6"/>
    <w:rsid w:val="00D61D2C"/>
    <w:rsid w:val="00D67CD7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1016E"/>
    <w:rsid w:val="00E22B99"/>
    <w:rsid w:val="00E245EB"/>
    <w:rsid w:val="00E31E3C"/>
    <w:rsid w:val="00E345EA"/>
    <w:rsid w:val="00E34640"/>
    <w:rsid w:val="00E36551"/>
    <w:rsid w:val="00E413CE"/>
    <w:rsid w:val="00E43B92"/>
    <w:rsid w:val="00E52096"/>
    <w:rsid w:val="00E56CDA"/>
    <w:rsid w:val="00E571D1"/>
    <w:rsid w:val="00E6308B"/>
    <w:rsid w:val="00E7719C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17B9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C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A2F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247</Words>
  <Characters>1411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2013-02-09T01:53:00Z</dcterms:created>
  <dcterms:modified xsi:type="dcterms:W3CDTF">2014-02-04T16:07:00Z</dcterms:modified>
  <cp:category>www.sorubak.com</cp:category>
</cp:coreProperties>
</file>