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AC7" w:rsidRDefault="000A6AC7" w:rsidP="00967649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Uğur</w:t>
      </w:r>
    </w:p>
    <w:p w:rsidR="000A6AC7" w:rsidRDefault="000A6AC7" w:rsidP="0096764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Uğur, Çağatay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ın küçüğü Doğan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ın büyüğüdür. Uğur kardeşlerine çok bağlıdır. Birlikte balık tutarlar. Balık ağlarını onarır, sağlamlaştırırlar. Buğulama balık yerler. Yemekten sonra Uğur bağlama çalar. Hep birlikte eğlenirler.</w:t>
      </w:r>
    </w:p>
    <w:p w:rsidR="000A6AC7" w:rsidRDefault="000A6AC7" w:rsidP="00967649">
      <w:pPr>
        <w:rPr>
          <w:rFonts w:ascii="Hand writing Mutlu" w:hAnsi="Hand writing Mutlu"/>
          <w:sz w:val="52"/>
          <w:szCs w:val="52"/>
        </w:rPr>
      </w:pPr>
    </w:p>
    <w:p w:rsidR="000A6AC7" w:rsidRDefault="000A6AC7" w:rsidP="00967649">
      <w:pPr>
        <w:rPr>
          <w:rFonts w:ascii="Hand writing Mutlu" w:hAnsi="Hand writing Mutlu"/>
          <w:sz w:val="52"/>
          <w:szCs w:val="52"/>
        </w:rPr>
      </w:pPr>
    </w:p>
    <w:p w:rsidR="000A6AC7" w:rsidRDefault="000A6AC7" w:rsidP="00967649">
      <w:pPr>
        <w:rPr>
          <w:rFonts w:ascii="Hand writing Mutlu" w:hAnsi="Hand writing Mutlu"/>
          <w:sz w:val="52"/>
          <w:szCs w:val="52"/>
        </w:rPr>
      </w:pPr>
    </w:p>
    <w:p w:rsidR="000A6AC7" w:rsidRDefault="000A6AC7" w:rsidP="00967649">
      <w:pPr>
        <w:rPr>
          <w:rFonts w:ascii="Hand writing Mutlu" w:hAnsi="Hand writing Mutlu"/>
          <w:sz w:val="52"/>
          <w:szCs w:val="52"/>
        </w:rPr>
      </w:pPr>
    </w:p>
    <w:p w:rsidR="000A6AC7" w:rsidRDefault="000A6AC7" w:rsidP="0096764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Aşağıdaki soruları okuduğunuz metne göre cevaplayınız?</w:t>
      </w:r>
    </w:p>
    <w:p w:rsidR="000A6AC7" w:rsidRDefault="000A6AC7" w:rsidP="0096764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1.Uğur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un kardeşlerinin adı nedir?</w:t>
      </w:r>
    </w:p>
    <w:p w:rsidR="000A6AC7" w:rsidRDefault="000A6AC7" w:rsidP="00967649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</w:t>
      </w:r>
    </w:p>
    <w:p w:rsidR="000A6AC7" w:rsidRDefault="000A6AC7" w:rsidP="00967649">
      <w:pPr>
        <w:rPr>
          <w:rFonts w:ascii="Hand writing Mutlu" w:hAnsi="Hand writing Mutlu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</w:t>
      </w:r>
    </w:p>
    <w:p w:rsidR="000A6AC7" w:rsidRDefault="000A6AC7" w:rsidP="0096764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2.Uğur kardeşleri ile birlikte neler yapıyor?</w:t>
      </w:r>
    </w:p>
    <w:p w:rsidR="000A6AC7" w:rsidRDefault="000A6AC7" w:rsidP="00967649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 </w:t>
      </w:r>
    </w:p>
    <w:p w:rsidR="000A6AC7" w:rsidRDefault="000A6AC7" w:rsidP="00967649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 </w:t>
      </w:r>
    </w:p>
    <w:p w:rsidR="000A6AC7" w:rsidRDefault="000A6AC7" w:rsidP="00967649">
      <w:pPr>
        <w:rPr>
          <w:rFonts w:ascii="Hand writing Mutlu" w:hAnsi="Hand writing Mutlu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 </w:t>
      </w:r>
    </w:p>
    <w:p w:rsidR="000A6AC7" w:rsidRDefault="000A6AC7" w:rsidP="00967649">
      <w:pPr>
        <w:rPr>
          <w:rFonts w:ascii="Hand writing Mutlu" w:hAnsi="Hand writing Mutlu"/>
          <w:sz w:val="52"/>
          <w:szCs w:val="52"/>
        </w:rPr>
      </w:pPr>
    </w:p>
    <w:p w:rsidR="000A6AC7" w:rsidRDefault="000A6AC7" w:rsidP="00967649">
      <w:pPr>
        <w:rPr>
          <w:rFonts w:ascii="Hand writing Mutlu" w:hAnsi="Hand writing Mutlu"/>
          <w:sz w:val="52"/>
          <w:szCs w:val="52"/>
        </w:rPr>
      </w:pPr>
      <w:hyperlink r:id="rId5" w:history="1">
        <w:r>
          <w:rPr>
            <w:rStyle w:val="Hyperlink"/>
            <w:rFonts w:ascii="Hand writing Mutlu" w:hAnsi="Hand writing Mutlu" w:cs="Hand writing Mutlu"/>
            <w:sz w:val="48"/>
            <w:szCs w:val="48"/>
          </w:rPr>
          <w:t>www.sorubak.com</w:t>
        </w:r>
      </w:hyperlink>
    </w:p>
    <w:p w:rsidR="000A6AC7" w:rsidRDefault="000A6AC7" w:rsidP="00967649">
      <w:pPr>
        <w:jc w:val="center"/>
        <w:rPr>
          <w:rFonts w:ascii="Hand writing Mutlu" w:hAnsi="Hand writing Mutlu"/>
          <w:sz w:val="56"/>
          <w:szCs w:val="56"/>
        </w:rPr>
      </w:pPr>
      <w:r w:rsidRPr="00967649">
        <w:rPr>
          <w:rFonts w:ascii="Hand writing Mutlu" w:hAnsi="Hand writing Mutlu"/>
          <w:sz w:val="56"/>
          <w:szCs w:val="56"/>
        </w:rPr>
        <w:t>Dağcı Dağhan</w:t>
      </w:r>
    </w:p>
    <w:p w:rsidR="000A6AC7" w:rsidRPr="00967649" w:rsidRDefault="000A6AC7" w:rsidP="0096764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Dağcı Dağhan doğada dağa tırmanıyordu. Yağmur yağmaya başladı. Yağmur dağa da yağdı bağa da yağdı.</w:t>
      </w:r>
      <w:r>
        <w:rPr>
          <w:rFonts w:ascii="Times New Roman" w:hAnsi="Times New Roman"/>
          <w:sz w:val="52"/>
          <w:szCs w:val="52"/>
        </w:rPr>
        <w:t xml:space="preserve"> “</w:t>
      </w:r>
      <w:r>
        <w:rPr>
          <w:rFonts w:ascii="Hand writing Mutlu" w:hAnsi="Hand writing Mutlu"/>
          <w:sz w:val="52"/>
          <w:szCs w:val="52"/>
        </w:rPr>
        <w:t>Yağ yağmur yağ, durmadan yağ</w:t>
      </w:r>
      <w:r>
        <w:rPr>
          <w:rFonts w:ascii="Times New Roman" w:hAnsi="Times New Roman"/>
          <w:sz w:val="52"/>
          <w:szCs w:val="52"/>
        </w:rPr>
        <w:t>”</w:t>
      </w:r>
      <w:r>
        <w:rPr>
          <w:rFonts w:ascii="Hand writing Mutlu" w:hAnsi="Hand writing Mutlu"/>
          <w:sz w:val="52"/>
          <w:szCs w:val="52"/>
        </w:rPr>
        <w:t xml:space="preserve"> dedi dağcı Dağhan. Dağcı Dağhan çadırına uğradı. Arkadaşı Doğan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 xml:space="preserve">ı öğütledi. </w:t>
      </w:r>
      <w:r>
        <w:rPr>
          <w:rFonts w:ascii="Times New Roman" w:hAnsi="Times New Roman"/>
          <w:sz w:val="52"/>
          <w:szCs w:val="52"/>
        </w:rPr>
        <w:t>“</w:t>
      </w:r>
      <w:r>
        <w:rPr>
          <w:rFonts w:ascii="Hand writing Mutlu" w:hAnsi="Hand writing Mutlu"/>
          <w:sz w:val="52"/>
          <w:szCs w:val="52"/>
        </w:rPr>
        <w:t>Yağmur yağarken dağa dikkatli tırmanmalısın.</w:t>
      </w:r>
      <w:r>
        <w:rPr>
          <w:rFonts w:ascii="Times New Roman" w:hAnsi="Times New Roman"/>
          <w:sz w:val="52"/>
          <w:szCs w:val="52"/>
        </w:rPr>
        <w:t>”</w:t>
      </w:r>
      <w:r>
        <w:rPr>
          <w:rFonts w:ascii="Hand writing Mutlu" w:hAnsi="Hand writing Mutlu"/>
          <w:sz w:val="52"/>
          <w:szCs w:val="52"/>
        </w:rPr>
        <w:t>dedi.</w:t>
      </w:r>
    </w:p>
    <w:p w:rsidR="000A6AC7" w:rsidRDefault="000A6AC7" w:rsidP="00967649">
      <w:pPr>
        <w:jc w:val="center"/>
        <w:rPr>
          <w:rFonts w:ascii="Hand writing Mutlu" w:hAnsi="Hand writing Mutlu"/>
          <w:sz w:val="52"/>
          <w:szCs w:val="52"/>
        </w:rPr>
      </w:pPr>
    </w:p>
    <w:p w:rsidR="000A6AC7" w:rsidRDefault="000A6AC7" w:rsidP="00967649">
      <w:pPr>
        <w:jc w:val="center"/>
        <w:rPr>
          <w:rFonts w:ascii="Hand writing Mutlu" w:hAnsi="Hand writing Mutlu"/>
          <w:sz w:val="52"/>
          <w:szCs w:val="52"/>
        </w:rPr>
      </w:pPr>
    </w:p>
    <w:p w:rsidR="000A6AC7" w:rsidRDefault="000A6AC7" w:rsidP="00967649">
      <w:pPr>
        <w:jc w:val="center"/>
        <w:rPr>
          <w:rFonts w:ascii="Hand writing Mutlu" w:hAnsi="Hand writing Mutlu"/>
          <w:sz w:val="52"/>
          <w:szCs w:val="52"/>
        </w:rPr>
      </w:pPr>
    </w:p>
    <w:p w:rsidR="000A6AC7" w:rsidRDefault="000A6AC7" w:rsidP="008E5356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Aşağıdaki soruları okuduğunuz metne göre cevaplayınız?</w:t>
      </w:r>
    </w:p>
    <w:p w:rsidR="000A6AC7" w:rsidRDefault="000A6AC7" w:rsidP="008E5356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1.Dağhan nereye tırmanıyor?</w:t>
      </w:r>
    </w:p>
    <w:p w:rsidR="000A6AC7" w:rsidRPr="008E5356" w:rsidRDefault="000A6AC7" w:rsidP="008E5356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</w:t>
      </w:r>
    </w:p>
    <w:p w:rsidR="000A6AC7" w:rsidRDefault="000A6AC7" w:rsidP="008E5356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2.Yağmur nereye yağdı?</w:t>
      </w:r>
    </w:p>
    <w:p w:rsidR="000A6AC7" w:rsidRDefault="000A6AC7" w:rsidP="008E5356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</w:t>
      </w:r>
    </w:p>
    <w:p w:rsidR="000A6AC7" w:rsidRPr="008E5356" w:rsidRDefault="000A6AC7" w:rsidP="008E5356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</w:t>
      </w:r>
    </w:p>
    <w:p w:rsidR="000A6AC7" w:rsidRDefault="000A6AC7" w:rsidP="008E5356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3.Dağhan Doğan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a ne dedi?</w:t>
      </w:r>
    </w:p>
    <w:p w:rsidR="000A6AC7" w:rsidRDefault="000A6AC7" w:rsidP="008E5356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</w:t>
      </w:r>
    </w:p>
    <w:p w:rsidR="000A6AC7" w:rsidRPr="008E5356" w:rsidRDefault="000A6AC7" w:rsidP="008E5356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</w:t>
      </w:r>
    </w:p>
    <w:sectPr w:rsidR="000A6AC7" w:rsidRPr="008E5356" w:rsidSect="008462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JaTeK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4242CC"/>
    <w:multiLevelType w:val="hybridMultilevel"/>
    <w:tmpl w:val="B2726E72"/>
    <w:lvl w:ilvl="0" w:tplc="43B28668">
      <w:start w:val="1"/>
      <w:numFmt w:val="decimal"/>
      <w:lvlText w:val="%1."/>
      <w:lvlJc w:val="left"/>
      <w:pPr>
        <w:ind w:left="1080" w:hanging="720"/>
      </w:pPr>
      <w:rPr>
        <w:rFonts w:ascii="Hand writing Mutlu" w:hAnsi="Hand writing Mutlu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7649"/>
    <w:rsid w:val="000A6AC7"/>
    <w:rsid w:val="0017164F"/>
    <w:rsid w:val="0037336B"/>
    <w:rsid w:val="0084623A"/>
    <w:rsid w:val="008E5356"/>
    <w:rsid w:val="00967649"/>
    <w:rsid w:val="009C70AD"/>
    <w:rsid w:val="00F35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23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6764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7336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4</Pages>
  <Words>185</Words>
  <Characters>1060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ışıl</dc:creator>
  <cp:keywords/>
  <dc:description/>
  <cp:lastModifiedBy>BİRSEN</cp:lastModifiedBy>
  <cp:revision>3</cp:revision>
  <dcterms:created xsi:type="dcterms:W3CDTF">2014-01-19T08:40:00Z</dcterms:created>
  <dcterms:modified xsi:type="dcterms:W3CDTF">2014-02-03T10:35:00Z</dcterms:modified>
</cp:coreProperties>
</file>