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B60" w:rsidRPr="009C2C1B" w:rsidRDefault="00834B60">
      <w:pPr>
        <w:rPr>
          <w:rFonts w:ascii="Hand writing Mutlu" w:hAnsi="Hand writing Mutlu"/>
          <w:color w:val="C0000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indir (1).jpg" style="position:absolute;margin-left:330.55pt;margin-top:19.05pt;width:183.15pt;height:154.15pt;z-index:251658752;visibility:visible">
            <v:imagedata r:id="rId5" o:title=""/>
          </v:shape>
        </w:pict>
      </w:r>
      <w:r>
        <w:rPr>
          <w:noProof/>
          <w:lang w:eastAsia="tr-TR"/>
        </w:rPr>
        <w:pict>
          <v:rect id="_x0000_s1027" style="position:absolute;margin-left:-13.25pt;margin-top:26.55pt;width:95.7pt;height:38.15pt;z-index:251655680" strokecolor="#c00000" strokeweight="2.25pt">
            <v:fill opacity="0"/>
          </v:rect>
        </w:pict>
      </w:r>
      <w:r w:rsidRPr="009C2C1B">
        <w:rPr>
          <w:rFonts w:ascii="Hand writing Mutlu" w:hAnsi="Hand writing Mutlu"/>
          <w:color w:val="C00000"/>
        </w:rPr>
        <w:t>Aşağıdaki metinleri okuyun bakmadan yazın.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 xml:space="preserve">Fare 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Fare yiyecek  arıyordu.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 xml:space="preserve">Buğday ve pirinç buldu. 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>
        <w:rPr>
          <w:noProof/>
          <w:lang w:eastAsia="tr-TR"/>
        </w:rPr>
        <w:pict>
          <v:shape id="1 Resim" o:spid="_x0000_s1028" type="#_x0000_t75" alt="indir.jpg" style="position:absolute;margin-left:373.75pt;margin-top:17.8pt;width:145.85pt;height:193.95pt;z-index:251659776;visibility:visible">
            <v:imagedata r:id="rId6" o:title=""/>
          </v:shape>
        </w:pict>
      </w:r>
      <w:r w:rsidRPr="009C2C1B">
        <w:rPr>
          <w:rFonts w:ascii="Hand writing Mutlu" w:hAnsi="Hand writing Mutlu"/>
          <w:color w:val="C00000"/>
          <w:sz w:val="44"/>
          <w:szCs w:val="44"/>
        </w:rPr>
        <w:t>Onları yerken bir fil gördü.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Filler fareden korkar.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Fil fareyi görünce korktu.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 xml:space="preserve"> Filin fırlayıp kaçtığını gördü.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>
        <w:rPr>
          <w:noProof/>
          <w:lang w:eastAsia="tr-TR"/>
        </w:rPr>
        <w:pict>
          <v:rect id="_x0000_s1029" style="position:absolute;margin-left:-7.15pt;margin-top:44.35pt;width:95.7pt;height:38.15pt;z-index:251656704" strokecolor="#c00000" strokeweight="2.25pt">
            <v:fill opacity="0"/>
          </v:rect>
        </w:pict>
      </w:r>
      <w:r w:rsidRPr="009C2C1B">
        <w:rPr>
          <w:rFonts w:ascii="Hand writing Mutlu" w:hAnsi="Hand writing Mutlu"/>
          <w:color w:val="C00000"/>
          <w:sz w:val="44"/>
          <w:szCs w:val="44"/>
        </w:rPr>
        <w:t>Fare filin haline güldü.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 xml:space="preserve">Fındık 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Filiz  evden bir avuç fındık aldı.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Fındıkları poşete koydu.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Poşeti alıp evden çıktı.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Filiz</w:t>
      </w:r>
      <w:r w:rsidRPr="009C2C1B">
        <w:rPr>
          <w:rFonts w:ascii="Times New Roman" w:hAnsi="Times New Roman"/>
          <w:color w:val="C00000"/>
          <w:sz w:val="44"/>
          <w:szCs w:val="44"/>
        </w:rPr>
        <w:t xml:space="preserve"> </w:t>
      </w:r>
      <w:r w:rsidRPr="009C2C1B">
        <w:rPr>
          <w:rFonts w:ascii="Hand writing Mutlu" w:hAnsi="Hand writing Mutlu"/>
          <w:color w:val="C00000"/>
          <w:sz w:val="44"/>
          <w:szCs w:val="44"/>
        </w:rPr>
        <w:t xml:space="preserve"> yolda Elif</w:t>
      </w:r>
      <w:r w:rsidRPr="009C2C1B">
        <w:rPr>
          <w:rFonts w:ascii="Times New Roman" w:hAnsi="Times New Roman"/>
          <w:color w:val="C00000"/>
          <w:sz w:val="44"/>
          <w:szCs w:val="44"/>
        </w:rPr>
        <w:t>’</w:t>
      </w:r>
      <w:r w:rsidRPr="009C2C1B">
        <w:rPr>
          <w:rFonts w:ascii="Hand writing Mutlu" w:hAnsi="Hand writing Mutlu"/>
          <w:color w:val="C00000"/>
          <w:sz w:val="44"/>
          <w:szCs w:val="44"/>
        </w:rPr>
        <w:t>i gördü.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Filiz Elif</w:t>
      </w:r>
      <w:r w:rsidRPr="009C2C1B">
        <w:rPr>
          <w:rFonts w:ascii="Times New Roman" w:hAnsi="Times New Roman"/>
          <w:color w:val="C00000"/>
          <w:sz w:val="44"/>
          <w:szCs w:val="44"/>
        </w:rPr>
        <w:t>’</w:t>
      </w:r>
      <w:r w:rsidRPr="009C2C1B">
        <w:rPr>
          <w:rFonts w:ascii="Hand writing Mutlu" w:hAnsi="Hand writing Mutlu"/>
          <w:color w:val="C00000"/>
          <w:sz w:val="44"/>
          <w:szCs w:val="44"/>
        </w:rPr>
        <w:t>e fındık verdi.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Filiz ve Elif</w:t>
      </w:r>
      <w:r w:rsidRPr="009C2C1B">
        <w:rPr>
          <w:rFonts w:ascii="Times New Roman" w:hAnsi="Times New Roman"/>
          <w:color w:val="C00000"/>
          <w:sz w:val="44"/>
          <w:szCs w:val="44"/>
        </w:rPr>
        <w:t xml:space="preserve"> </w:t>
      </w:r>
      <w:r w:rsidRPr="009C2C1B">
        <w:rPr>
          <w:rFonts w:ascii="Hand writing Mutlu" w:hAnsi="Hand writing Mutlu"/>
          <w:color w:val="C00000"/>
          <w:sz w:val="44"/>
          <w:szCs w:val="44"/>
        </w:rPr>
        <w:t xml:space="preserve"> fındık yediler.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>
        <w:rPr>
          <w:noProof/>
          <w:lang w:eastAsia="tr-TR"/>
        </w:rPr>
        <w:pict>
          <v:rect id="_x0000_s1030" style="position:absolute;margin-left:-8.9pt;margin-top:1.25pt;width:536.2pt;height:292.25pt;z-index:251657728" strokecolor="#c00000" strokeweight="2.25pt">
            <v:fill opacity="0"/>
          </v:rect>
        </w:pict>
      </w:r>
      <w:r w:rsidRPr="009C2C1B">
        <w:rPr>
          <w:rFonts w:ascii="Hand writing Mutlu" w:hAnsi="Hand writing Mutlu"/>
          <w:color w:val="C00000"/>
          <w:sz w:val="44"/>
          <w:szCs w:val="44"/>
        </w:rPr>
        <w:t xml:space="preserve">Fare </w:t>
      </w:r>
      <w:r w:rsidRPr="009C2C1B">
        <w:rPr>
          <w:rFonts w:ascii="Times New Roman" w:hAnsi="Times New Roman"/>
          <w:color w:val="C00000"/>
          <w:sz w:val="44"/>
          <w:szCs w:val="44"/>
        </w:rPr>
        <w:t>–</w:t>
      </w:r>
      <w:r w:rsidRPr="009C2C1B">
        <w:rPr>
          <w:rFonts w:ascii="Hand writing Mutlu" w:hAnsi="Hand writing Mutlu"/>
          <w:color w:val="C00000"/>
          <w:sz w:val="44"/>
          <w:szCs w:val="44"/>
        </w:rPr>
        <w:t>fil-af-Efe-Fatma-Filiz-Fatih-Elif-Fuat-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Ferhat-Arif-Fırat-Fikret-fındık-film-fok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Fakir-fakat-raf-fark-fikir-öfke-evli-veli-veya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Vergi-vazo-vana-vida-çivi-ova-dağcı-ağaç-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Çiğdem-değer-davul-bavul-evren-deve-yağ-</w:t>
      </w:r>
    </w:p>
    <w:p w:rsidR="00834B60" w:rsidRPr="009C2C1B" w:rsidRDefault="00834B60">
      <w:pPr>
        <w:rPr>
          <w:rFonts w:ascii="Hand writing Mutlu" w:hAnsi="Hand writing Mutlu"/>
          <w:color w:val="C00000"/>
          <w:sz w:val="44"/>
          <w:szCs w:val="44"/>
        </w:rPr>
      </w:pPr>
      <w:r w:rsidRPr="009C2C1B">
        <w:rPr>
          <w:rFonts w:ascii="Hand writing Mutlu" w:hAnsi="Hand writing Mutlu"/>
          <w:color w:val="C00000"/>
          <w:sz w:val="44"/>
          <w:szCs w:val="44"/>
        </w:rPr>
        <w:t>Fatura-firma-kafes-lif-laf-fener-ferah-</w:t>
      </w:r>
    </w:p>
    <w:p w:rsidR="00834B60" w:rsidRDefault="00834B60">
      <w:pPr>
        <w:rPr>
          <w:rFonts w:ascii="Hand writing Mutlu" w:hAnsi="Hand writing Mutlu"/>
          <w:color w:val="C00000"/>
          <w:sz w:val="44"/>
          <w:szCs w:val="44"/>
        </w:rPr>
      </w:pPr>
    </w:p>
    <w:p w:rsidR="00834B60" w:rsidRDefault="00834B60">
      <w:p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Aşağıdaki soruları cevaplayınız.</w:t>
      </w:r>
    </w:p>
    <w:p w:rsidR="00834B60" w:rsidRDefault="00834B60" w:rsidP="009C2C1B">
      <w:pPr>
        <w:pStyle w:val="ListParagraph"/>
        <w:numPr>
          <w:ilvl w:val="0"/>
          <w:numId w:val="1"/>
        </w:num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Aslan ne yer?........................</w:t>
      </w:r>
    </w:p>
    <w:p w:rsidR="00834B60" w:rsidRDefault="00834B60" w:rsidP="009C2C1B">
      <w:pPr>
        <w:pStyle w:val="ListParagraph"/>
        <w:numPr>
          <w:ilvl w:val="0"/>
          <w:numId w:val="1"/>
        </w:num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Arılar nerede yaşar?.........................</w:t>
      </w:r>
    </w:p>
    <w:p w:rsidR="00834B60" w:rsidRDefault="00834B60" w:rsidP="009C2C1B">
      <w:pPr>
        <w:pStyle w:val="ListParagraph"/>
        <w:numPr>
          <w:ilvl w:val="0"/>
          <w:numId w:val="1"/>
        </w:num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İnekler nerede yaşar?.........................</w:t>
      </w:r>
    </w:p>
    <w:p w:rsidR="00834B60" w:rsidRDefault="00834B60" w:rsidP="009C2C1B">
      <w:pPr>
        <w:pStyle w:val="ListParagraph"/>
        <w:numPr>
          <w:ilvl w:val="0"/>
          <w:numId w:val="1"/>
        </w:num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Balıklar nerede yaşar?.......................</w:t>
      </w:r>
    </w:p>
    <w:p w:rsidR="00834B60" w:rsidRDefault="00834B60" w:rsidP="009C2C1B">
      <w:pPr>
        <w:pStyle w:val="ListParagraph"/>
        <w:numPr>
          <w:ilvl w:val="0"/>
          <w:numId w:val="1"/>
        </w:num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Babamızın babasına ne deriz?..............</w:t>
      </w:r>
    </w:p>
    <w:p w:rsidR="00834B60" w:rsidRDefault="00834B60" w:rsidP="009C2C1B">
      <w:pPr>
        <w:pStyle w:val="ListParagraph"/>
        <w:numPr>
          <w:ilvl w:val="0"/>
          <w:numId w:val="1"/>
        </w:num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Annemizin annesine ne deriz?................</w:t>
      </w:r>
    </w:p>
    <w:p w:rsidR="00834B60" w:rsidRDefault="00834B60" w:rsidP="009C2C1B">
      <w:pPr>
        <w:pStyle w:val="ListParagraph"/>
        <w:numPr>
          <w:ilvl w:val="0"/>
          <w:numId w:val="1"/>
        </w:num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color w:val="C00000"/>
          <w:sz w:val="44"/>
          <w:szCs w:val="44"/>
        </w:rPr>
        <w:t>Annemizin kız kardeşine</w:t>
      </w:r>
      <w:r>
        <w:rPr>
          <w:rFonts w:ascii="Times New Roman" w:hAnsi="Times New Roman"/>
          <w:color w:val="C00000"/>
          <w:sz w:val="44"/>
          <w:szCs w:val="44"/>
        </w:rPr>
        <w:t>……………</w:t>
      </w:r>
      <w:r>
        <w:rPr>
          <w:rFonts w:ascii="Hand writing Mutlu" w:hAnsi="Hand writing Mutlu"/>
          <w:color w:val="C00000"/>
          <w:sz w:val="44"/>
          <w:szCs w:val="44"/>
        </w:rPr>
        <w:t>.deriz</w:t>
      </w:r>
    </w:p>
    <w:p w:rsidR="00834B60" w:rsidRDefault="00834B60" w:rsidP="007D1B6F">
      <w:pPr>
        <w:pStyle w:val="ListParagraph"/>
      </w:pPr>
    </w:p>
    <w:p w:rsidR="00834B60" w:rsidRPr="009C2C1B" w:rsidRDefault="00834B60" w:rsidP="009C2C1B">
      <w:pPr>
        <w:ind w:left="360"/>
        <w:rPr>
          <w:rFonts w:ascii="Hand writing Mutlu" w:hAnsi="Hand writing Mutlu"/>
          <w:color w:val="C00000"/>
          <w:sz w:val="44"/>
          <w:szCs w:val="44"/>
        </w:rPr>
      </w:pPr>
      <w:hyperlink r:id="rId7" w:history="1">
        <w:r>
          <w:rPr>
            <w:rStyle w:val="Hyperlink"/>
            <w:rFonts w:ascii="Hand writing Mutlu" w:hAnsi="Hand writing Mutlu" w:cs="Hand writing Mutlu"/>
            <w:sz w:val="48"/>
            <w:szCs w:val="48"/>
          </w:rPr>
          <w:t>www.sorubak.com</w:t>
        </w:r>
      </w:hyperlink>
    </w:p>
    <w:sectPr w:rsidR="00834B60" w:rsidRPr="009C2C1B" w:rsidSect="00E44F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B5783"/>
    <w:multiLevelType w:val="hybridMultilevel"/>
    <w:tmpl w:val="0B9472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F1A"/>
    <w:rsid w:val="000D4A7E"/>
    <w:rsid w:val="00706281"/>
    <w:rsid w:val="007D1B6F"/>
    <w:rsid w:val="00834B60"/>
    <w:rsid w:val="009B3423"/>
    <w:rsid w:val="009C2C1B"/>
    <w:rsid w:val="00B94BA6"/>
    <w:rsid w:val="00C2250D"/>
    <w:rsid w:val="00E44F1A"/>
    <w:rsid w:val="00F03210"/>
    <w:rsid w:val="00F3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5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C2C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C2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C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7D1B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3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159</Words>
  <Characters>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BİRSEN</cp:lastModifiedBy>
  <cp:revision>4</cp:revision>
  <cp:lastPrinted>2014-01-16T16:59:00Z</cp:lastPrinted>
  <dcterms:created xsi:type="dcterms:W3CDTF">2014-01-16T16:37:00Z</dcterms:created>
  <dcterms:modified xsi:type="dcterms:W3CDTF">2014-02-03T10:34:00Z</dcterms:modified>
</cp:coreProperties>
</file>