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Er-kan    el-ma  al.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Er-kan    i-ki  ku-tu  el-ma  al.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Er-kan    nar    al.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Er-kan    i-ki     ku-tu   nar   al.</w:t>
      </w:r>
    </w:p>
    <w:p w:rsidR="0028088C" w:rsidRPr="00AB479B" w:rsidRDefault="0028088C" w:rsidP="009601D7">
      <w:pPr>
        <w:rPr>
          <w:rFonts w:ascii="Hand writing Mutlu" w:hAnsi="Hand writing Mutlu"/>
          <w:sz w:val="20"/>
          <w:szCs w:val="20"/>
        </w:rPr>
      </w:pPr>
      <w:hyperlink r:id="rId6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Mi-ne   i-ki   to-ka  al.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    Mi-ne  al.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Mi-ne   i-ki   to-ka   tak.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tak   Mi-ne    tak.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tak    tak    tak.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 o-ra   tar-la.</w:t>
      </w:r>
    </w:p>
    <w:p w:rsidR="0028088C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nar   ek.</w:t>
      </w:r>
    </w:p>
    <w:p w:rsidR="0028088C" w:rsidRPr="008907F0" w:rsidRDefault="0028088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na-ne  ek.</w:t>
      </w:r>
    </w:p>
    <w:sectPr w:rsidR="0028088C" w:rsidRPr="008907F0" w:rsidSect="008907F0">
      <w:headerReference w:type="default" r:id="rId7"/>
      <w:pgSz w:w="11906" w:h="16838"/>
      <w:pgMar w:top="993" w:right="282" w:bottom="993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8C" w:rsidRDefault="0028088C" w:rsidP="008907F0">
      <w:pPr>
        <w:spacing w:after="0" w:line="240" w:lineRule="auto"/>
      </w:pPr>
      <w:r>
        <w:separator/>
      </w:r>
    </w:p>
  </w:endnote>
  <w:endnote w:type="continuationSeparator" w:id="0">
    <w:p w:rsidR="0028088C" w:rsidRDefault="0028088C" w:rsidP="0089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8C" w:rsidRDefault="0028088C" w:rsidP="008907F0">
      <w:pPr>
        <w:spacing w:after="0" w:line="240" w:lineRule="auto"/>
      </w:pPr>
      <w:r>
        <w:separator/>
      </w:r>
    </w:p>
  </w:footnote>
  <w:footnote w:type="continuationSeparator" w:id="0">
    <w:p w:rsidR="0028088C" w:rsidRDefault="0028088C" w:rsidP="0089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8C" w:rsidRPr="008907F0" w:rsidRDefault="0028088C" w:rsidP="008907F0">
    <w:pPr>
      <w:pStyle w:val="Header"/>
      <w:jc w:val="right"/>
      <w:rPr>
        <w:rFonts w:ascii="ALFABET98" w:hAnsi="ALFABET98"/>
        <w:b/>
        <w:sz w:val="36"/>
        <w:szCs w:val="36"/>
      </w:rPr>
    </w:pPr>
    <w:r w:rsidRPr="008907F0">
      <w:rPr>
        <w:rFonts w:ascii="ALFABET98" w:hAnsi="ALFABET98"/>
        <w:b/>
        <w:sz w:val="36"/>
        <w:szCs w:val="36"/>
      </w:rPr>
      <w:t>Sürekli okunacak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7F0"/>
    <w:rsid w:val="00116F01"/>
    <w:rsid w:val="0028088C"/>
    <w:rsid w:val="00304A04"/>
    <w:rsid w:val="008907F0"/>
    <w:rsid w:val="009601D7"/>
    <w:rsid w:val="00AB479B"/>
    <w:rsid w:val="00D80393"/>
    <w:rsid w:val="00F7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39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90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07F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90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07F0"/>
    <w:rPr>
      <w:rFonts w:cs="Times New Roman"/>
    </w:rPr>
  </w:style>
  <w:style w:type="character" w:styleId="Hyperlink">
    <w:name w:val="Hyperlink"/>
    <w:basedOn w:val="DefaultParagraphFont"/>
    <w:uiPriority w:val="99"/>
    <w:rsid w:val="009601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51</Words>
  <Characters>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emrah</dc:creator>
  <cp:keywords>www.sorubak.com</cp:keywords>
  <dc:description/>
  <cp:lastModifiedBy>edanur</cp:lastModifiedBy>
  <cp:revision>4</cp:revision>
  <cp:lastPrinted>2014-01-03T20:41:00Z</cp:lastPrinted>
  <dcterms:created xsi:type="dcterms:W3CDTF">2014-01-03T20:38:00Z</dcterms:created>
  <dcterms:modified xsi:type="dcterms:W3CDTF">2014-01-06T21:50:00Z</dcterms:modified>
  <cp:category>www.sorubak.com</cp:category>
</cp:coreProperties>
</file>