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C11" w:rsidRDefault="00B06C11" w:rsidP="0085269B">
      <w:r>
        <w:rPr>
          <w:noProof/>
        </w:rPr>
        <w:pict>
          <v:roundrect id="Yuvarlatılmış Dikdörtgen 350" o:spid="_x0000_s1029" style="position:absolute;margin-left:-44.6pt;margin-top:-29.65pt;width:516pt;height:30pt;z-index:2517227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B06C11" w:rsidRPr="00A74F24" w:rsidRDefault="00B06C11" w:rsidP="00A07B5D">
                  <w:pPr>
                    <w:jc w:val="center"/>
                    <w:rPr>
                      <w:rFonts w:ascii="Hand writing Mutlu" w:hAnsi="Hand writing Mutlu"/>
                      <w:b/>
                    </w:rPr>
                  </w:pPr>
                  <w:r w:rsidRPr="00A74F24">
                    <w:rPr>
                      <w:rFonts w:ascii="Hand writing Mutlu" w:hAnsi="Hand writing Mutlu"/>
                      <w:b/>
                    </w:rPr>
                    <w:t xml:space="preserve">1. SINIF </w:t>
                  </w:r>
                  <w:r w:rsidRPr="00A74F24">
                    <w:rPr>
                      <w:b/>
                    </w:rPr>
                    <w:t>–</w:t>
                  </w:r>
                  <w:r w:rsidRPr="00A74F24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b/>
                    </w:rPr>
                    <w:t>D</w:t>
                  </w:r>
                  <w:r w:rsidRPr="00A74F24">
                    <w:rPr>
                      <w:rFonts w:ascii="Hand writing Mutlu" w:hAnsi="Hand writing Mutlu"/>
                      <w:b/>
                    </w:rPr>
                    <w:t xml:space="preserve"> SESİ KELİME ve CÜMLE ETKİNLİĞİ</w:t>
                  </w:r>
                </w:p>
              </w:txbxContent>
            </v:textbox>
          </v:roundrect>
        </w:pict>
      </w:r>
    </w:p>
    <w:p w:rsidR="00B06C11" w:rsidRDefault="00B06C11" w:rsidP="0085269B">
      <w:r>
        <w:rPr>
          <w:noProof/>
        </w:rPr>
        <w:pict>
          <v:rect id="Dikdörtgen 139" o:spid="_x0000_s1030" style="position:absolute;margin-left:416.65pt;margin-top:-4.1pt;width:63pt;height:30.75pt;z-index:251614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07+bsHICAAA7BQAADgAAAAAA&#10;AAAAAAAAAAAuAgAAZHJzL2Uyb0RvYy54bWxQSwECLQAUAAYACAAAACEAEzyifuAAAAAJAQAADwAA&#10;AAAAAAAAAAAAAADMBAAAZHJzL2Rvd25yZXYueG1sUEsFBgAAAAAEAAQA8wAAANk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40" o:spid="_x0000_s1031" type="#_x0000_t13" style="position:absolute;margin-left:400.15pt;margin-top:3.4pt;width:16.5pt;height:16.5pt;z-index:251611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+2EcA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65" o:spid="_x0000_s1032" style="position:absolute;margin-left:336.35pt;margin-top:-16.85pt;width:63.75pt;height:59.25pt;z-index:2516203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B06C11" w:rsidRPr="00CA56D0" w:rsidRDefault="00B06C11" w:rsidP="00E942B0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li</w:t>
                  </w:r>
                </w:p>
              </w:txbxContent>
            </v:textbox>
          </v:oval>
        </w:pict>
      </w:r>
      <w:r>
        <w:rPr>
          <w:noProof/>
        </w:rPr>
        <w:pict>
          <v:shape id="Sağ Ok 142" o:spid="_x0000_s1033" type="#_x0000_t13" style="position:absolute;margin-left:319.9pt;margin-top:3.4pt;width:16.5pt;height:16.5pt;z-index:251610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43" o:spid="_x0000_s1034" style="position:absolute;margin-left:312.4pt;margin-top:7.15pt;width:7.5pt;height:134.25pt;z-index:251606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BS2RJ3cgIAADsFAAAOAAAA&#10;AAAAAAAAAAAAAC4CAABkcnMvZTJvRG9jLnhtbFBLAQItABQABgAIAAAAIQB2jq+44gAAAAoBAAAP&#10;AAAAAAAAAAAAAAAAAMwEAABkcnMvZG93bnJldi54bWxQSwUGAAAAAAQABADzAAAA2wUAAAAA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147" o:spid="_x0000_s1035" style="position:absolute;margin-left:65.6pt;margin-top:-16.85pt;width:63.75pt;height:59.25pt;z-index:251595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B06C11" w:rsidRPr="00E942B0" w:rsidRDefault="00B06C11" w:rsidP="0085269B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 w:rsidRPr="00E942B0">
                    <w:rPr>
                      <w:rFonts w:ascii="Hand writing Mutlu" w:hAnsi="Hand writing Mutlu"/>
                      <w:sz w:val="28"/>
                    </w:rPr>
                    <w:t>mar</w:t>
                  </w:r>
                </w:p>
              </w:txbxContent>
            </v:textbox>
          </v:oval>
        </w:pict>
      </w:r>
      <w:r>
        <w:rPr>
          <w:noProof/>
        </w:rPr>
        <w:pict>
          <v:shape id="Sağ Ok 145" o:spid="_x0000_s1036" type="#_x0000_t13" style="position:absolute;margin-left:129.35pt;margin-top:3.4pt;width:14.25pt;height:16.5pt;z-index:251599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44" o:spid="_x0000_s1037" style="position:absolute;margin-left:143.65pt;margin-top:-4.1pt;width:63pt;height:30.75pt;z-index:251600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48" o:spid="_x0000_s1038" style="position:absolute;margin-left:41.65pt;margin-top:7.15pt;width:7.5pt;height:134.25pt;z-index:251593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46" o:spid="_x0000_s1039" type="#_x0000_t13" style="position:absolute;margin-left:49.15pt;margin-top:3.4pt;width:16.5pt;height:16.5pt;z-index:251596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BrQbZPbgIAADYFAAAOAAAAAAAAAAAAAAAA&#10;AC4CAABkcnMvZTJvRG9jLnhtbFBLAQItABQABgAIAAAAIQAf7+IY3QAAAAcBAAAPAAAAAAAAAAAA&#10;AAAAAMgEAABkcnMvZG93bnJldi54bWxQSwUGAAAAAAQABADzAAAA0g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B06C11" w:rsidRDefault="00B06C11" w:rsidP="0085269B">
      <w:r>
        <w:rPr>
          <w:noProof/>
        </w:rPr>
        <w:pict>
          <v:oval id="Oval 266" o:spid="_x0000_s1040" style="position:absolute;margin-left:336.35pt;margin-top:16.95pt;width:63.75pt;height:59.25pt;z-index:251621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CeuEbzLwMAAEIHAAAOAAAAAAAAAAAAAAAAAC4CAABkcnMvZTJvRG9jLnhtbFBLAQItABQABgAI&#10;AAAAIQDm26Gd4gAAAAoBAAAPAAAAAAAAAAAAAAAAAIk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B06C11" w:rsidRPr="00CA56D0" w:rsidRDefault="00B06C11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rin</w:t>
                  </w:r>
                </w:p>
              </w:txbxContent>
            </v:textbox>
          </v:oval>
        </w:pict>
      </w:r>
      <w:r>
        <w:rPr>
          <w:noProof/>
        </w:rPr>
        <w:pict>
          <v:oval id="Oval 263" o:spid="_x0000_s1041" style="position:absolute;margin-left:226.15pt;margin-top:16.95pt;width:68.25pt;height:63.75pt;z-index:251619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B06C11" w:rsidRPr="001854F3" w:rsidRDefault="00B06C11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de</w:t>
                  </w:r>
                </w:p>
              </w:txbxContent>
            </v:textbox>
          </v:oval>
        </w:pict>
      </w:r>
      <w:r>
        <w:rPr>
          <w:noProof/>
        </w:rPr>
        <w:pict>
          <v:oval id="Oval 154" o:spid="_x0000_s1042" style="position:absolute;margin-left:-44.6pt;margin-top:16.95pt;width:68.25pt;height:63.75pt;z-index:251592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B06C11" w:rsidRPr="00D9290F" w:rsidRDefault="00B06C11" w:rsidP="0085269B">
                  <w:pPr>
                    <w:jc w:val="center"/>
                    <w:rPr>
                      <w:rFonts w:ascii="Hand writing Mutlu" w:hAnsi="Hand writing Mutlu"/>
                      <w:b/>
                      <w:sz w:val="36"/>
                    </w:rPr>
                  </w:pPr>
                  <w:r>
                    <w:rPr>
                      <w:rFonts w:ascii="Hand writing Mutlu" w:hAnsi="Hand writing Mutlu"/>
                      <w:b/>
                      <w:sz w:val="36"/>
                    </w:rPr>
                    <w:t>da</w:t>
                  </w:r>
                </w:p>
              </w:txbxContent>
            </v:textbox>
          </v:oval>
        </w:pict>
      </w:r>
      <w:r>
        <w:rPr>
          <w:noProof/>
        </w:rPr>
        <w:pict>
          <v:oval id="Oval 261" o:spid="_x0000_s1043" style="position:absolute;margin-left:65.6pt;margin-top:18.45pt;width:63.75pt;height:59.25pt;z-index:251617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B06C11" w:rsidRPr="00CA56D0" w:rsidRDefault="00B06C11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na</w:t>
                  </w:r>
                </w:p>
              </w:txbxContent>
            </v:textbox>
          </v:oval>
        </w:pict>
      </w:r>
    </w:p>
    <w:p w:rsidR="00B06C11" w:rsidRDefault="00B06C11" w:rsidP="0085269B">
      <w:r>
        <w:rPr>
          <w:noProof/>
        </w:rPr>
        <w:pict>
          <v:rect id="Dikdörtgen 149" o:spid="_x0000_s1044" style="position:absolute;margin-left:416.65pt;margin-top:2.75pt;width:63pt;height:30.75pt;z-index:251615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RMy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CemRMycgIAADsFAAAOAAAAAAAA&#10;AAAAAAAAAC4CAABkcnMvZTJvRG9jLnhtbFBLAQItABQABgAIAAAAIQDXAZB63wAAAAgBAAAPAAAA&#10;AAAAAAAAAAAAAMwEAABkcnMvZG93bnJldi54bWxQSwUGAAAAAAQABADzAAAA2A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5" o:spid="_x0000_s1045" type="#_x0000_t13" style="position:absolute;margin-left:400.15pt;margin-top:14pt;width:16.5pt;height:16.5pt;z-index:2516121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PLVcg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KLY8tVyAgAAPQUAAA4AAAAAAAAA&#10;AAAAAAAALgIAAGRycy9lMm9Eb2MueG1sUEsBAi0AFAAGAAgAAAAhAJ3WRfDeAAAACQEAAA8AAAAA&#10;AAAAAAAAAAAAzAQAAGRycy9kb3ducmV2LnhtbFBLBQYAAAAABAAEAPMAAADX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56" o:spid="_x0000_s1046" type="#_x0000_t13" style="position:absolute;margin-left:319.9pt;margin-top:16.25pt;width:16.5pt;height:16.5pt;z-index:251609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MS/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57" o:spid="_x0000_s1047" style="position:absolute;margin-left:294.4pt;margin-top:20pt;width:18pt;height:8.25pt;z-index:251607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52" o:spid="_x0000_s1048" style="position:absolute;margin-left:143.65pt;margin-top:6.5pt;width:63pt;height:30.75pt;z-index:251601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3m/BM3ICAAA7BQAADgAAAAAA&#10;AAAAAAAAAAAuAgAAZHJzL2Uyb0RvYy54bWxQSwECLQAUAAYACAAAACEAPc4SYOAAAAAJAQAADwAA&#10;AAAAAAAAAAAAAADMBAAAZHJzL2Rvd25yZXYueG1sUEsFBgAAAAAEAAQA8wAAANk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8" o:spid="_x0000_s1049" type="#_x0000_t13" style="position:absolute;margin-left:127.15pt;margin-top:14pt;width:16.5pt;height:16.5pt;z-index:251603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pk2cQ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60" o:spid="_x0000_s1050" style="position:absolute;margin-left:23.65pt;margin-top:20pt;width:18pt;height:8.25pt;z-index:251594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9" o:spid="_x0000_s1051" type="#_x0000_t13" style="position:absolute;margin-left:49.15pt;margin-top:17pt;width:16.5pt;height:16.5pt;z-index:251597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FumcQ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B06C11" w:rsidRDefault="00B06C11" w:rsidP="0085269B"/>
    <w:p w:rsidR="00B06C11" w:rsidRDefault="00B06C11" w:rsidP="0085269B">
      <w:r>
        <w:rPr>
          <w:noProof/>
        </w:rPr>
        <w:pict>
          <v:rect id="Dikdörtgen 164" o:spid="_x0000_s1052" style="position:absolute;margin-left:416.65pt;margin-top:17.15pt;width:63pt;height:30.75pt;z-index:251616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r3fcw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65" o:spid="_x0000_s1053" type="#_x0000_t13" style="position:absolute;margin-left:400.15pt;margin-top:23.15pt;width:16.5pt;height:16.5pt;z-index:251613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U0/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67" o:spid="_x0000_s1054" style="position:absolute;margin-left:336.35pt;margin-top:-.1pt;width:63.75pt;height:59.25pt;z-index:2516224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B06C11" w:rsidRPr="00A07B5D" w:rsidRDefault="00B06C11" w:rsidP="0085269B">
                  <w:pPr>
                    <w:jc w:val="center"/>
                    <w:rPr>
                      <w:rFonts w:ascii="Hand writing Mutlu" w:hAnsi="Hand writing Mutlu"/>
                      <w:b/>
                      <w:sz w:val="32"/>
                    </w:rPr>
                  </w:pPr>
                  <w:r>
                    <w:rPr>
                      <w:rFonts w:ascii="Hand writing Mutlu" w:hAnsi="Hand writing Mutlu"/>
                      <w:b/>
                      <w:sz w:val="32"/>
                    </w:rPr>
                    <w:t>mek</w:t>
                  </w:r>
                </w:p>
              </w:txbxContent>
            </v:textbox>
          </v:oval>
        </w:pict>
      </w:r>
      <w:r>
        <w:rPr>
          <w:noProof/>
        </w:rPr>
        <w:pict>
          <v:rect id="Dikdörtgen 162" o:spid="_x0000_s1055" style="position:absolute;margin-left:143.65pt;margin-top:17.15pt;width:63pt;height:30.75pt;z-index:251602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Y8scg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NM2PLHICAAA7BQAADgAAAAAA&#10;AAAAAAAAAAAuAgAAZHJzL2Uyb0RvYy54bWxQSwECLQAUAAYACAAAACEAUIYjceAAAAAJAQAADwAA&#10;AAAAAAAAAAAAAADMBAAAZHJzL2Rvd25yZXYueG1sUEsFBgAAAAAEAAQA8wAAANk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262" o:spid="_x0000_s1056" style="position:absolute;margin-left:65.6pt;margin-top:1.4pt;width:63.75pt;height:59.25pt;z-index:251618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B06C11" w:rsidRPr="00E942B0" w:rsidRDefault="00B06C11" w:rsidP="0085269B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 w:rsidRPr="00E942B0">
                    <w:rPr>
                      <w:rFonts w:ascii="Hand writing Mutlu" w:hAnsi="Hand writing Mutlu"/>
                      <w:sz w:val="28"/>
                    </w:rPr>
                    <w:t>yan</w:t>
                  </w:r>
                </w:p>
              </w:txbxContent>
            </v:textbox>
          </v:oval>
        </w:pict>
      </w:r>
    </w:p>
    <w:p w:rsidR="00B06C11" w:rsidRDefault="00B06C11" w:rsidP="0085269B">
      <w:r>
        <w:rPr>
          <w:noProof/>
        </w:rPr>
        <w:pict>
          <v:shape id="Sağ Ok 166" o:spid="_x0000_s1057" type="#_x0000_t13" style="position:absolute;margin-left:319.9pt;margin-top:.7pt;width:16.5pt;height:16.5pt;z-index:251608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XtV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67" o:spid="_x0000_s1058" type="#_x0000_t13" style="position:absolute;margin-left:127.15pt;margin-top:1.45pt;width:16.5pt;height:16.5pt;z-index:251604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7nF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68" o:spid="_x0000_s1059" type="#_x0000_t13" style="position:absolute;margin-left:49.15pt;margin-top:1.45pt;width:16.5pt;height:16.5pt;z-index:251598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ybc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B06C11" w:rsidRDefault="00B06C11" w:rsidP="0085269B"/>
    <w:p w:rsidR="00B06C11" w:rsidRDefault="00B06C11" w:rsidP="0085269B"/>
    <w:p w:rsidR="00B06C11" w:rsidRDefault="00B06C11" w:rsidP="0085269B"/>
    <w:p w:rsidR="00B06C11" w:rsidRDefault="00B06C11" w:rsidP="0085269B">
      <w:r>
        <w:rPr>
          <w:noProof/>
        </w:rPr>
        <w:pict>
          <v:rect id="Dikdörtgen 268" o:spid="_x0000_s1060" style="position:absolute;margin-left:416.65pt;margin-top:-4.1pt;width:63pt;height:30.75pt;z-index:251644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miicg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mJ5oonICAAA7BQAADgAAAAAA&#10;AAAAAAAAAAAuAgAAZHJzL2Uyb0RvYy54bWxQSwECLQAUAAYACAAAACEAEzyifuAAAAAJAQAADwAA&#10;AAAAAAAAAAAAAADMBAAAZHJzL2Rvd25yZXYueG1sUEsFBgAAAAAEAAQA8wAAANk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69" o:spid="_x0000_s1061" type="#_x0000_t13" style="position:absolute;margin-left:400.15pt;margin-top:3.4pt;width:16.5pt;height:16.5pt;z-index:251641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r8y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70" o:spid="_x0000_s1062" style="position:absolute;margin-left:336.35pt;margin-top:-16.85pt;width:63.75pt;height:59.25pt;z-index:251651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B06C11" w:rsidRPr="00CA56D0" w:rsidRDefault="00B06C11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le</w:t>
                  </w:r>
                  <w:r w:rsidRPr="00CA56D0">
                    <w:rPr>
                      <w:rFonts w:ascii="Hand writing Mutlu" w:hAnsi="Hand writing Mutlu"/>
                      <w:sz w:val="32"/>
                    </w:rPr>
                    <w:t>k</w:t>
                  </w:r>
                </w:p>
              </w:txbxContent>
            </v:textbox>
          </v:oval>
        </w:pict>
      </w:r>
      <w:r>
        <w:rPr>
          <w:noProof/>
        </w:rPr>
        <w:pict>
          <v:shape id="Sağ Ok 271" o:spid="_x0000_s1063" type="#_x0000_t13" style="position:absolute;margin-left:319.9pt;margin-top:3.4pt;width:16.5pt;height:16.5pt;z-index:251640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8uAcgIAAD0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72" o:spid="_x0000_s1064" style="position:absolute;margin-left:312.4pt;margin-top:7.15pt;width:7.5pt;height:134.25pt;z-index:2516367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DNvXxbcgIAADsFAAAOAAAA&#10;AAAAAAAAAAAAAC4CAABkcnMvZTJvRG9jLnhtbFBLAQItABQABgAIAAAAIQB2jq+44gAAAAoBAAAP&#10;AAAAAAAAAAAAAAAAAMwEAABkcnMvZG93bnJldi54bWxQSwUGAAAAAAQABADzAAAA2wUAAAAA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273" o:spid="_x0000_s1065" style="position:absolute;margin-left:65.6pt;margin-top:-16.85pt;width:63.75pt;height:59.25pt;z-index:2516264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B06C11" w:rsidRPr="00CA56D0" w:rsidRDefault="00B06C11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lar</w:t>
                  </w:r>
                </w:p>
              </w:txbxContent>
            </v:textbox>
          </v:oval>
        </w:pict>
      </w:r>
      <w:r>
        <w:rPr>
          <w:noProof/>
        </w:rPr>
        <w:pict>
          <v:shape id="Sağ Ok 274" o:spid="_x0000_s1066" type="#_x0000_t13" style="position:absolute;margin-left:129.35pt;margin-top:3.4pt;width:14.25pt;height:16.5pt;z-index:2516305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75" o:spid="_x0000_s1067" style="position:absolute;margin-left:143.65pt;margin-top:-4.1pt;width:63pt;height:30.75pt;z-index:251631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76" o:spid="_x0000_s1068" style="position:absolute;margin-left:41.65pt;margin-top:7.15pt;width:7.5pt;height:134.25pt;z-index:2516244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77" o:spid="_x0000_s1069" type="#_x0000_t13" style="position:absolute;margin-left:49.15pt;margin-top:3.4pt;width:16.5pt;height:16.5pt;z-index:251627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8u/bgIAADY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AKC8u/bgIAADYFAAAOAAAAAAAAAAAAAAAA&#10;AC4CAABkcnMvZTJvRG9jLnhtbFBLAQItABQABgAIAAAAIQAf7+IY3QAAAAcBAAAPAAAAAAAAAAAA&#10;AAAAAMgEAABkcnMvZG93bnJldi54bWxQSwUGAAAAAAQABADzAAAA0g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B06C11" w:rsidRDefault="00B06C11" w:rsidP="0085269B">
      <w:r>
        <w:rPr>
          <w:noProof/>
        </w:rPr>
        <w:pict>
          <v:oval id="Oval 278" o:spid="_x0000_s1070" style="position:absolute;margin-left:336.35pt;margin-top:16.95pt;width:63.75pt;height:59.25pt;z-index:251652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CGFFJGLwMAAEMHAAAOAAAAAAAAAAAAAAAAAC4CAABkcnMvZTJvRG9jLnhtbFBLAQItABQABgAI&#10;AAAAIQDm26Gd4gAAAAoBAAAPAAAAAAAAAAAAAAAAAIk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B06C11" w:rsidRPr="00CA56D0" w:rsidRDefault="00B06C11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rek</w:t>
                  </w:r>
                </w:p>
              </w:txbxContent>
            </v:textbox>
          </v:oval>
        </w:pict>
      </w:r>
      <w:r>
        <w:rPr>
          <w:noProof/>
        </w:rPr>
        <w:pict>
          <v:oval id="Oval 279" o:spid="_x0000_s1071" style="position:absolute;margin-left:226.15pt;margin-top:16.95pt;width:68.25pt;height:63.75pt;z-index:251650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B06C11" w:rsidRPr="001854F3" w:rsidRDefault="00B06C11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di</w:t>
                  </w:r>
                </w:p>
              </w:txbxContent>
            </v:textbox>
          </v:oval>
        </w:pict>
      </w:r>
      <w:r>
        <w:rPr>
          <w:noProof/>
        </w:rPr>
        <w:pict>
          <v:oval id="Oval 280" o:spid="_x0000_s1072" style="position:absolute;margin-left:-44.6pt;margin-top:16.95pt;width:68.25pt;height:63.75pt;z-index:2516234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B06C11" w:rsidRPr="001854F3" w:rsidRDefault="00B06C11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do</w:t>
                  </w:r>
                </w:p>
              </w:txbxContent>
            </v:textbox>
          </v:oval>
        </w:pict>
      </w:r>
      <w:r>
        <w:rPr>
          <w:noProof/>
        </w:rPr>
        <w:pict>
          <v:oval id="Oval 281" o:spid="_x0000_s1073" style="position:absolute;margin-left:65.6pt;margin-top:18.45pt;width:63.75pt;height:59.25pt;z-index:251648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B06C11" w:rsidRPr="00CA56D0" w:rsidRDefault="00B06C11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lu</w:t>
                  </w:r>
                </w:p>
              </w:txbxContent>
            </v:textbox>
          </v:oval>
        </w:pict>
      </w:r>
    </w:p>
    <w:p w:rsidR="00B06C11" w:rsidRDefault="00B06C11" w:rsidP="0085269B">
      <w:r>
        <w:rPr>
          <w:noProof/>
        </w:rPr>
        <w:pict>
          <v:rect id="Dikdörtgen 282" o:spid="_x0000_s1074" style="position:absolute;margin-left:416.65pt;margin-top:2.75pt;width:63pt;height:30.75pt;z-index:251645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Arwi6ycgIAADsFAAAOAAAAAAAA&#10;AAAAAAAAAC4CAABkcnMvZTJvRG9jLnhtbFBLAQItABQABgAIAAAAIQDXAZB63wAAAAgBAAAPAAAA&#10;AAAAAAAAAAAAAMwEAABkcnMvZG93bnJldi54bWxQSwUGAAAAAAQABADzAAAA2A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83" o:spid="_x0000_s1075" type="#_x0000_t13" style="position:absolute;margin-left:400.15pt;margin-top:14pt;width:16.5pt;height:16.5pt;z-index:251642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BRon4xyAgAAPQUAAA4AAAAAAAAA&#10;AAAAAAAALgIAAGRycy9lMm9Eb2MueG1sUEsBAi0AFAAGAAgAAAAhAJ3WRfDeAAAACQEAAA8AAAAA&#10;AAAAAAAAAAAAzAQAAGRycy9kb3ducmV2LnhtbFBLBQYAAAAABAAEAPMAAADX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284" o:spid="_x0000_s1076" type="#_x0000_t13" style="position:absolute;margin-left:319.9pt;margin-top:16.25pt;width:16.5pt;height:16.5pt;z-index:2516398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85" o:spid="_x0000_s1077" style="position:absolute;margin-left:294.4pt;margin-top:20pt;width:18pt;height:8.25pt;z-index:2516377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86" o:spid="_x0000_s1078" style="position:absolute;margin-left:143.65pt;margin-top:6.5pt;width:63pt;height:30.75pt;z-index:2516326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rsrdpnICAAA7BQAADgAAAAAA&#10;AAAAAAAAAAAuAgAAZHJzL2Uyb0RvYy54bWxQSwECLQAUAAYACAAAACEAPc4SYOAAAAAJAQAADwAA&#10;AAAAAAAAAAAAAADMBAAAZHJzL2Rvd25yZXYueG1sUEsFBgAAAAAEAAQA8wAAANk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87" o:spid="_x0000_s1079" type="#_x0000_t13" style="position:absolute;margin-left:127.15pt;margin-top:14pt;width:16.5pt;height:16.5pt;z-index:251634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weicgIAAD0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88" o:spid="_x0000_s1080" style="position:absolute;margin-left:23.65pt;margin-top:20pt;width:18pt;height:8.25pt;z-index:251625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89" o:spid="_x0000_s1081" type="#_x0000_t13" style="position:absolute;margin-left:49.15pt;margin-top:17pt;width:16.5pt;height:16.5pt;z-index:251628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B06C11" w:rsidRDefault="00B06C11" w:rsidP="0085269B"/>
    <w:p w:rsidR="00B06C11" w:rsidRDefault="00B06C11" w:rsidP="0085269B">
      <w:r>
        <w:rPr>
          <w:noProof/>
        </w:rPr>
        <w:pict>
          <v:rect id="Dikdörtgen 290" o:spid="_x0000_s1082" style="position:absolute;margin-left:416.65pt;margin-top:17.15pt;width:63pt;height:30.75pt;z-index:251646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vrp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91" o:spid="_x0000_s1083" type="#_x0000_t13" style="position:absolute;margin-left:400.15pt;margin-top:23.15pt;width:16.5pt;height:16.5pt;z-index:251643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C6Zcg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92" o:spid="_x0000_s1084" style="position:absolute;margin-left:336.35pt;margin-top:-.1pt;width:63.75pt;height:59.25pt;z-index:251653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B06C11" w:rsidRPr="00CA56D0" w:rsidRDefault="00B06C11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yar</w:t>
                  </w:r>
                </w:p>
              </w:txbxContent>
            </v:textbox>
          </v:oval>
        </w:pict>
      </w:r>
      <w:r>
        <w:rPr>
          <w:noProof/>
        </w:rPr>
        <w:pict>
          <v:rect id="Dikdörtgen 293" o:spid="_x0000_s1085" style="position:absolute;margin-left:143.65pt;margin-top:17.15pt;width:63pt;height:30.75pt;z-index:251633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AyLbfXICAAA7BQAADgAAAAAA&#10;AAAAAAAAAAAuAgAAZHJzL2Uyb0RvYy54bWxQSwECLQAUAAYACAAAACEAUIYjceAAAAAJAQAADwAA&#10;AAAAAAAAAAAAAADMBAAAZHJzL2Rvd25yZXYueG1sUEsFBgAAAAAEAAQA8wAAANk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294" o:spid="_x0000_s1086" style="position:absolute;margin-left:65.6pt;margin-top:1.4pt;width:63.75pt;height:59.25pt;z-index:2516490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B06C11" w:rsidRPr="00E942B0" w:rsidRDefault="00B06C11" w:rsidP="0085269B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>ya</w:t>
                  </w:r>
                </w:p>
              </w:txbxContent>
            </v:textbox>
          </v:oval>
        </w:pict>
      </w:r>
    </w:p>
    <w:p w:rsidR="00B06C11" w:rsidRDefault="00B06C11" w:rsidP="0085269B">
      <w:r>
        <w:rPr>
          <w:noProof/>
        </w:rPr>
        <w:pict>
          <v:shape id="Sağ Ok 295" o:spid="_x0000_s1087" type="#_x0000_t13" style="position:absolute;margin-left:319.9pt;margin-top:.7pt;width:16.5pt;height:16.5pt;z-index:251638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7a3cw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296" o:spid="_x0000_s1088" type="#_x0000_t13" style="position:absolute;margin-left:127.15pt;margin-top:1.45pt;width:16.5pt;height:16.5pt;z-index:2516357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4Dd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297" o:spid="_x0000_s1089" type="#_x0000_t13" style="position:absolute;margin-left:49.15pt;margin-top:1.45pt;width:16.5pt;height:16.5pt;z-index:251629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UJNcgIAAD0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B06C11" w:rsidRDefault="00B06C11" w:rsidP="0085269B"/>
    <w:p w:rsidR="00B06C11" w:rsidRDefault="00B06C11" w:rsidP="0085269B"/>
    <w:p w:rsidR="00B06C11" w:rsidRDefault="00B06C11" w:rsidP="0085269B"/>
    <w:p w:rsidR="00B06C11" w:rsidRDefault="00B06C11" w:rsidP="0085269B">
      <w:r>
        <w:rPr>
          <w:noProof/>
        </w:rPr>
        <w:pict>
          <v:rect id="Dikdörtgen 298" o:spid="_x0000_s1090" style="position:absolute;margin-left:416.65pt;margin-top:-4.1pt;width:63pt;height:30.7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xzA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2rccwHICAAA7BQAADgAAAAAA&#10;AAAAAAAAAAAuAgAAZHJzL2Uyb0RvYy54bWxQSwECLQAUAAYACAAAACEAEzyifuAAAAAJAQAADwAA&#10;AAAAAAAAAAAAAADMBAAAZHJzL2Rvd25yZXYueG1sUEsFBgAAAAAEAAQA8wAAANk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99" o:spid="_x0000_s1091" type="#_x0000_t13" style="position:absolute;margin-left:400.15pt;margin-top:3.4pt;width:16.5pt;height:16.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300" o:spid="_x0000_s1092" style="position:absolute;margin-left:336.35pt;margin-top:-16.85pt;width:63.75pt;height:59.2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B06C11" w:rsidRPr="0085269B" w:rsidRDefault="00B06C11" w:rsidP="0085269B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>lak</w:t>
                  </w:r>
                </w:p>
              </w:txbxContent>
            </v:textbox>
          </v:oval>
        </w:pict>
      </w:r>
      <w:r>
        <w:rPr>
          <w:noProof/>
        </w:rPr>
        <w:pict>
          <v:shape id="Sağ Ok 301" o:spid="_x0000_s1093" type="#_x0000_t13" style="position:absolute;margin-left:319.9pt;margin-top:3.4pt;width:16.5pt;height:16.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mf9cg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02" o:spid="_x0000_s1094" style="position:absolute;margin-left:312.4pt;margin-top:7.15pt;width:7.5pt;height:134.2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ADpZtQcgIAADsFAAAOAAAA&#10;AAAAAAAAAAAAAC4CAABkcnMvZTJvRG9jLnhtbFBLAQItABQABgAIAAAAIQB2jq+44gAAAAoBAAAP&#10;AAAAAAAAAAAAAAAAAMwEAABkcnMvZG93bnJldi54bWxQSwUGAAAAAAQABADzAAAA2wUAAAAA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303" o:spid="_x0000_s1095" style="position:absolute;margin-left:65.6pt;margin-top:-16.85pt;width:63.75pt;height:59.25pt;z-index: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B06C11" w:rsidRPr="00CA56D0" w:rsidRDefault="00B06C11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rak</w:t>
                  </w:r>
                </w:p>
              </w:txbxContent>
            </v:textbox>
          </v:oval>
        </w:pict>
      </w:r>
      <w:r>
        <w:rPr>
          <w:noProof/>
        </w:rPr>
        <w:pict>
          <v:shape id="Sağ Ok 304" o:spid="_x0000_s1096" type="#_x0000_t13" style="position:absolute;margin-left:129.35pt;margin-top:3.4pt;width:14.25pt;height:16.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05" o:spid="_x0000_s1097" style="position:absolute;margin-left:143.65pt;margin-top:-4.1pt;width:63pt;height:30.7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06" o:spid="_x0000_s1098" style="position:absolute;margin-left:41.65pt;margin-top:7.15pt;width:7.5pt;height:134.25pt;z-index: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07" o:spid="_x0000_s1099" type="#_x0000_t13" style="position:absolute;margin-left:49.15pt;margin-top:3.4pt;width:16.5pt;height:16.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lskbgIAADY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CI2lskbgIAADYFAAAOAAAAAAAAAAAAAAAA&#10;AC4CAABkcnMvZTJvRG9jLnhtbFBLAQItABQABgAIAAAAIQAf7+IY3QAAAAcBAAAPAAAAAAAAAAAA&#10;AAAAAMgEAABkcnMvZG93bnJldi54bWxQSwUGAAAAAAQABADzAAAA0g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B06C11" w:rsidRDefault="00B06C11" w:rsidP="0085269B">
      <w:r>
        <w:rPr>
          <w:noProof/>
        </w:rPr>
        <w:pict>
          <v:oval id="Oval 308" o:spid="_x0000_s1100" style="position:absolute;margin-left:336.35pt;margin-top:16.95pt;width:63.75pt;height:59.2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Bgn+52LwMAAEMHAAAOAAAAAAAAAAAAAAAAAC4CAABkcnMvZTJvRG9jLnhtbFBLAQItABQABgAI&#10;AAAAIQDm26Gd4gAAAAoBAAAPAAAAAAAAAAAAAAAAAIk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B06C11" w:rsidRPr="008A3897" w:rsidRDefault="00B06C11" w:rsidP="0085269B">
                  <w:pPr>
                    <w:rPr>
                      <w:rFonts w:ascii="Hand writing Mutlu" w:hAnsi="Hand writing Mutlu"/>
                      <w:sz w:val="28"/>
                    </w:rPr>
                  </w:pPr>
                  <w:r w:rsidRPr="008A3897">
                    <w:rPr>
                      <w:rFonts w:ascii="Hand writing Mutlu" w:hAnsi="Hand writing Mutlu"/>
                      <w:sz w:val="28"/>
                    </w:rPr>
                    <w:t>mak</w:t>
                  </w:r>
                </w:p>
              </w:txbxContent>
            </v:textbox>
          </v:oval>
        </w:pict>
      </w:r>
      <w:r>
        <w:rPr>
          <w:noProof/>
        </w:rPr>
        <w:pict>
          <v:oval id="Oval 309" o:spid="_x0000_s1101" style="position:absolute;margin-left:226.15pt;margin-top:16.95pt;width:68.25pt;height:63.7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B06C11" w:rsidRPr="001854F3" w:rsidRDefault="00B06C11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da</w:t>
                  </w:r>
                </w:p>
              </w:txbxContent>
            </v:textbox>
          </v:oval>
        </w:pict>
      </w:r>
      <w:r>
        <w:rPr>
          <w:noProof/>
        </w:rPr>
        <w:pict>
          <v:oval id="Oval 310" o:spid="_x0000_s1102" style="position:absolute;margin-left:-44.6pt;margin-top:16.95pt;width:68.25pt;height:63.75pt;z-index: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B06C11" w:rsidRPr="001854F3" w:rsidRDefault="00B06C11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du</w:t>
                  </w:r>
                </w:p>
              </w:txbxContent>
            </v:textbox>
          </v:oval>
        </w:pict>
      </w:r>
      <w:r>
        <w:rPr>
          <w:noProof/>
        </w:rPr>
        <w:pict>
          <v:oval id="Oval 311" o:spid="_x0000_s1103" style="position:absolute;margin-left:65.6pt;margin-top:18.45pt;width:63.75pt;height:59.2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B06C11" w:rsidRPr="00E942B0" w:rsidRDefault="00B06C11" w:rsidP="0085269B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 w:rsidRPr="00E942B0">
                    <w:rPr>
                      <w:rFonts w:ascii="Hand writing Mutlu" w:hAnsi="Hand writing Mutlu"/>
                      <w:sz w:val="28"/>
                    </w:rPr>
                    <w:t>man</w:t>
                  </w:r>
                </w:p>
              </w:txbxContent>
            </v:textbox>
          </v:oval>
        </w:pict>
      </w:r>
    </w:p>
    <w:p w:rsidR="00B06C11" w:rsidRDefault="00B06C11" w:rsidP="0085269B">
      <w:r>
        <w:rPr>
          <w:noProof/>
        </w:rPr>
        <w:pict>
          <v:rect id="Dikdörtgen 312" o:spid="_x0000_s1104" style="position:absolute;margin-left:416.65pt;margin-top:2.75pt;width:63pt;height:30.7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A+kKhncgIAADsFAAAOAAAAAAAA&#10;AAAAAAAAAC4CAABkcnMvZTJvRG9jLnhtbFBLAQItABQABgAIAAAAIQDXAZB63wAAAAgBAAAPAAAA&#10;AAAAAAAAAAAAAMwEAABkcnMvZG93bnJldi54bWxQSwUGAAAAAAQABADzAAAA2A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13" o:spid="_x0000_s1105" type="#_x0000_t13" style="position:absolute;margin-left:400.15pt;margin-top:14pt;width:16.5pt;height:16.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I921uhyAgAAPQUAAA4AAAAAAAAA&#10;AAAAAAAALgIAAGRycy9lMm9Eb2MueG1sUEsBAi0AFAAGAAgAAAAhAJ3WRfDeAAAACQEAAA8AAAAA&#10;AAAAAAAAAAAAzAQAAGRycy9kb3ducmV2LnhtbFBLBQYAAAAABAAEAPMAAADX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314" o:spid="_x0000_s1106" type="#_x0000_t13" style="position:absolute;margin-left:319.9pt;margin-top:16.25pt;width:16.5pt;height:16.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15" o:spid="_x0000_s1107" style="position:absolute;margin-left:294.4pt;margin-top:20pt;width:18pt;height:8.2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16" o:spid="_x0000_s1108" style="position:absolute;margin-left:143.65pt;margin-top:6.5pt;width:63pt;height:30.7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u5hbc3ICAAA7BQAADgAAAAAA&#10;AAAAAAAAAAAuAgAAZHJzL2Uyb0RvYy54bWxQSwECLQAUAAYACAAAACEAPc4SYOAAAAAJAQAADwAA&#10;AAAAAAAAAAAAAADMBAAAZHJzL2Rvd25yZXYueG1sUEsFBgAAAAAEAAQA8wAAANk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17" o:spid="_x0000_s1109" type="#_x0000_t13" style="position:absolute;margin-left:127.15pt;margin-top:14pt;width:16.5pt;height:16.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18" o:spid="_x0000_s1110" style="position:absolute;margin-left:23.65pt;margin-top:20pt;width:18pt;height:8.25pt;z-index: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19" o:spid="_x0000_s1111" type="#_x0000_t13" style="position:absolute;margin-left:49.15pt;margin-top:17pt;width:16.5pt;height:16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B06C11" w:rsidRDefault="00B06C11" w:rsidP="0085269B"/>
    <w:p w:rsidR="00B06C11" w:rsidRDefault="00B06C11" w:rsidP="0085269B">
      <w:r>
        <w:rPr>
          <w:noProof/>
        </w:rPr>
        <w:pict>
          <v:shape id="Sağ Ok 321" o:spid="_x0000_s1112" type="#_x0000_t13" style="position:absolute;margin-left:400.15pt;margin-top:24.65pt;width:16.5pt;height:16.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Z34cg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20" o:spid="_x0000_s1113" style="position:absolute;margin-left:416.65pt;margin-top:17.15pt;width:63pt;height:30.7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322" o:spid="_x0000_s1114" style="position:absolute;margin-left:336.35pt;margin-top:-.1pt;width:63.75pt;height:59.2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B06C11" w:rsidRPr="00CA56D0" w:rsidRDefault="00B06C11" w:rsidP="0085269B">
                  <w:pPr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mat</w:t>
                  </w:r>
                </w:p>
              </w:txbxContent>
            </v:textbox>
          </v:oval>
        </w:pict>
      </w:r>
      <w:r>
        <w:rPr>
          <w:noProof/>
        </w:rPr>
        <w:pict>
          <v:rect id="Dikdörtgen 323" o:spid="_x0000_s1115" style="position:absolute;margin-left:143.65pt;margin-top:17.15pt;width:63pt;height:30.7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ZbEGC3ICAAA7BQAADgAAAAAA&#10;AAAAAAAAAAAuAgAAZHJzL2Uyb0RvYy54bWxQSwECLQAUAAYACAAAACEAUIYjceAAAAAJAQAADwAA&#10;AAAAAAAAAAAAAADMBAAAZHJzL2Rvd25yZXYueG1sUEsFBgAAAAAEAAQA8wAAANk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324" o:spid="_x0000_s1116" style="position:absolute;margin-left:65.6pt;margin-top:1.4pt;width:63.75pt;height:59.2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B06C11" w:rsidRPr="00E942B0" w:rsidRDefault="00B06C11" w:rsidP="0085269B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 w:rsidRPr="00E942B0">
                    <w:rPr>
                      <w:rFonts w:ascii="Hand writing Mutlu" w:hAnsi="Hand writing Mutlu"/>
                      <w:sz w:val="28"/>
                    </w:rPr>
                    <w:t>rum</w:t>
                  </w:r>
                </w:p>
              </w:txbxContent>
            </v:textbox>
          </v:oval>
        </w:pict>
      </w:r>
    </w:p>
    <w:p w:rsidR="00B06C11" w:rsidRDefault="00B06C11" w:rsidP="0085269B">
      <w:r>
        <w:rPr>
          <w:noProof/>
        </w:rPr>
        <w:pict>
          <v:shape id="Sağ Ok 326" o:spid="_x0000_s1117" type="#_x0000_t13" style="position:absolute;margin-left:127.9pt;margin-top:4.35pt;width:16.5pt;height:16.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325" o:spid="_x0000_s1118" type="#_x0000_t13" style="position:absolute;margin-left:319.9pt;margin-top:1.35pt;width:16.5pt;height:16.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gXWcw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327" o:spid="_x0000_s1119" type="#_x0000_t13" style="position:absolute;margin-left:49.15pt;margin-top:1.45pt;width:16.5pt;height:16.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PEscg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B06C11" w:rsidRDefault="00B06C11" w:rsidP="0085269B"/>
    <w:p w:rsidR="00B06C11" w:rsidRDefault="00B06C11" w:rsidP="00FE1F01">
      <w:pPr>
        <w:jc w:val="center"/>
      </w:pPr>
      <w:r w:rsidRPr="00DC075D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0" o:spid="_x0000_i1025" type="#_x0000_t75" alt="http://images.clipartof.com/thumbnails/1134085-Cartoon-Clipart-Of-An-Outlined-Buff-Olympic-Athlete-Man-Running-In-Fear-Black-And-White-Vector-Coloring-Page.jpg" style="width:87pt;height:57.75pt;visibility:visible">
            <v:imagedata r:id="rId6" o:title="" cropbottom="8587f"/>
          </v:shape>
        </w:pict>
      </w:r>
      <w:r w:rsidRPr="00DC075D">
        <w:rPr>
          <w:noProof/>
        </w:rPr>
        <w:pict>
          <v:shape id="Resim 25" o:spid="_x0000_i1026" type="#_x0000_t75" alt="Coloring page bowling" style="width:79.5pt;height:64.5pt;visibility:visible">
            <v:imagedata r:id="rId7" o:title="" croptop="9071f" cropbottom="12404f" cropleft="11403f" cropright="17433f"/>
          </v:shape>
        </w:pict>
      </w:r>
      <w:r w:rsidRPr="00DC075D">
        <w:rPr>
          <w:noProof/>
        </w:rPr>
        <w:pict>
          <v:shape id="Resim 37" o:spid="_x0000_i1027" type="#_x0000_t75" alt="http://t3.gstatic.com/images?q=tbn:ANd9GcQkm5RRpLqSx4bRCyM3zF6LHo5nps1VtsPCduoOygk1e8wFQbFA" style="width:71.25pt;height:53.25pt;visibility:visible">
            <v:imagedata r:id="rId8" o:title="" cropbottom="8772f"/>
          </v:shape>
        </w:pict>
      </w:r>
      <w:r w:rsidRPr="00DC075D">
        <w:rPr>
          <w:noProof/>
        </w:rPr>
        <w:pict>
          <v:shape id="Resim 28" o:spid="_x0000_i1028" type="#_x0000_t75" alt="http://img.oncoloring.com/relay-race-exchange-the-b_498802e43ec86-p.gif" style="width:79.5pt;height:55.5pt;visibility:visible">
            <v:imagedata r:id="rId9" o:title="" cropbottom="11408f"/>
          </v:shape>
        </w:pict>
      </w:r>
      <w:r w:rsidRPr="00DC075D">
        <w:rPr>
          <w:noProof/>
        </w:rPr>
        <w:pict>
          <v:shape id="Resim 13" o:spid="_x0000_i1029" type="#_x0000_t75" alt="http://vecto.rs/600/vector-of-a-cartoon-trophy-on-the-first-place-podium-coloring-page-outline-by-ron-leishman-14748.jpg" style="width:72.75pt;height:62.25pt;visibility:visible">
            <v:imagedata r:id="rId10" o:title="" cropbottom="2241f"/>
          </v:shape>
        </w:pict>
      </w:r>
    </w:p>
    <w:p w:rsidR="00B06C11" w:rsidRDefault="00B06C11">
      <w:r>
        <w:rPr>
          <w:noProof/>
        </w:rPr>
        <w:pict>
          <v:roundrect id="_x0000_s1120" style="position:absolute;margin-left:-43.1pt;margin-top:-28.85pt;width:516pt;height:46.5pt;z-index:2517217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" fillcolor="gray">
            <v:fill color2="#d9d9d9" rotate="t" angle="180" colors="0 #bcbcbc;22938f #d0d0d0;1 #ededed" focus="100%" type="gradient"/>
            <v:shadow on="t" color="black" opacity="24903f" origin=",.5" offset="0,.55556mm"/>
            <v:path arrowok="t"/>
            <v:textbox>
              <w:txbxContent>
                <w:p w:rsidR="00B06C11" w:rsidRPr="00805287" w:rsidRDefault="00B06C11" w:rsidP="00A3759B">
                  <w:pPr>
                    <w:jc w:val="center"/>
                    <w:rPr>
                      <w:rFonts w:ascii="Cambria" w:hAnsi="Cambria"/>
                      <w:i/>
                    </w:rPr>
                  </w:pPr>
                  <w:r w:rsidRPr="00805287">
                    <w:rPr>
                      <w:rFonts w:ascii="Cambria" w:hAnsi="Cambria"/>
                      <w:i/>
                    </w:rPr>
                    <w:t>Aşağıdaki kutucuklarda boş yerlere uygun kelimeleri yazarak oluşan cümleleri yandaki boşluğa yazın.</w:t>
                  </w:r>
                </w:p>
              </w:txbxContent>
            </v:textbox>
          </v:roundrect>
        </w:pict>
      </w:r>
      <w:r>
        <w:rPr>
          <w:noProof/>
        </w:rPr>
        <w:pict>
          <v:rect id="Dikdörtgen 8" o:spid="_x0000_s1121" style="position:absolute;margin-left:284.65pt;margin-top:31.15pt;width:208.5pt;height:39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6" o:spid="_x0000_s1122" style="position:absolute;margin-left:161.65pt;margin-top:32.65pt;width:89.25pt;height:39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B06C11" w:rsidRPr="00577F36" w:rsidRDefault="00B06C11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duyar.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5" o:spid="_x0000_s1123" style="position:absolute;margin-left:60.4pt;margin-top:32.65pt;width:89.25pt;height:39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B06C11" w:rsidRPr="00577F36" w:rsidRDefault="00B06C11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" o:spid="_x0000_s1124" style="position:absolute;margin-left:-40.1pt;margin-top:32.65pt;width:89.25pt;height:39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B06C11" w:rsidRPr="00577F36" w:rsidRDefault="00B06C11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Derya</w:t>
                  </w:r>
                </w:p>
              </w:txbxContent>
            </v:textbox>
          </v:rect>
        </w:pict>
      </w:r>
    </w:p>
    <w:p w:rsidR="00B06C11" w:rsidRPr="00577F36" w:rsidRDefault="00B06C11" w:rsidP="00577F36"/>
    <w:p w:rsidR="00B06C11" w:rsidRDefault="00B06C11" w:rsidP="00577F36"/>
    <w:p w:rsidR="00B06C11" w:rsidRDefault="00B06C11" w:rsidP="00577F36">
      <w:r>
        <w:rPr>
          <w:noProof/>
        </w:rPr>
        <w:pict>
          <v:rect id="Dikdörtgen 17" o:spid="_x0000_s1125" style="position:absolute;margin-left:284.65pt;margin-top:31.15pt;width:208.5pt;height:39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oNbdQIAADo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8" o:spid="_x0000_s1126" style="position:absolute;margin-left:161.65pt;margin-top:32.65pt;width:89.25pt;height:39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B06C11" w:rsidRPr="00577F36" w:rsidRDefault="00B06C11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oyna.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9" o:spid="_x0000_s1127" style="position:absolute;margin-left:60.4pt;margin-top:32.65pt;width:89.25pt;height:39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B06C11" w:rsidRPr="00577F36" w:rsidRDefault="00B06C11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dama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0" o:spid="_x0000_s1128" style="position:absolute;margin-left:-40.1pt;margin-top:32.65pt;width:89.25pt;height:39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B06C11" w:rsidRPr="00577F36" w:rsidRDefault="00B06C11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</w:p>
              </w:txbxContent>
            </v:textbox>
          </v:rect>
        </w:pict>
      </w:r>
    </w:p>
    <w:p w:rsidR="00B06C11" w:rsidRDefault="00B06C11" w:rsidP="00577F36"/>
    <w:p w:rsidR="00B06C11" w:rsidRDefault="00B06C11" w:rsidP="00577F36"/>
    <w:p w:rsidR="00B06C11" w:rsidRDefault="00B06C11" w:rsidP="00577F36">
      <w:r>
        <w:rPr>
          <w:noProof/>
        </w:rPr>
        <w:pict>
          <v:rect id="Dikdörtgen 25" o:spid="_x0000_s1129" style="position:absolute;margin-left:284.65pt;margin-top:31.15pt;width:208.5pt;height:39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meQdQIAADo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6" o:spid="_x0000_s1130" style="position:absolute;margin-left:161.65pt;margin-top:32.65pt;width:89.25pt;height:39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B06C11" w:rsidRPr="00577F36" w:rsidRDefault="00B06C11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/>
                      <w:sz w:val="36"/>
                    </w:rPr>
                    <w:t>………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7" o:spid="_x0000_s1131" style="position:absolute;margin-left:60.4pt;margin-top:32.65pt;width:89.25pt;height:39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B06C11" w:rsidRPr="00577F36" w:rsidRDefault="00B06C11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dayak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8" o:spid="_x0000_s1132" style="position:absolute;margin-left:-40.1pt;margin-top:32.65pt;width:89.25pt;height:39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EitewIAAEYFAAAOAAAAZHJzL2Uyb0RvYy54bWysVNtuEzEQfUfiHyy/080mKaWrbqqoVRFS&#10;1Fa0qM+O105W3fWYsZPd8GH8AD/G2Htp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B06C11" w:rsidRPr="00577F36" w:rsidRDefault="00B06C11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Demet </w:t>
                  </w:r>
                </w:p>
              </w:txbxContent>
            </v:textbox>
          </v:rect>
        </w:pict>
      </w:r>
    </w:p>
    <w:p w:rsidR="00B06C11" w:rsidRPr="00577F36" w:rsidRDefault="00B06C11" w:rsidP="00577F36"/>
    <w:p w:rsidR="00B06C11" w:rsidRPr="00577F36" w:rsidRDefault="00B06C11" w:rsidP="00577F36"/>
    <w:p w:rsidR="00B06C11" w:rsidRDefault="00B06C11" w:rsidP="00577F36">
      <w:r>
        <w:rPr>
          <w:noProof/>
        </w:rPr>
        <w:pict>
          <v:rect id="Dikdörtgen 29" o:spid="_x0000_s1133" style="position:absolute;margin-left:284.65pt;margin-top:31.15pt;width:208.5pt;height:39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0" o:spid="_x0000_s1134" style="position:absolute;margin-left:161.65pt;margin-top:32.65pt;width:89.25pt;height:39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B06C11" w:rsidRPr="00577F36" w:rsidRDefault="00B06C11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dal.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1" o:spid="_x0000_s1135" style="position:absolute;margin-left:60.4pt;margin-top:32.65pt;width:89.25pt;height:39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B06C11" w:rsidRPr="00577F36" w:rsidRDefault="00B06C11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/>
                      <w:sz w:val="36"/>
                    </w:rPr>
                    <w:t>………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56" o:spid="_x0000_s1136" style="position:absolute;margin-left:-40.1pt;margin-top:32.65pt;width:89.25pt;height:39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B06C11" w:rsidRPr="00577F36" w:rsidRDefault="00B06C11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Adnan</w:t>
                  </w:r>
                </w:p>
              </w:txbxContent>
            </v:textbox>
          </v:rect>
        </w:pict>
      </w:r>
    </w:p>
    <w:p w:rsidR="00B06C11" w:rsidRDefault="00B06C11" w:rsidP="00577F36"/>
    <w:p w:rsidR="00B06C11" w:rsidRPr="00577F36" w:rsidRDefault="00B06C11" w:rsidP="00577F36"/>
    <w:p w:rsidR="00B06C11" w:rsidRDefault="00B06C11" w:rsidP="00577F36">
      <w:r>
        <w:rPr>
          <w:noProof/>
        </w:rPr>
        <w:pict>
          <v:rect id="Dikdörtgen 257" o:spid="_x0000_s1137" style="position:absolute;margin-left:284.65pt;margin-top:31.15pt;width:208.5pt;height:39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y7XdwIAADw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" fillcolor="#fbcaa2" strokecolor="#f68c36">
            <v:fill color2="#fdefe3" rotate="t" angle="180" colors="0 #ffbe86;22938f #ffd0aa;1 #ffebdb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58" o:spid="_x0000_s1138" style="position:absolute;margin-left:161.65pt;margin-top:32.65pt;width:89.25pt;height:39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" fillcolor="#fbcaa2" strokecolor="#f68c36">
            <v:fill color2="#fdefe3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B06C11" w:rsidRPr="00577F36" w:rsidRDefault="00B06C11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dal.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59" o:spid="_x0000_s1139" style="position:absolute;margin-left:60.4pt;margin-top:32.65pt;width:89.25pt;height:39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" fillcolor="#fbcaa2" strokecolor="#f68c36">
            <v:fill color2="#fdefe3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B06C11" w:rsidRPr="00577F36" w:rsidRDefault="00B06C11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uykuya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60" o:spid="_x0000_s1140" style="position:absolute;margin-left:-40.1pt;margin-top:32.65pt;width:89.25pt;height:39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" fillcolor="#fbcaa2" strokecolor="#f68c36">
            <v:fill color2="#fdefe3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B06C11" w:rsidRPr="00577F36" w:rsidRDefault="00B06C11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</w:p>
              </w:txbxContent>
            </v:textbox>
          </v:rect>
        </w:pict>
      </w:r>
    </w:p>
    <w:p w:rsidR="00B06C11" w:rsidRDefault="00B06C11" w:rsidP="00577F36"/>
    <w:p w:rsidR="00B06C11" w:rsidRPr="00577F36" w:rsidRDefault="00B06C11" w:rsidP="00577F36"/>
    <w:p w:rsidR="00B06C11" w:rsidRDefault="00B06C11" w:rsidP="00577F36">
      <w:r>
        <w:rPr>
          <w:noProof/>
        </w:rPr>
        <w:pict>
          <v:rect id="Dikdörtgen 264" o:spid="_x0000_s1141" style="position:absolute;margin-left:284.65pt;margin-top:31.15pt;width:208.5pt;height:39pt;z-index:251706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28" o:spid="_x0000_s1142" style="position:absolute;margin-left:161.65pt;margin-top:32.65pt;width:89.25pt;height:39pt;z-index:25170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B06C11" w:rsidRPr="00577F36" w:rsidRDefault="00B06C11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29" o:spid="_x0000_s1143" style="position:absolute;margin-left:60.4pt;margin-top:32.65pt;width:89.25pt;height:39pt;z-index:251707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B06C11" w:rsidRPr="00577F36" w:rsidRDefault="00B06C11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dolma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0" o:spid="_x0000_s1144" style="position:absolute;margin-left:-40.1pt;margin-top:32.65pt;width:89.25pt;height:39pt;z-index:251705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AOufAIAAEgFAAAOAAAAZHJzL2Uyb0RvYy54bWysVNtuEzEQfUfiHyy/080mKaWrbqqoVRFS&#10;1Fa0qM+O105W3fWYsZPd8GH8AD/G2Htp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B06C11" w:rsidRPr="00577F36" w:rsidRDefault="00B06C11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Dilek</w:t>
                  </w:r>
                </w:p>
              </w:txbxContent>
            </v:textbox>
          </v:rect>
        </w:pict>
      </w:r>
    </w:p>
    <w:p w:rsidR="00B06C11" w:rsidRPr="00577F36" w:rsidRDefault="00B06C11" w:rsidP="00577F36"/>
    <w:p w:rsidR="00B06C11" w:rsidRPr="00577F36" w:rsidRDefault="00B06C11" w:rsidP="00577F36"/>
    <w:p w:rsidR="00B06C11" w:rsidRDefault="00B06C11" w:rsidP="00577F36">
      <w:r>
        <w:rPr>
          <w:noProof/>
        </w:rPr>
        <w:pict>
          <v:rect id="Dikdörtgen 331" o:spid="_x0000_s1145" style="position:absolute;margin-left:284.65pt;margin-top:31.15pt;width:208.5pt;height:39pt;z-index:251710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32" o:spid="_x0000_s1146" style="position:absolute;margin-left:161.65pt;margin-top:32.65pt;width:89.25pt;height:39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B06C11" w:rsidRPr="00577F36" w:rsidRDefault="00B06C11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dokun.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3" o:spid="_x0000_s1147" style="position:absolute;margin-left:60.4pt;margin-top:32.65pt;width:89.25pt;height:39pt;z-index:251711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B06C11" w:rsidRPr="00577F36" w:rsidRDefault="00B06C11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4" o:spid="_x0000_s1148" style="position:absolute;margin-left:-40.1pt;margin-top:32.65pt;width:89.25pt;height:39pt;z-index:251709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B06C11" w:rsidRPr="00577F36" w:rsidRDefault="00B06C11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Serdar</w:t>
                  </w:r>
                </w:p>
              </w:txbxContent>
            </v:textbox>
          </v:rect>
        </w:pict>
      </w:r>
    </w:p>
    <w:p w:rsidR="00B06C11" w:rsidRPr="00577F36" w:rsidRDefault="00B06C11" w:rsidP="00577F36"/>
    <w:p w:rsidR="00B06C11" w:rsidRPr="00577F36" w:rsidRDefault="00B06C11" w:rsidP="00577F36"/>
    <w:p w:rsidR="00B06C11" w:rsidRDefault="00B06C11" w:rsidP="00577F36">
      <w:r>
        <w:rPr>
          <w:noProof/>
        </w:rPr>
        <w:pict>
          <v:rect id="Dikdörtgen 335" o:spid="_x0000_s1149" style="position:absolute;margin-left:284.65pt;margin-top:31.15pt;width:208.5pt;height:39pt;z-index:251714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36" o:spid="_x0000_s1150" style="position:absolute;margin-left:161.65pt;margin-top:32.65pt;width:89.25pt;height:39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B06C11" w:rsidRPr="00577F36" w:rsidRDefault="00B06C11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olma.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7" o:spid="_x0000_s1151" style="position:absolute;margin-left:60.4pt;margin-top:32.65pt;width:89.25pt;height:39pt;z-index:251715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B06C11" w:rsidRPr="00577F36" w:rsidRDefault="00B06C11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deli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8" o:spid="_x0000_s1152" style="position:absolute;margin-left:-40.1pt;margin-top:32.65pt;width:89.25pt;height:39pt;z-index:251713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B06C11" w:rsidRPr="00577F36" w:rsidRDefault="00B06C11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</w:p>
    <w:p w:rsidR="00B06C11" w:rsidRPr="00577F36" w:rsidRDefault="00B06C11" w:rsidP="00577F36"/>
    <w:p w:rsidR="00B06C11" w:rsidRDefault="00B06C11" w:rsidP="00577F36"/>
    <w:p w:rsidR="00B06C11" w:rsidRDefault="00B06C11" w:rsidP="00577F36">
      <w:r>
        <w:rPr>
          <w:noProof/>
        </w:rPr>
        <w:pict>
          <v:rect id="Dikdörtgen 340" o:spid="_x0000_s1153" style="position:absolute;margin-left:161.65pt;margin-top:32.65pt;width:89.25pt;height:39pt;z-index:251720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B06C11" w:rsidRPr="00577F36" w:rsidRDefault="00B06C11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41" o:spid="_x0000_s1154" style="position:absolute;margin-left:60.4pt;margin-top:32.65pt;width:89.25pt;height:39pt;z-index:251719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B06C11" w:rsidRPr="00577F36" w:rsidRDefault="00B06C11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dilek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42" o:spid="_x0000_s1155" style="position:absolute;margin-left:-40.1pt;margin-top:32.65pt;width:89.25pt;height:39pt;z-index:251717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B06C11" w:rsidRPr="00577F36" w:rsidRDefault="00B06C11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Erdal</w:t>
                  </w:r>
                </w:p>
              </w:txbxContent>
            </v:textbox>
          </v:rect>
        </w:pict>
      </w:r>
    </w:p>
    <w:p w:rsidR="00B06C11" w:rsidRDefault="00B06C11" w:rsidP="00577F36">
      <w:r>
        <w:rPr>
          <w:noProof/>
        </w:rPr>
        <w:pict>
          <v:rect id="Dikdörtgen 339" o:spid="_x0000_s1156" style="position:absolute;margin-left:285.4pt;margin-top:5.7pt;width:208.5pt;height:39pt;z-index:251718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</v:rect>
        </w:pict>
      </w:r>
    </w:p>
    <w:p w:rsidR="00B06C11" w:rsidRDefault="00B06C11" w:rsidP="00FE1F01">
      <w:pPr>
        <w:jc w:val="center"/>
      </w:pPr>
      <w:bookmarkStart w:id="0" w:name="_GoBack"/>
      <w:bookmarkEnd w:id="0"/>
    </w:p>
    <w:p w:rsidR="00B06C11" w:rsidRPr="00577F36" w:rsidRDefault="00B06C11" w:rsidP="00FE1F01">
      <w:pPr>
        <w:jc w:val="center"/>
      </w:pPr>
      <w:hyperlink r:id="rId11" w:history="1">
        <w:r>
          <w:rPr>
            <w:rStyle w:val="Hyperlink"/>
            <w:rFonts w:ascii="Trebuchet MS" w:hAnsi="Trebuchet MS"/>
            <w:spacing w:val="8"/>
            <w:sz w:val="18"/>
            <w:szCs w:val="18"/>
            <w:shd w:val="clear" w:color="auto" w:fill="FFFFFF"/>
          </w:rPr>
          <w:t>www.sorubak.com</w:t>
        </w:r>
      </w:hyperlink>
    </w:p>
    <w:sectPr w:rsidR="00B06C11" w:rsidRPr="00577F36" w:rsidSect="00165982">
      <w:headerReference w:type="even" r:id="rId12"/>
      <w:headerReference w:type="default" r:id="rId13"/>
      <w:headerReference w:type="first" r:id="rId14"/>
      <w:pgSz w:w="11906" w:h="16838"/>
      <w:pgMar w:top="1418" w:right="1418" w:bottom="426" w:left="1418" w:header="709" w:footer="709" w:gutter="0"/>
      <w:pgBorders w:offsetFrom="page">
        <w:top w:val="pushPinNote1" w:sz="30" w:space="24" w:color="auto"/>
        <w:left w:val="pushPinNote1" w:sz="30" w:space="24" w:color="auto"/>
        <w:bottom w:val="pushPinNote1" w:sz="30" w:space="24" w:color="auto"/>
        <w:right w:val="pushPinNote1" w:sz="3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6C11" w:rsidRDefault="00B06C11" w:rsidP="00AF6C40">
      <w:pPr>
        <w:spacing w:after="0" w:line="240" w:lineRule="auto"/>
      </w:pPr>
      <w:r>
        <w:separator/>
      </w:r>
    </w:p>
  </w:endnote>
  <w:endnote w:type="continuationSeparator" w:id="0">
    <w:p w:rsidR="00B06C11" w:rsidRDefault="00B06C11" w:rsidP="00AF6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6C11" w:rsidRDefault="00B06C11" w:rsidP="00AF6C40">
      <w:pPr>
        <w:spacing w:after="0" w:line="240" w:lineRule="auto"/>
      </w:pPr>
      <w:r>
        <w:separator/>
      </w:r>
    </w:p>
  </w:footnote>
  <w:footnote w:type="continuationSeparator" w:id="0">
    <w:p w:rsidR="00B06C11" w:rsidRDefault="00B06C11" w:rsidP="00AF6C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11" w:rsidRDefault="00B06C1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4" o:spid="_x0000_s2049" type="#_x0000_t75" style="position:absolute;margin-left:0;margin-top:0;width:453.45pt;height:386.5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11" w:rsidRDefault="00B06C1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5" o:spid="_x0000_s2050" type="#_x0000_t75" style="position:absolute;margin-left:0;margin-top:0;width:453.45pt;height:386.55pt;z-index:-251657728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11" w:rsidRDefault="00B06C1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3" o:spid="_x0000_s2051" type="#_x0000_t75" style="position:absolute;margin-left:0;margin-top:0;width:453.45pt;height:386.55pt;z-index:-251659776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269B"/>
    <w:rsid w:val="00165982"/>
    <w:rsid w:val="001854F3"/>
    <w:rsid w:val="001E5D3C"/>
    <w:rsid w:val="00402931"/>
    <w:rsid w:val="00437AD5"/>
    <w:rsid w:val="00577F36"/>
    <w:rsid w:val="006B2171"/>
    <w:rsid w:val="00703C5F"/>
    <w:rsid w:val="007E3CDD"/>
    <w:rsid w:val="00805287"/>
    <w:rsid w:val="0085269B"/>
    <w:rsid w:val="008A3897"/>
    <w:rsid w:val="008F7F14"/>
    <w:rsid w:val="00962AFA"/>
    <w:rsid w:val="00994497"/>
    <w:rsid w:val="009C203B"/>
    <w:rsid w:val="009E36C8"/>
    <w:rsid w:val="00A07B5D"/>
    <w:rsid w:val="00A3759B"/>
    <w:rsid w:val="00A74F24"/>
    <w:rsid w:val="00AC3CAF"/>
    <w:rsid w:val="00AE5166"/>
    <w:rsid w:val="00AF6C40"/>
    <w:rsid w:val="00B021CB"/>
    <w:rsid w:val="00B06C11"/>
    <w:rsid w:val="00B17762"/>
    <w:rsid w:val="00C67784"/>
    <w:rsid w:val="00C8482C"/>
    <w:rsid w:val="00CA56D0"/>
    <w:rsid w:val="00D9290F"/>
    <w:rsid w:val="00DC075D"/>
    <w:rsid w:val="00E942B0"/>
    <w:rsid w:val="00E95410"/>
    <w:rsid w:val="00FE1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6C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F6C40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F6C40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A07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07B5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962AF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2</Pages>
  <Words>36</Words>
  <Characters>207</Characters>
  <Application>Microsoft Office Outlook</Application>
  <DocSecurity>0</DocSecurity>
  <Lines>0</Lines>
  <Paragraphs>0</Paragraphs>
  <ScaleCrop>false</ScaleCrop>
  <Manager>www.sorubak.com</Manager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eymen</dc:creator>
  <cp:keywords>www.sorubak.com</cp:keywords>
  <dc:description>www.sorubak.com</dc:description>
  <cp:lastModifiedBy>edanur</cp:lastModifiedBy>
  <cp:revision>4</cp:revision>
  <dcterms:created xsi:type="dcterms:W3CDTF">2013-02-01T08:51:00Z</dcterms:created>
  <dcterms:modified xsi:type="dcterms:W3CDTF">2014-02-10T18:46:00Z</dcterms:modified>
  <cp:category>www.sorubak.com</cp:category>
</cp:coreProperties>
</file>