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61" w:rsidRPr="00786992" w:rsidRDefault="00EC7C61" w:rsidP="00491F3F">
      <w:pPr>
        <w:pStyle w:val="NoSpacing"/>
        <w:rPr>
          <w:rFonts w:ascii="Comic Sans MS" w:hAnsi="Comic Sans MS"/>
          <w:sz w:val="28"/>
          <w:szCs w:val="28"/>
        </w:rPr>
      </w:pPr>
      <w:r w:rsidRPr="00786992">
        <w:rPr>
          <w:rFonts w:ascii="Comic Sans MS" w:hAnsi="Comic Sans MS"/>
          <w:sz w:val="28"/>
          <w:szCs w:val="28"/>
        </w:rPr>
        <w:t xml:space="preserve">Okuyabildiği cümle için gülen yüzleri okuyamadığı cümleler için ağlayan yüzleri boyatınız. Başında * işareti olan cümleleri bakmadan öğrencinin defterine yazdırınız. </w:t>
      </w:r>
      <w:r w:rsidRPr="00786992">
        <w:rPr>
          <w:rFonts w:ascii="Comic Sans MS" w:hAnsi="Comic Sans MS"/>
          <w:sz w:val="28"/>
          <w:szCs w:val="28"/>
          <w:u w:val="single"/>
        </w:rPr>
        <w:t>Okuyamadığı cümleleri tekrar tekrar okutunuz.</w:t>
      </w:r>
    </w:p>
    <w:p w:rsidR="00EC7C61" w:rsidRPr="00786992" w:rsidRDefault="00EC7C61" w:rsidP="00491F3F">
      <w:pPr>
        <w:pStyle w:val="NoSpacing"/>
        <w:rPr>
          <w:rFonts w:ascii="Comic Sans MS" w:hAnsi="Comic Sans MS"/>
          <w:sz w:val="16"/>
          <w:szCs w:val="16"/>
        </w:rPr>
      </w:pPr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20.65pt;margin-top:.05pt;width:32.25pt;height:27.75pt;z-index:251647488"/>
        </w:pict>
      </w:r>
      <w:r w:rsidRPr="00405690">
        <w:rPr>
          <w:rFonts w:ascii="Times New Roman" w:hAnsi="Times New Roman"/>
          <w:sz w:val="52"/>
          <w:szCs w:val="52"/>
        </w:rPr>
        <w:t>*</w:t>
      </w:r>
      <w:r>
        <w:rPr>
          <w:rFonts w:ascii="Hand writing Mutlu" w:hAnsi="Hand writing Mutlu"/>
          <w:sz w:val="44"/>
          <w:szCs w:val="44"/>
        </w:rPr>
        <w:t>A</w:t>
      </w:r>
      <w:r w:rsidRPr="00491F3F">
        <w:rPr>
          <w:rFonts w:ascii="Hand writing Mutlu" w:hAnsi="Hand writing Mutlu"/>
          <w:sz w:val="44"/>
          <w:szCs w:val="44"/>
        </w:rPr>
        <w:t>n</w:t>
      </w:r>
      <w:r w:rsidRPr="00405690">
        <w:rPr>
          <w:rFonts w:ascii="Hand writing Mutlu" w:hAnsi="Hand writing Mutlu"/>
          <w:color w:val="C00000"/>
          <w:sz w:val="44"/>
          <w:szCs w:val="44"/>
        </w:rPr>
        <w:t>n</w:t>
      </w:r>
      <w:r>
        <w:rPr>
          <w:rFonts w:ascii="Hand writing Mutlu" w:hAnsi="Hand writing Mutlu"/>
          <w:color w:val="C00000"/>
          <w:sz w:val="44"/>
          <w:szCs w:val="44"/>
        </w:rPr>
        <w:t>e</w:t>
      </w:r>
      <w:r w:rsidRPr="00491F3F">
        <w:rPr>
          <w:rFonts w:ascii="Hand writing Mutlu" w:hAnsi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/>
          <w:color w:val="C00000"/>
          <w:sz w:val="44"/>
          <w:szCs w:val="44"/>
        </w:rPr>
        <w:t>na</w:t>
      </w:r>
      <w:r w:rsidRPr="00491F3F">
        <w:rPr>
          <w:rFonts w:ascii="Hand writing Mutlu" w:hAnsi="Hand writing Mutlu"/>
          <w:sz w:val="44"/>
          <w:szCs w:val="44"/>
        </w:rPr>
        <w:t xml:space="preserve"> ka</w:t>
      </w:r>
      <w:r w:rsidRPr="00405690">
        <w:rPr>
          <w:rFonts w:ascii="Hand writing Mutlu" w:hAnsi="Hand writing Mutlu"/>
          <w:color w:val="C00000"/>
          <w:sz w:val="44"/>
          <w:szCs w:val="44"/>
        </w:rPr>
        <w:t>lem</w:t>
      </w:r>
      <w:r w:rsidRPr="00491F3F">
        <w:rPr>
          <w:rFonts w:ascii="Hand writing Mutlu" w:hAnsi="Hand writing Mutlu"/>
          <w:sz w:val="44"/>
          <w:szCs w:val="44"/>
        </w:rPr>
        <w:t xml:space="preserve"> al.</w:t>
      </w:r>
      <w:r>
        <w:rPr>
          <w:rFonts w:ascii="Hand writing Mutlu" w:hAnsi="Hand writing Mutlu"/>
          <w:sz w:val="44"/>
          <w:szCs w:val="44"/>
        </w:rPr>
        <w:t xml:space="preserve">              </w:t>
      </w:r>
      <w:hyperlink r:id="rId4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27" type="#_x0000_t96" style="position:absolute;margin-left:320.65pt;margin-top:5.45pt;width:32.25pt;height:27.75pt;z-index:251649536"/>
        </w:pict>
      </w:r>
      <w:r>
        <w:rPr>
          <w:rFonts w:ascii="Hand writing Mutlu" w:hAnsi="Hand writing Mutlu"/>
          <w:sz w:val="44"/>
          <w:szCs w:val="44"/>
        </w:rPr>
        <w:t>E</w:t>
      </w:r>
      <w:r w:rsidRPr="00491F3F">
        <w:rPr>
          <w:rFonts w:ascii="Hand writing Mutlu" w:hAnsi="Hand writing Mutlu"/>
          <w:sz w:val="44"/>
          <w:szCs w:val="44"/>
        </w:rPr>
        <w:t>s</w:t>
      </w:r>
      <w:r w:rsidRPr="00405690">
        <w:rPr>
          <w:rFonts w:ascii="Hand writing Mutlu" w:hAnsi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/>
          <w:sz w:val="44"/>
          <w:szCs w:val="44"/>
        </w:rPr>
        <w:t xml:space="preserve"> bana ka</w:t>
      </w:r>
      <w:r w:rsidRPr="00405690">
        <w:rPr>
          <w:rFonts w:ascii="Hand writing Mutlu" w:hAnsi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/>
          <w:sz w:val="44"/>
          <w:szCs w:val="44"/>
        </w:rPr>
        <w:t xml:space="preserve"> kalem al.</w:t>
      </w:r>
      <w:r>
        <w:rPr>
          <w:rFonts w:ascii="Hand writing Mutlu" w:hAnsi="Hand writing Mutlu"/>
          <w:sz w:val="44"/>
          <w:szCs w:val="44"/>
        </w:rPr>
        <w:t xml:space="preserve">         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</w:t>
      </w:r>
      <w:hyperlink r:id="rId6" w:history="1">
        <w:r w:rsidRPr="00D33FE0">
          <w:rPr>
            <w:noProof/>
            <w:color w:val="0000FF"/>
            <w:lang w:eastAsia="tr-TR"/>
          </w:rPr>
          <w:pict>
            <v:shape id="_x0000_i1026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28" type="#_x0000_t96" style="position:absolute;margin-left:320.65pt;margin-top:6.35pt;width:32.25pt;height:27.75pt;z-index:251653632"/>
        </w:pict>
      </w:r>
      <w:r w:rsidRPr="00405690">
        <w:rPr>
          <w:rFonts w:ascii="Times New Roman" w:hAnsi="Times New Roman"/>
          <w:sz w:val="52"/>
          <w:szCs w:val="52"/>
        </w:rPr>
        <w:t>*</w:t>
      </w:r>
      <w:r>
        <w:rPr>
          <w:rFonts w:ascii="Hand writing Mutlu" w:hAnsi="Hand writing Mutlu"/>
          <w:sz w:val="44"/>
          <w:szCs w:val="44"/>
        </w:rPr>
        <w:t>E</w:t>
      </w:r>
      <w:r w:rsidRPr="00491F3F">
        <w:rPr>
          <w:rFonts w:ascii="Hand writing Mutlu" w:hAnsi="Hand writing Mutlu"/>
          <w:sz w:val="44"/>
          <w:szCs w:val="44"/>
        </w:rPr>
        <w:t>s</w:t>
      </w:r>
      <w:r w:rsidRPr="00405690">
        <w:rPr>
          <w:rFonts w:ascii="Hand writing Mutlu" w:hAnsi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/>
          <w:color w:val="FF0000"/>
          <w:sz w:val="44"/>
          <w:szCs w:val="44"/>
        </w:rPr>
        <w:t>na</w:t>
      </w:r>
      <w:r w:rsidRPr="00491F3F">
        <w:rPr>
          <w:rFonts w:ascii="Hand writing Mutlu" w:hAnsi="Hand writing Mutlu"/>
          <w:sz w:val="44"/>
          <w:szCs w:val="44"/>
        </w:rPr>
        <w:t xml:space="preserve"> da ka</w:t>
      </w:r>
      <w:r w:rsidRPr="00405690">
        <w:rPr>
          <w:rFonts w:ascii="Hand writing Mutlu" w:hAnsi="Hand writing Mutlu"/>
          <w:color w:val="FF0000"/>
          <w:sz w:val="44"/>
          <w:szCs w:val="44"/>
        </w:rPr>
        <w:t>lem</w:t>
      </w:r>
      <w:r w:rsidRPr="00491F3F">
        <w:rPr>
          <w:rFonts w:ascii="Hand writing Mutlu" w:hAnsi="Hand writing Mutlu"/>
          <w:sz w:val="44"/>
          <w:szCs w:val="44"/>
        </w:rPr>
        <w:t xml:space="preserve"> al.</w:t>
      </w:r>
      <w:r>
        <w:rPr>
          <w:rFonts w:ascii="Hand writing Mutlu" w:hAnsi="Hand writing Mutlu"/>
          <w:sz w:val="44"/>
          <w:szCs w:val="44"/>
        </w:rPr>
        <w:t xml:space="preserve">           </w:t>
      </w:r>
      <w:r w:rsidRPr="00435031">
        <w:t xml:space="preserve"> </w:t>
      </w:r>
      <w:hyperlink r:id="rId7" w:history="1">
        <w:r w:rsidRPr="00AE2EF0">
          <w:rPr>
            <w:noProof/>
            <w:lang w:eastAsia="tr-TR"/>
          </w:rPr>
          <w:pict>
            <v:shape id="_x0000_i1027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29" type="#_x0000_t96" style="position:absolute;margin-left:324.4pt;margin-top:3.55pt;width:32.25pt;height:27.75pt;z-index:251654656"/>
        </w:pict>
      </w:r>
      <w:r w:rsidRPr="00405690">
        <w:rPr>
          <w:rFonts w:ascii="Times New Roman" w:hAnsi="Times New Roman"/>
          <w:sz w:val="52"/>
          <w:szCs w:val="52"/>
        </w:rPr>
        <w:t>*</w: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aba bu ne?</w:t>
      </w:r>
      <w:r>
        <w:rPr>
          <w:rFonts w:ascii="Hand writing Mutlu" w:hAnsi="Hand writing Mutlu"/>
          <w:sz w:val="44"/>
          <w:szCs w:val="44"/>
        </w:rPr>
        <w:t xml:space="preserve">         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8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28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0" type="#_x0000_t96" style="position:absolute;margin-left:324.4pt;margin-top:.7pt;width:32.25pt;height:27.75pt;z-index:251655680"/>
        </w:pict>
      </w:r>
      <w:r w:rsidRPr="00405690">
        <w:rPr>
          <w:rFonts w:ascii="Times New Roman" w:hAnsi="Times New Roman"/>
          <w:sz w:val="52"/>
          <w:szCs w:val="52"/>
        </w:rPr>
        <w:t>*</w: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</w:t>
      </w:r>
      <w:r w:rsidRPr="00405690">
        <w:rPr>
          <w:rFonts w:ascii="Hand writing Mutlu" w:hAnsi="Hand writing Mutlu"/>
          <w:color w:val="FF0000"/>
          <w:sz w:val="44"/>
          <w:szCs w:val="44"/>
        </w:rPr>
        <w:t>nu</w:t>
      </w:r>
      <w:r w:rsidRPr="00491F3F">
        <w:rPr>
          <w:rFonts w:ascii="Hand writing Mutlu" w:hAnsi="Hand writing Mutlu"/>
          <w:sz w:val="44"/>
          <w:szCs w:val="44"/>
        </w:rPr>
        <w:t xml:space="preserve"> o ba</w:t>
      </w:r>
      <w:r w:rsidRPr="00405690">
        <w:rPr>
          <w:rFonts w:ascii="Hand writing Mutlu" w:hAnsi="Hand writing Mutlu"/>
          <w:color w:val="7F7F7F"/>
          <w:sz w:val="44"/>
          <w:szCs w:val="44"/>
        </w:rPr>
        <w:t>lon.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                                      </w:t>
      </w:r>
      <w:hyperlink r:id="rId9" w:history="1">
        <w:r w:rsidRPr="00D33FE0">
          <w:rPr>
            <w:rFonts w:ascii="Hand writing Mutlu" w:hAnsi="Hand writing Mutlu"/>
            <w:noProof/>
            <w:color w:val="7F7F7F"/>
            <w:sz w:val="44"/>
            <w:szCs w:val="44"/>
            <w:lang w:eastAsia="tr-TR"/>
          </w:rPr>
          <w:pict>
            <v:shape id="_x0000_i1029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1" type="#_x0000_t96" style="position:absolute;margin-left:324.4pt;margin-top:3.1pt;width:32.25pt;height:27.75pt;z-index:251659776"/>
        </w:pict>
      </w:r>
      <w:r>
        <w:rPr>
          <w:rFonts w:ascii="Times New Roman" w:hAnsi="Times New Roman"/>
          <w:sz w:val="44"/>
          <w:szCs w:val="44"/>
        </w:rPr>
        <w:t>*</w: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</w:t>
      </w:r>
      <w:r w:rsidRPr="00405690">
        <w:rPr>
          <w:rFonts w:ascii="Hand writing Mutlu" w:hAnsi="Hand writing Mutlu"/>
          <w:color w:val="7F7F7F"/>
          <w:sz w:val="44"/>
          <w:szCs w:val="44"/>
        </w:rPr>
        <w:t>ba</w:t>
      </w:r>
      <w:r w:rsidRPr="00491F3F">
        <w:rPr>
          <w:rFonts w:ascii="Hand writing Mutlu" w:hAnsi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/>
          <w:color w:val="7F7F7F"/>
          <w:sz w:val="44"/>
          <w:szCs w:val="44"/>
        </w:rPr>
        <w:t>na</w:t>
      </w:r>
      <w:r w:rsidRPr="00491F3F">
        <w:rPr>
          <w:rFonts w:ascii="Hand writing Mutlu" w:hAnsi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/>
          <w:color w:val="7F7F7F"/>
          <w:sz w:val="44"/>
          <w:szCs w:val="44"/>
        </w:rPr>
        <w:t>lon</w:t>
      </w:r>
      <w:r w:rsidRPr="00491F3F">
        <w:rPr>
          <w:rFonts w:ascii="Hand writing Mutlu" w:hAnsi="Hand writing Mutlu"/>
          <w:sz w:val="44"/>
          <w:szCs w:val="44"/>
        </w:rPr>
        <w:t xml:space="preserve"> al.</w:t>
      </w:r>
      <w:r>
        <w:rPr>
          <w:rFonts w:ascii="Hand writing Mutlu" w:hAnsi="Hand writing Mutlu"/>
          <w:sz w:val="44"/>
          <w:szCs w:val="44"/>
        </w:rPr>
        <w:t xml:space="preserve">              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</w:t>
      </w:r>
      <w:hyperlink r:id="rId10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0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2" type="#_x0000_t96" style="position:absolute;margin-left:328.9pt;margin-top:3.25pt;width:32.25pt;height:27.75pt;z-index:251658752"/>
        </w:pic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u</w:t>
      </w:r>
      <w:r w:rsidRPr="00405690">
        <w:rPr>
          <w:rFonts w:ascii="Hand writing Mutlu" w:hAnsi="Hand writing Mutlu"/>
          <w:color w:val="404040"/>
          <w:sz w:val="44"/>
          <w:szCs w:val="44"/>
        </w:rPr>
        <w:t>rak</w:t>
      </w:r>
      <w:r w:rsidRPr="00491F3F">
        <w:rPr>
          <w:rFonts w:ascii="Hand writing Mutlu" w:hAnsi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/>
          <w:color w:val="404040"/>
          <w:sz w:val="44"/>
          <w:szCs w:val="44"/>
        </w:rPr>
        <w:t>na</w:t>
      </w:r>
      <w:r w:rsidRPr="00491F3F">
        <w:rPr>
          <w:rFonts w:ascii="Hand writing Mutlu" w:hAnsi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/>
          <w:color w:val="404040"/>
          <w:sz w:val="44"/>
          <w:szCs w:val="44"/>
        </w:rPr>
        <w:t>lo</w:t>
      </w:r>
      <w:r w:rsidRPr="00491F3F">
        <w:rPr>
          <w:rFonts w:ascii="Hand writing Mutlu" w:hAnsi="Hand writing Mutlu"/>
          <w:sz w:val="44"/>
          <w:szCs w:val="44"/>
        </w:rPr>
        <w:t>nu at.</w:t>
      </w:r>
      <w:r>
        <w:rPr>
          <w:rFonts w:ascii="Hand writing Mutlu" w:hAnsi="Hand writing Mutlu"/>
          <w:sz w:val="44"/>
          <w:szCs w:val="44"/>
        </w:rPr>
        <w:t xml:space="preserve">             </w:t>
      </w:r>
      <w:hyperlink r:id="rId11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1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3" type="#_x0000_t96" style="position:absolute;margin-left:336.4pt;margin-top:3.4pt;width:32.25pt;height:27.75pt;z-index:251657728"/>
        </w:pict>
      </w:r>
      <w:r w:rsidRPr="00405690">
        <w:rPr>
          <w:rFonts w:ascii="Times New Roman" w:hAnsi="Times New Roman"/>
          <w:sz w:val="52"/>
          <w:szCs w:val="52"/>
        </w:rPr>
        <w:t>*</w: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u</w:t>
      </w:r>
      <w:r w:rsidRPr="00405690">
        <w:rPr>
          <w:rFonts w:ascii="Hand writing Mutlu" w:hAnsi="Hand writing Mutlu"/>
          <w:color w:val="404040"/>
          <w:sz w:val="44"/>
          <w:szCs w:val="44"/>
        </w:rPr>
        <w:t>se</w:t>
      </w:r>
      <w:r w:rsidRPr="00491F3F">
        <w:rPr>
          <w:rFonts w:ascii="Hand writing Mutlu" w:hAnsi="Hand writing Mutlu"/>
          <w:sz w:val="44"/>
          <w:szCs w:val="44"/>
        </w:rPr>
        <w:t xml:space="preserve"> bu</w:t>
      </w:r>
      <w:r w:rsidRPr="00405690">
        <w:rPr>
          <w:rFonts w:ascii="Hand writing Mutlu" w:hAnsi="Hand writing Mutlu"/>
          <w:color w:val="404040"/>
          <w:sz w:val="44"/>
          <w:szCs w:val="44"/>
        </w:rPr>
        <w:t>ra</w:t>
      </w:r>
      <w:r w:rsidRPr="00491F3F">
        <w:rPr>
          <w:rFonts w:ascii="Hand writing Mutlu" w:hAnsi="Hand writing Mutlu"/>
          <w:sz w:val="44"/>
          <w:szCs w:val="44"/>
        </w:rPr>
        <w:t>sı ba</w:t>
      </w:r>
      <w:r w:rsidRPr="00405690">
        <w:rPr>
          <w:rFonts w:ascii="Hand writing Mutlu" w:hAnsi="Hand writing Mutlu"/>
          <w:color w:val="404040"/>
          <w:sz w:val="44"/>
          <w:szCs w:val="44"/>
        </w:rPr>
        <w:t>da</w:t>
      </w:r>
      <w:r w:rsidRPr="00491F3F">
        <w:rPr>
          <w:rFonts w:ascii="Hand writing Mutlu" w:hAnsi="Hand writing Mutlu"/>
          <w:sz w:val="44"/>
          <w:szCs w:val="44"/>
        </w:rPr>
        <w:t>na</w:t>
      </w:r>
      <w:r w:rsidRPr="00405690">
        <w:rPr>
          <w:rFonts w:ascii="Hand writing Mutlu" w:hAnsi="Hand writing Mutlu"/>
          <w:color w:val="404040"/>
          <w:sz w:val="44"/>
          <w:szCs w:val="44"/>
        </w:rPr>
        <w:t>lı</w:t>
      </w:r>
      <w:r w:rsidRPr="00491F3F">
        <w:rPr>
          <w:rFonts w:ascii="Hand writing Mutlu" w:hAnsi="Hand writing Mutlu"/>
          <w:sz w:val="44"/>
          <w:szCs w:val="44"/>
        </w:rPr>
        <w:t xml:space="preserve"> mı.</w:t>
      </w:r>
      <w:r>
        <w:rPr>
          <w:rFonts w:ascii="Hand writing Mutlu" w:hAnsi="Hand writing Mutlu"/>
          <w:sz w:val="44"/>
          <w:szCs w:val="44"/>
        </w:rPr>
        <w:t xml:space="preserve">         </w:t>
      </w:r>
      <w:r w:rsidRPr="00435031">
        <w:rPr>
          <w:noProof/>
          <w:color w:val="0000FF"/>
          <w:lang w:eastAsia="tr-TR"/>
        </w:rPr>
        <w:t xml:space="preserve"> </w:t>
      </w:r>
      <w:hyperlink r:id="rId12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2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4" type="#_x0000_t96" style="position:absolute;margin-left:336.4pt;margin-top:4.3pt;width:32.25pt;height:27.75pt;z-index:251656704"/>
        </w:pict>
      </w:r>
      <w:r w:rsidRPr="00491F3F">
        <w:rPr>
          <w:rFonts w:ascii="Hand writing Mutlu" w:hAnsi="Hand writing Mutlu"/>
          <w:sz w:val="44"/>
          <w:szCs w:val="44"/>
        </w:rPr>
        <w:t>Bu</w:t>
      </w:r>
      <w:r w:rsidRPr="00405690">
        <w:rPr>
          <w:rFonts w:ascii="Hand writing Mutlu" w:hAnsi="Hand writing Mutlu"/>
          <w:color w:val="404040"/>
          <w:sz w:val="44"/>
          <w:szCs w:val="44"/>
        </w:rPr>
        <w:t>rak</w:t>
      </w:r>
      <w:r w:rsidRPr="00491F3F">
        <w:rPr>
          <w:rFonts w:ascii="Hand writing Mutlu" w:hAnsi="Hand writing Mutlu"/>
          <w:sz w:val="44"/>
          <w:szCs w:val="44"/>
        </w:rPr>
        <w:t xml:space="preserve"> o</w:t>
      </w:r>
      <w:r w:rsidRPr="00405690">
        <w:rPr>
          <w:rFonts w:ascii="Hand writing Mutlu" w:hAnsi="Hand writing Mutlu"/>
          <w:color w:val="404040"/>
          <w:sz w:val="44"/>
          <w:szCs w:val="44"/>
        </w:rPr>
        <w:t>ra</w:t>
      </w:r>
      <w:r w:rsidRPr="00491F3F">
        <w:rPr>
          <w:rFonts w:ascii="Hand writing Mutlu" w:hAnsi="Hand writing Mutlu"/>
          <w:sz w:val="44"/>
          <w:szCs w:val="44"/>
        </w:rPr>
        <w:t>sı ba</w:t>
      </w:r>
      <w:r w:rsidRPr="00405690">
        <w:rPr>
          <w:rFonts w:ascii="Hand writing Mutlu" w:hAnsi="Hand writing Mutlu"/>
          <w:color w:val="404040"/>
          <w:sz w:val="44"/>
          <w:szCs w:val="44"/>
        </w:rPr>
        <w:t>da</w:t>
      </w:r>
      <w:r w:rsidRPr="00491F3F">
        <w:rPr>
          <w:rFonts w:ascii="Hand writing Mutlu" w:hAnsi="Hand writing Mutlu"/>
          <w:sz w:val="44"/>
          <w:szCs w:val="44"/>
        </w:rPr>
        <w:t>na</w:t>
      </w:r>
      <w:r w:rsidRPr="00405690">
        <w:rPr>
          <w:rFonts w:ascii="Hand writing Mutlu" w:hAnsi="Hand writing Mutlu"/>
          <w:color w:val="404040"/>
          <w:sz w:val="44"/>
          <w:szCs w:val="44"/>
        </w:rPr>
        <w:t>lı</w:t>
      </w:r>
      <w:r w:rsidRPr="00491F3F">
        <w:rPr>
          <w:rFonts w:ascii="Hand writing Mutlu" w:hAnsi="Hand writing Mutlu"/>
          <w:sz w:val="44"/>
          <w:szCs w:val="44"/>
        </w:rPr>
        <w:t xml:space="preserve"> o</w:t>
      </w:r>
      <w:r w:rsidRPr="00405690">
        <w:rPr>
          <w:rFonts w:ascii="Hand writing Mutlu" w:hAnsi="Hand writing Mutlu"/>
          <w:color w:val="404040"/>
          <w:sz w:val="44"/>
          <w:szCs w:val="44"/>
        </w:rPr>
        <w:t>tur</w:t>
      </w:r>
      <w:r w:rsidRPr="00491F3F">
        <w:rPr>
          <w:rFonts w:ascii="Hand writing Mutlu" w:hAnsi="Hand writing Mutlu"/>
          <w:sz w:val="44"/>
          <w:szCs w:val="44"/>
        </w:rPr>
        <w:t>ma</w:t>
      </w:r>
      <w:r>
        <w:rPr>
          <w:rFonts w:ascii="Hand writing Mutlu" w:hAnsi="Hand writing Mutlu"/>
          <w:sz w:val="44"/>
          <w:szCs w:val="44"/>
        </w:rPr>
        <w:t xml:space="preserve">      </w:t>
      </w:r>
      <w:hyperlink r:id="rId13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3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  <w:r w:rsidRPr="00491F3F">
        <w:rPr>
          <w:rFonts w:ascii="Hand writing Mutlu" w:hAnsi="Hand writing Mutlu"/>
          <w:sz w:val="44"/>
          <w:szCs w:val="44"/>
        </w:rPr>
        <w:t>.</w:t>
      </w:r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5" type="#_x0000_t96" style="position:absolute;margin-left:336.4pt;margin-top:2.95pt;width:32.25pt;height:27.75pt;z-index:251652608"/>
        </w:pict>
      </w:r>
      <w:r w:rsidRPr="00405690">
        <w:rPr>
          <w:rFonts w:ascii="Times New Roman" w:hAnsi="Times New Roman"/>
          <w:sz w:val="52"/>
          <w:szCs w:val="52"/>
        </w:rPr>
        <w:t>*</w:t>
      </w:r>
      <w:r>
        <w:rPr>
          <w:rFonts w:ascii="Hand writing Mutlu" w:hAnsi="Hand writing Mutlu"/>
          <w:sz w:val="44"/>
          <w:szCs w:val="44"/>
        </w:rPr>
        <w:t>A</w:t>
      </w:r>
      <w:r w:rsidRPr="00491F3F">
        <w:rPr>
          <w:rFonts w:ascii="Hand writing Mutlu" w:hAnsi="Hand writing Mutlu"/>
          <w:sz w:val="44"/>
          <w:szCs w:val="44"/>
        </w:rPr>
        <w:t>b</w:t>
      </w:r>
      <w:r w:rsidRPr="00405690">
        <w:rPr>
          <w:rFonts w:ascii="Hand writing Mutlu" w:hAnsi="Hand writing Mutlu"/>
          <w:color w:val="404040"/>
          <w:sz w:val="44"/>
          <w:szCs w:val="44"/>
        </w:rPr>
        <w:t>la</w:t>
      </w:r>
      <w:r w:rsidRPr="00491F3F">
        <w:rPr>
          <w:rFonts w:ascii="Hand writing Mutlu" w:hAnsi="Hand writing Mutlu"/>
          <w:sz w:val="44"/>
          <w:szCs w:val="44"/>
        </w:rPr>
        <w:t xml:space="preserve"> bu se</w:t>
      </w:r>
      <w:r w:rsidRPr="00405690">
        <w:rPr>
          <w:rFonts w:ascii="Hand writing Mutlu" w:hAnsi="Hand writing Mutlu"/>
          <w:color w:val="404040"/>
          <w:sz w:val="44"/>
          <w:szCs w:val="44"/>
        </w:rPr>
        <w:t>nin</w:t>
      </w:r>
      <w:r w:rsidRPr="00491F3F">
        <w:rPr>
          <w:rFonts w:ascii="Hand writing Mutlu" w:hAnsi="Hand writing Mutlu"/>
          <w:sz w:val="44"/>
          <w:szCs w:val="44"/>
        </w:rPr>
        <w:t xml:space="preserve"> mi?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</w:t>
      </w:r>
      <w:r>
        <w:rPr>
          <w:rFonts w:ascii="Hand writing Mutlu" w:hAnsi="Hand writing Mutlu"/>
          <w:sz w:val="44"/>
          <w:szCs w:val="44"/>
        </w:rPr>
        <w:t xml:space="preserve">  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14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4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251575" w:rsidRDefault="00EC7C61" w:rsidP="00E557F6">
      <w:pPr>
        <w:jc w:val="center"/>
        <w:rPr>
          <w:rFonts w:ascii="Times New Roman" w:hAnsi="Times New Roman"/>
          <w:sz w:val="40"/>
        </w:rPr>
      </w:pPr>
      <w:r>
        <w:rPr>
          <w:noProof/>
          <w:lang w:eastAsia="tr-TR"/>
        </w:rPr>
        <w:pict>
          <v:shape id="_x0000_s1036" type="#_x0000_t96" style="position:absolute;left:0;text-align:left;margin-left:336.4pt;margin-top:3.9pt;width:32.25pt;height:27.75pt;z-index:251651584"/>
        </w:pict>
      </w:r>
      <w:r>
        <w:rPr>
          <w:rFonts w:ascii="Hand writing Mutlu" w:hAnsi="Hand writing Mutlu"/>
          <w:sz w:val="44"/>
          <w:szCs w:val="44"/>
        </w:rPr>
        <w:t>E</w:t>
      </w:r>
      <w:r w:rsidRPr="00491F3F">
        <w:rPr>
          <w:rFonts w:ascii="Hand writing Mutlu" w:hAnsi="Hand writing Mutlu"/>
          <w:sz w:val="44"/>
          <w:szCs w:val="44"/>
        </w:rPr>
        <w:t>b</w:t>
      </w:r>
      <w:r w:rsidRPr="00405690">
        <w:rPr>
          <w:rFonts w:ascii="Hand writing Mutlu" w:hAnsi="Hand writing Mutlu"/>
          <w:color w:val="404040"/>
          <w:sz w:val="44"/>
          <w:szCs w:val="44"/>
        </w:rPr>
        <w:t>ru</w:t>
      </w:r>
      <w:r w:rsidRPr="00491F3F">
        <w:rPr>
          <w:rFonts w:ascii="Hand writing Mutlu" w:hAnsi="Hand writing Mutlu"/>
          <w:sz w:val="44"/>
          <w:szCs w:val="44"/>
        </w:rPr>
        <w:t xml:space="preserve"> o be</w:t>
      </w:r>
      <w:r w:rsidRPr="00405690">
        <w:rPr>
          <w:rFonts w:ascii="Hand writing Mutlu" w:hAnsi="Hand writing Mutlu"/>
          <w:color w:val="404040"/>
          <w:sz w:val="44"/>
          <w:szCs w:val="44"/>
        </w:rPr>
        <w:t>nim</w:t>
      </w:r>
      <w:r w:rsidRPr="00491F3F">
        <w:rPr>
          <w:rFonts w:ascii="Hand writing Mutlu" w:hAnsi="Hand writing Mutlu"/>
          <w:sz w:val="44"/>
          <w:szCs w:val="44"/>
        </w:rPr>
        <w:t>.</w:t>
      </w:r>
      <w:r>
        <w:rPr>
          <w:rFonts w:ascii="Hand writing Mutlu" w:hAnsi="Hand writing Mutlu"/>
          <w:sz w:val="44"/>
          <w:szCs w:val="44"/>
        </w:rPr>
        <w:t xml:space="preserve"> </w:t>
      </w:r>
      <w:hyperlink r:id="rId15" w:history="1">
        <w:r w:rsidRPr="001E4547">
          <w:rPr>
            <w:rStyle w:val="Hyperlink"/>
            <w:rFonts w:ascii="Times New Roman" w:hAnsi="Times New Roman"/>
            <w:sz w:val="40"/>
          </w:rPr>
          <w:t>www.sorubak.com</w:t>
        </w:r>
      </w:hyperlink>
      <w:r>
        <w:rPr>
          <w:rFonts w:ascii="Times New Roman" w:hAnsi="Times New Roman"/>
          <w:sz w:val="40"/>
        </w:rPr>
        <w:t xml:space="preserve"> </w:t>
      </w:r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                                                  </w:t>
      </w:r>
      <w:hyperlink r:id="rId16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5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7" type="#_x0000_t96" style="position:absolute;margin-left:336.4pt;margin-top:2.55pt;width:32.25pt;height:27.75pt;z-index:251650560"/>
        </w:pict>
      </w:r>
      <w:r>
        <w:rPr>
          <w:rFonts w:ascii="Hand writing Mutlu" w:hAnsi="Hand writing Mutlu"/>
          <w:sz w:val="44"/>
          <w:szCs w:val="44"/>
        </w:rPr>
        <w:t>A</w:t>
      </w:r>
      <w:r w:rsidRPr="00491F3F">
        <w:rPr>
          <w:rFonts w:ascii="Hand writing Mutlu" w:hAnsi="Hand writing Mutlu"/>
          <w:sz w:val="44"/>
          <w:szCs w:val="44"/>
        </w:rPr>
        <w:t>b</w:t>
      </w:r>
      <w:r w:rsidRPr="00405690">
        <w:rPr>
          <w:rFonts w:ascii="Hand writing Mutlu" w:hAnsi="Hand writing Mutlu"/>
          <w:color w:val="404040"/>
          <w:sz w:val="44"/>
          <w:szCs w:val="44"/>
        </w:rPr>
        <w:t>la</w:t>
      </w:r>
      <w:r w:rsidRPr="00491F3F">
        <w:rPr>
          <w:rFonts w:ascii="Hand writing Mutlu" w:hAnsi="Hand writing Mutlu"/>
          <w:sz w:val="44"/>
          <w:szCs w:val="44"/>
        </w:rPr>
        <w:t xml:space="preserve"> bu ne</w:t>
      </w:r>
      <w:r w:rsidRPr="00405690">
        <w:rPr>
          <w:rFonts w:ascii="Hand writing Mutlu" w:hAnsi="Hand writing Mutlu"/>
          <w:color w:val="404040"/>
          <w:sz w:val="44"/>
          <w:szCs w:val="44"/>
        </w:rPr>
        <w:t>dir</w:t>
      </w:r>
      <w:r w:rsidRPr="00491F3F">
        <w:rPr>
          <w:rFonts w:ascii="Hand writing Mutlu" w:hAnsi="Hand writing Mutlu"/>
          <w:sz w:val="44"/>
          <w:szCs w:val="44"/>
        </w:rPr>
        <w:t>?</w:t>
      </w:r>
      <w:r>
        <w:rPr>
          <w:rFonts w:ascii="Hand writing Mutlu" w:hAnsi="Hand writing Mutlu"/>
          <w:sz w:val="44"/>
          <w:szCs w:val="44"/>
        </w:rPr>
        <w:t xml:space="preserve">        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17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6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8" type="#_x0000_t96" style="position:absolute;margin-left:340.9pt;margin-top:-.3pt;width:32.25pt;height:27.75pt;z-index:251648512"/>
        </w:pict>
      </w:r>
      <w:r w:rsidRPr="00405690">
        <w:rPr>
          <w:rFonts w:ascii="Times New Roman" w:hAnsi="Times New Roman"/>
          <w:sz w:val="52"/>
          <w:szCs w:val="52"/>
        </w:rPr>
        <w:t>*</w:t>
      </w:r>
      <w:r>
        <w:rPr>
          <w:rFonts w:ascii="Hand writing Mutlu" w:hAnsi="Hand writing Mutlu"/>
          <w:sz w:val="44"/>
          <w:szCs w:val="44"/>
        </w:rPr>
        <w:t>E</w:t>
      </w:r>
      <w:r w:rsidRPr="00491F3F">
        <w:rPr>
          <w:rFonts w:ascii="Hand writing Mutlu" w:hAnsi="Hand writing Mutlu"/>
          <w:sz w:val="44"/>
          <w:szCs w:val="44"/>
        </w:rPr>
        <w:t>b</w:t>
      </w:r>
      <w:r w:rsidRPr="00405690">
        <w:rPr>
          <w:rFonts w:ascii="Hand writing Mutlu" w:hAnsi="Hand writing Mutlu"/>
          <w:color w:val="404040"/>
          <w:sz w:val="44"/>
          <w:szCs w:val="44"/>
        </w:rPr>
        <w:t>ru</w:t>
      </w:r>
      <w:r w:rsidRPr="00491F3F">
        <w:rPr>
          <w:rFonts w:ascii="Hand writing Mutlu" w:hAnsi="Hand writing Mutlu"/>
          <w:sz w:val="44"/>
          <w:szCs w:val="44"/>
        </w:rPr>
        <w:t xml:space="preserve"> o bal</w:t>
      </w:r>
      <w:r w:rsidRPr="00405690">
        <w:rPr>
          <w:rFonts w:ascii="Hand writing Mutlu" w:hAnsi="Hand writing Mutlu"/>
          <w:color w:val="404040"/>
          <w:sz w:val="44"/>
          <w:szCs w:val="44"/>
        </w:rPr>
        <w:t>lı</w:t>
      </w:r>
      <w:r w:rsidRPr="00491F3F">
        <w:rPr>
          <w:rFonts w:ascii="Hand writing Mutlu" w:hAnsi="Hand writing Mutlu"/>
          <w:sz w:val="44"/>
          <w:szCs w:val="44"/>
        </w:rPr>
        <w:t xml:space="preserve"> ek</w:t>
      </w:r>
      <w:r w:rsidRPr="00405690">
        <w:rPr>
          <w:rFonts w:ascii="Hand writing Mutlu" w:hAnsi="Hand writing Mutlu"/>
          <w:color w:val="404040"/>
          <w:sz w:val="44"/>
          <w:szCs w:val="44"/>
        </w:rPr>
        <w:t>mek</w:t>
      </w:r>
      <w:r w:rsidRPr="00491F3F">
        <w:rPr>
          <w:rFonts w:ascii="Hand writing Mutlu" w:hAnsi="Hand writing Mutlu"/>
          <w:sz w:val="44"/>
          <w:szCs w:val="44"/>
        </w:rPr>
        <w:t>.</w:t>
      </w:r>
      <w:r>
        <w:rPr>
          <w:rFonts w:ascii="Hand writing Mutlu" w:hAnsi="Hand writing Mutlu"/>
          <w:sz w:val="44"/>
          <w:szCs w:val="44"/>
        </w:rPr>
        <w:t xml:space="preserve">   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18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7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9" type="#_x0000_t96" style="position:absolute;margin-left:340.9pt;margin-top:2.85pt;width:32.25pt;height:27.75pt;z-index:251660800"/>
        </w:pic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</w:t>
      </w:r>
      <w:r w:rsidRPr="00405690">
        <w:rPr>
          <w:rFonts w:ascii="Hand writing Mutlu" w:hAnsi="Hand writing Mutlu"/>
          <w:color w:val="404040"/>
          <w:sz w:val="44"/>
          <w:szCs w:val="44"/>
        </w:rPr>
        <w:t>nu</w:t>
      </w:r>
      <w:r w:rsidRPr="00491F3F">
        <w:rPr>
          <w:rFonts w:ascii="Hand writing Mutlu" w:hAnsi="Hand writing Mutlu"/>
          <w:sz w:val="44"/>
          <w:szCs w:val="44"/>
        </w:rPr>
        <w:t xml:space="preserve"> ile buse bu</w:t>
      </w:r>
      <w:r w:rsidRPr="00405690">
        <w:rPr>
          <w:rFonts w:ascii="Hand writing Mutlu" w:hAnsi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/>
          <w:sz w:val="44"/>
          <w:szCs w:val="44"/>
        </w:rPr>
        <w:t>da mı ?</w:t>
      </w:r>
      <w:r>
        <w:rPr>
          <w:rFonts w:ascii="Hand writing Mutlu" w:hAnsi="Hand writing Mutlu"/>
          <w:sz w:val="44"/>
          <w:szCs w:val="44"/>
        </w:rPr>
        <w:t xml:space="preserve">         </w:t>
      </w:r>
      <w:r w:rsidRPr="00435031">
        <w:rPr>
          <w:noProof/>
          <w:color w:val="0000FF"/>
          <w:lang w:eastAsia="tr-TR"/>
        </w:rPr>
        <w:t xml:space="preserve"> </w:t>
      </w:r>
      <w:hyperlink r:id="rId19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8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40" type="#_x0000_t96" style="position:absolute;margin-left:340.9pt;margin-top:3.75pt;width:32.25pt;height:27.75pt;z-index:251661824"/>
        </w:pic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</w:t>
      </w:r>
      <w:r w:rsidRPr="00786992">
        <w:rPr>
          <w:rFonts w:ascii="Hand writing Mutlu" w:hAnsi="Hand writing Mutlu"/>
          <w:color w:val="262626"/>
          <w:sz w:val="44"/>
          <w:szCs w:val="44"/>
        </w:rPr>
        <w:t>ba</w:t>
      </w:r>
      <w:r w:rsidRPr="00491F3F">
        <w:rPr>
          <w:rFonts w:ascii="Hand writing Mutlu" w:hAnsi="Hand writing Mutlu"/>
          <w:sz w:val="44"/>
          <w:szCs w:val="44"/>
        </w:rPr>
        <w:t xml:space="preserve"> ba</w:t>
      </w:r>
      <w:r w:rsidRPr="00786992">
        <w:rPr>
          <w:rFonts w:ascii="Hand writing Mutlu" w:hAnsi="Hand writing Mutlu"/>
          <w:color w:val="595959"/>
          <w:sz w:val="44"/>
          <w:szCs w:val="44"/>
        </w:rPr>
        <w:t>na</w:t>
      </w:r>
      <w:r w:rsidRPr="00491F3F">
        <w:rPr>
          <w:rFonts w:ascii="Hand writing Mutlu" w:hAnsi="Hand writing Mutlu"/>
          <w:sz w:val="44"/>
          <w:szCs w:val="44"/>
        </w:rPr>
        <w:t xml:space="preserve"> bir ta</w:t>
      </w:r>
      <w:r w:rsidRPr="00786992">
        <w:rPr>
          <w:rFonts w:ascii="Hand writing Mutlu" w:hAnsi="Hand writing Mutlu"/>
          <w:color w:val="262626"/>
          <w:sz w:val="44"/>
          <w:szCs w:val="44"/>
        </w:rPr>
        <w:t>ne</w:t>
      </w:r>
      <w:r w:rsidRPr="00491F3F">
        <w:rPr>
          <w:rFonts w:ascii="Hand writing Mutlu" w:hAnsi="Hand writing Mutlu"/>
          <w:sz w:val="44"/>
          <w:szCs w:val="44"/>
        </w:rPr>
        <w:t xml:space="preserve"> a</w:t>
      </w:r>
      <w:r w:rsidRPr="00786992">
        <w:rPr>
          <w:rFonts w:ascii="Hand writing Mutlu" w:hAnsi="Hand writing Mutlu"/>
          <w:color w:val="262626"/>
          <w:sz w:val="44"/>
          <w:szCs w:val="44"/>
        </w:rPr>
        <w:t>ra</w:t>
      </w:r>
      <w:r w:rsidRPr="00491F3F">
        <w:rPr>
          <w:rFonts w:ascii="Hand writing Mutlu" w:hAnsi="Hand writing Mutlu"/>
          <w:sz w:val="44"/>
          <w:szCs w:val="44"/>
        </w:rPr>
        <w:t>ba al.</w:t>
      </w:r>
      <w:r>
        <w:rPr>
          <w:rFonts w:ascii="Hand writing Mutlu" w:hAnsi="Hand writing Mutlu"/>
          <w:sz w:val="44"/>
          <w:szCs w:val="44"/>
        </w:rPr>
        <w:t xml:space="preserve">      </w:t>
      </w:r>
      <w:r w:rsidRPr="00435031">
        <w:rPr>
          <w:noProof/>
          <w:color w:val="0000FF"/>
          <w:lang w:eastAsia="tr-TR"/>
        </w:rPr>
        <w:t xml:space="preserve"> </w:t>
      </w:r>
      <w:hyperlink r:id="rId20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39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41" type="#_x0000_t96" style="position:absolute;margin-left:344.65pt;margin-top:6.15pt;width:32.25pt;height:27.75pt;z-index:251662848"/>
        </w:pic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abam ba</w:t>
      </w:r>
      <w:r w:rsidRPr="00786992">
        <w:rPr>
          <w:rFonts w:ascii="Hand writing Mutlu" w:hAnsi="Hand writing Mutlu"/>
          <w:color w:val="262626"/>
          <w:sz w:val="44"/>
          <w:szCs w:val="44"/>
        </w:rPr>
        <w:t>na</w:t>
      </w:r>
      <w:r w:rsidRPr="00491F3F">
        <w:rPr>
          <w:rFonts w:ascii="Hand writing Mutlu" w:hAnsi="Hand writing Mutlu"/>
          <w:sz w:val="44"/>
          <w:szCs w:val="44"/>
        </w:rPr>
        <w:t xml:space="preserve"> a</w:t>
      </w:r>
      <w:r w:rsidRPr="00405690">
        <w:rPr>
          <w:rFonts w:ascii="Hand writing Mutlu" w:hAnsi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/>
          <w:sz w:val="44"/>
          <w:szCs w:val="44"/>
        </w:rPr>
        <w:t>ba aldı.</w:t>
      </w:r>
      <w:r>
        <w:rPr>
          <w:rFonts w:ascii="Hand writing Mutlu" w:hAnsi="Hand writing Mutlu"/>
          <w:sz w:val="44"/>
          <w:szCs w:val="44"/>
        </w:rPr>
        <w:t xml:space="preserve">            </w:t>
      </w:r>
      <w:r w:rsidRPr="00435031">
        <w:rPr>
          <w:noProof/>
          <w:color w:val="0000FF"/>
          <w:lang w:eastAsia="tr-TR"/>
        </w:rPr>
        <w:t xml:space="preserve"> </w:t>
      </w:r>
      <w:hyperlink r:id="rId21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40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42" type="#_x0000_t96" style="position:absolute;margin-left:340.9pt;margin-top:4.1pt;width:32.25pt;height:27.75pt;z-index:251663872"/>
        </w:pic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</w:t>
      </w:r>
      <w:r w:rsidRPr="00786992">
        <w:rPr>
          <w:rFonts w:ascii="Hand writing Mutlu" w:hAnsi="Hand writing Mutlu"/>
          <w:color w:val="262626"/>
          <w:sz w:val="44"/>
          <w:szCs w:val="44"/>
        </w:rPr>
        <w:t>nu</w:t>
      </w:r>
      <w:r w:rsidRPr="00491F3F">
        <w:rPr>
          <w:rFonts w:ascii="Hand writing Mutlu" w:hAnsi="Hand writing Mutlu"/>
          <w:sz w:val="44"/>
          <w:szCs w:val="44"/>
        </w:rPr>
        <w:t xml:space="preserve"> bu bi</w:t>
      </w:r>
      <w:r w:rsidRPr="00786992">
        <w:rPr>
          <w:rFonts w:ascii="Hand writing Mutlu" w:hAnsi="Hand writing Mutlu"/>
          <w:color w:val="262626"/>
          <w:sz w:val="44"/>
          <w:szCs w:val="44"/>
        </w:rPr>
        <w:t>na</w:t>
      </w:r>
      <w:r w:rsidRPr="00491F3F">
        <w:rPr>
          <w:rFonts w:ascii="Hand writing Mutlu" w:hAnsi="Hand writing Mutlu"/>
          <w:sz w:val="44"/>
          <w:szCs w:val="44"/>
        </w:rPr>
        <w:t xml:space="preserve"> o</w:t>
      </w:r>
      <w:r w:rsidRPr="00786992">
        <w:rPr>
          <w:rFonts w:ascii="Hand writing Mutlu" w:hAnsi="Hand writing Mutlu"/>
          <w:color w:val="262626"/>
          <w:sz w:val="44"/>
          <w:szCs w:val="44"/>
        </w:rPr>
        <w:t>kul</w:t>
      </w:r>
      <w:r w:rsidRPr="00491F3F">
        <w:rPr>
          <w:rFonts w:ascii="Hand writing Mutlu" w:hAnsi="Hand writing Mutlu"/>
          <w:sz w:val="44"/>
          <w:szCs w:val="44"/>
        </w:rPr>
        <w:t xml:space="preserve"> ol</w:t>
      </w:r>
      <w:r w:rsidRPr="00786992">
        <w:rPr>
          <w:rFonts w:ascii="Hand writing Mutlu" w:hAnsi="Hand writing Mutlu"/>
          <w:color w:val="262626"/>
          <w:sz w:val="44"/>
          <w:szCs w:val="44"/>
        </w:rPr>
        <w:t>du</w:t>
      </w:r>
      <w:r w:rsidRPr="00491F3F">
        <w:rPr>
          <w:rFonts w:ascii="Hand writing Mutlu" w:hAnsi="Hand writing Mutlu"/>
          <w:sz w:val="44"/>
          <w:szCs w:val="44"/>
        </w:rPr>
        <w:t>.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</w:t>
      </w:r>
      <w:hyperlink r:id="rId22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41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43" type="#_x0000_t96" style="position:absolute;margin-left:344.65pt;margin-top:5.75pt;width:32.25pt;height:27.75pt;z-index:251664896"/>
        </w:pic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</w:t>
      </w:r>
      <w:r w:rsidRPr="00786992">
        <w:rPr>
          <w:rFonts w:ascii="Hand writing Mutlu" w:hAnsi="Hand writing Mutlu"/>
          <w:color w:val="262626"/>
          <w:sz w:val="44"/>
          <w:szCs w:val="44"/>
        </w:rPr>
        <w:t>ba</w:t>
      </w:r>
      <w:r w:rsidRPr="00491F3F">
        <w:rPr>
          <w:rFonts w:ascii="Hand writing Mutlu" w:hAnsi="Hand writing Mutlu"/>
          <w:sz w:val="44"/>
          <w:szCs w:val="44"/>
        </w:rPr>
        <w:t xml:space="preserve"> ek</w:t>
      </w:r>
      <w:r w:rsidRPr="00405690">
        <w:rPr>
          <w:rFonts w:ascii="Hand writing Mutlu" w:hAnsi="Hand writing Mutlu"/>
          <w:color w:val="FF0000"/>
          <w:sz w:val="44"/>
          <w:szCs w:val="44"/>
        </w:rPr>
        <w:t>mek</w:t>
      </w:r>
      <w:r w:rsidRPr="00491F3F">
        <w:rPr>
          <w:rFonts w:ascii="Hand writing Mutlu" w:hAnsi="Hand writing Mutlu"/>
          <w:sz w:val="44"/>
          <w:szCs w:val="44"/>
        </w:rPr>
        <w:t xml:space="preserve"> böl,kek kes.</w:t>
      </w:r>
      <w:r>
        <w:rPr>
          <w:rFonts w:ascii="Hand writing Mutlu" w:hAnsi="Hand writing Mutlu"/>
          <w:sz w:val="44"/>
          <w:szCs w:val="44"/>
        </w:rPr>
        <w:t xml:space="preserve">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23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42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44" type="#_x0000_t96" style="position:absolute;margin-left:344.65pt;margin-top:5.9pt;width:32.25pt;height:27.75pt;z-index:251666944"/>
        </w:pic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</w:t>
      </w:r>
      <w:r w:rsidRPr="00786992">
        <w:rPr>
          <w:rFonts w:ascii="Hand writing Mutlu" w:hAnsi="Hand writing Mutlu"/>
          <w:color w:val="262626"/>
          <w:sz w:val="44"/>
          <w:szCs w:val="44"/>
        </w:rPr>
        <w:t>ba</w:t>
      </w:r>
      <w:r w:rsidRPr="00491F3F">
        <w:rPr>
          <w:rFonts w:ascii="Hand writing Mutlu" w:hAnsi="Hand writing Mutlu"/>
          <w:sz w:val="44"/>
          <w:szCs w:val="44"/>
        </w:rPr>
        <w:t xml:space="preserve"> bu bina be</w:t>
      </w:r>
      <w:r w:rsidRPr="00786992">
        <w:rPr>
          <w:rFonts w:ascii="Hand writing Mutlu" w:hAnsi="Hand writing Mutlu"/>
          <w:color w:val="262626"/>
          <w:sz w:val="44"/>
          <w:szCs w:val="44"/>
        </w:rPr>
        <w:t>ton</w:t>
      </w:r>
      <w:r w:rsidRPr="00491F3F">
        <w:rPr>
          <w:rFonts w:ascii="Hand writing Mutlu" w:hAnsi="Hand writing Mutlu"/>
          <w:sz w:val="44"/>
          <w:szCs w:val="44"/>
        </w:rPr>
        <w:t xml:space="preserve"> bina mı?</w:t>
      </w:r>
      <w:r>
        <w:rPr>
          <w:rFonts w:ascii="Hand writing Mutlu" w:hAnsi="Hand writing Mutlu"/>
          <w:sz w:val="44"/>
          <w:szCs w:val="44"/>
        </w:rPr>
        <w:t xml:space="preserve">       </w:t>
      </w:r>
      <w:r w:rsidRPr="00435031">
        <w:rPr>
          <w:noProof/>
          <w:color w:val="0000FF"/>
          <w:lang w:eastAsia="tr-TR"/>
        </w:rPr>
        <w:t xml:space="preserve"> </w:t>
      </w:r>
      <w:hyperlink r:id="rId24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43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45" type="#_x0000_t96" style="position:absolute;margin-left:344.65pt;margin-top:4.55pt;width:32.25pt;height:27.75pt;z-index:251665920"/>
        </w:pict>
      </w:r>
      <w:r>
        <w:rPr>
          <w:rFonts w:ascii="Hand writing Mutlu" w:hAnsi="Hand writing Mutlu"/>
          <w:sz w:val="44"/>
          <w:szCs w:val="44"/>
        </w:rPr>
        <w:t>B</w:t>
      </w:r>
      <w:r w:rsidRPr="00491F3F">
        <w:rPr>
          <w:rFonts w:ascii="Hand writing Mutlu" w:hAnsi="Hand writing Mutlu"/>
          <w:sz w:val="44"/>
          <w:szCs w:val="44"/>
        </w:rPr>
        <w:t>anu bu bu</w:t>
      </w:r>
      <w:r w:rsidRPr="00405690">
        <w:rPr>
          <w:rFonts w:ascii="Hand writing Mutlu" w:hAnsi="Hand writing Mutlu"/>
          <w:color w:val="FF0000"/>
          <w:sz w:val="44"/>
          <w:szCs w:val="44"/>
        </w:rPr>
        <w:t>lut</w:t>
      </w:r>
      <w:r w:rsidRPr="00491F3F">
        <w:rPr>
          <w:rFonts w:ascii="Hand writing Mutlu" w:hAnsi="Hand writing Mutlu"/>
          <w:sz w:val="44"/>
          <w:szCs w:val="44"/>
        </w:rPr>
        <w:t>ları boya.</w:t>
      </w:r>
      <w:r>
        <w:rPr>
          <w:rFonts w:ascii="Hand writing Mutlu" w:hAnsi="Hand writing Mutlu"/>
          <w:sz w:val="44"/>
          <w:szCs w:val="44"/>
        </w:rPr>
        <w:t xml:space="preserve">            </w:t>
      </w:r>
      <w:r w:rsidRPr="00435031">
        <w:rPr>
          <w:noProof/>
          <w:color w:val="0000FF"/>
          <w:lang w:eastAsia="tr-TR"/>
        </w:rPr>
        <w:t xml:space="preserve"> </w:t>
      </w:r>
      <w:hyperlink r:id="rId25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44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p w:rsidR="00EC7C61" w:rsidRPr="00491F3F" w:rsidRDefault="00EC7C61" w:rsidP="00491F3F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46" type="#_x0000_t96" style="position:absolute;margin-left:344.65pt;margin-top:6.95pt;width:32.25pt;height:27.75pt;z-index:251667968"/>
        </w:pict>
      </w:r>
      <w:r w:rsidRPr="00491F3F">
        <w:rPr>
          <w:rFonts w:ascii="Hand writing Mutlu" w:hAnsi="Hand writing Mutlu"/>
          <w:sz w:val="44"/>
          <w:szCs w:val="44"/>
        </w:rPr>
        <w:t>Res</w:t>
      </w:r>
      <w:r w:rsidRPr="00405690">
        <w:rPr>
          <w:rFonts w:ascii="Hand writing Mutlu" w:hAnsi="Hand writing Mutlu"/>
          <w:color w:val="FF0000"/>
          <w:sz w:val="44"/>
          <w:szCs w:val="44"/>
        </w:rPr>
        <w:t>mi</w:t>
      </w:r>
      <w:r w:rsidRPr="00491F3F">
        <w:rPr>
          <w:rFonts w:ascii="Hand writing Mutlu" w:hAnsi="Hand writing Mutlu"/>
          <w:sz w:val="44"/>
          <w:szCs w:val="44"/>
        </w:rPr>
        <w:t>ni böy</w:t>
      </w:r>
      <w:r w:rsidRPr="00405690">
        <w:rPr>
          <w:rFonts w:ascii="Hand writing Mutlu" w:hAnsi="Hand writing Mutlu"/>
          <w:color w:val="FF0000"/>
          <w:sz w:val="44"/>
          <w:szCs w:val="44"/>
        </w:rPr>
        <w:t>le</w:t>
      </w:r>
      <w:r w:rsidRPr="00491F3F">
        <w:rPr>
          <w:rFonts w:ascii="Hand writing Mutlu" w:hAnsi="Hand writing Mutlu"/>
          <w:sz w:val="44"/>
          <w:szCs w:val="44"/>
        </w:rPr>
        <w:t xml:space="preserve"> ta</w:t>
      </w:r>
      <w:r w:rsidRPr="00405690">
        <w:rPr>
          <w:rFonts w:ascii="Hand writing Mutlu" w:hAnsi="Hand writing Mutlu"/>
          <w:color w:val="FF0000"/>
          <w:sz w:val="44"/>
          <w:szCs w:val="44"/>
        </w:rPr>
        <w:t>mam</w:t>
      </w:r>
      <w:r w:rsidRPr="00491F3F">
        <w:rPr>
          <w:rFonts w:ascii="Hand writing Mutlu" w:hAnsi="Hand writing Mutlu"/>
          <w:sz w:val="44"/>
          <w:szCs w:val="44"/>
        </w:rPr>
        <w:t>la.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         </w:t>
      </w:r>
      <w:hyperlink r:id="rId26" w:history="1">
        <w:r w:rsidRPr="00D33FE0">
          <w:rPr>
            <w:rFonts w:ascii="Hand writing Mutlu" w:hAnsi="Hand writing Mutlu"/>
            <w:noProof/>
            <w:sz w:val="44"/>
            <w:szCs w:val="44"/>
            <w:lang w:eastAsia="tr-TR"/>
          </w:rPr>
          <w:pict>
            <v:shape id="_x0000_i1045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5" o:title=""/>
            </v:shape>
          </w:pict>
        </w:r>
      </w:hyperlink>
    </w:p>
    <w:sectPr w:rsidR="00EC7C61" w:rsidRPr="00491F3F" w:rsidSect="00786992">
      <w:pgSz w:w="11906" w:h="16838"/>
      <w:pgMar w:top="568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F3F"/>
    <w:rsid w:val="00003644"/>
    <w:rsid w:val="00010A90"/>
    <w:rsid w:val="00011440"/>
    <w:rsid w:val="00020879"/>
    <w:rsid w:val="00021B3A"/>
    <w:rsid w:val="00024FC8"/>
    <w:rsid w:val="00027F12"/>
    <w:rsid w:val="0003210C"/>
    <w:rsid w:val="0003282F"/>
    <w:rsid w:val="000410F6"/>
    <w:rsid w:val="00052E35"/>
    <w:rsid w:val="00054ECD"/>
    <w:rsid w:val="00064762"/>
    <w:rsid w:val="0006622D"/>
    <w:rsid w:val="00071044"/>
    <w:rsid w:val="0008310B"/>
    <w:rsid w:val="00091A05"/>
    <w:rsid w:val="000B1E95"/>
    <w:rsid w:val="000B6CE7"/>
    <w:rsid w:val="000C670A"/>
    <w:rsid w:val="000C674D"/>
    <w:rsid w:val="000E0F75"/>
    <w:rsid w:val="000E64BF"/>
    <w:rsid w:val="000F5109"/>
    <w:rsid w:val="000F71FF"/>
    <w:rsid w:val="00125EC3"/>
    <w:rsid w:val="0013438F"/>
    <w:rsid w:val="00136DB3"/>
    <w:rsid w:val="0015387B"/>
    <w:rsid w:val="0015676F"/>
    <w:rsid w:val="00157ABA"/>
    <w:rsid w:val="00165739"/>
    <w:rsid w:val="00166238"/>
    <w:rsid w:val="00176501"/>
    <w:rsid w:val="001773BC"/>
    <w:rsid w:val="00186429"/>
    <w:rsid w:val="00190AE0"/>
    <w:rsid w:val="00195CFC"/>
    <w:rsid w:val="001A180F"/>
    <w:rsid w:val="001A45FC"/>
    <w:rsid w:val="001C3F10"/>
    <w:rsid w:val="001D2187"/>
    <w:rsid w:val="001E35E6"/>
    <w:rsid w:val="001E4547"/>
    <w:rsid w:val="001E78CC"/>
    <w:rsid w:val="001F356E"/>
    <w:rsid w:val="001F3909"/>
    <w:rsid w:val="001F460B"/>
    <w:rsid w:val="001F7621"/>
    <w:rsid w:val="00210B5E"/>
    <w:rsid w:val="0021138A"/>
    <w:rsid w:val="00216B7E"/>
    <w:rsid w:val="00226912"/>
    <w:rsid w:val="00227CD4"/>
    <w:rsid w:val="00232195"/>
    <w:rsid w:val="002347A6"/>
    <w:rsid w:val="002456D1"/>
    <w:rsid w:val="00245ADA"/>
    <w:rsid w:val="00251575"/>
    <w:rsid w:val="002730DF"/>
    <w:rsid w:val="00274132"/>
    <w:rsid w:val="002774C9"/>
    <w:rsid w:val="00284167"/>
    <w:rsid w:val="00285B07"/>
    <w:rsid w:val="002914D5"/>
    <w:rsid w:val="00291699"/>
    <w:rsid w:val="002C758A"/>
    <w:rsid w:val="002E4232"/>
    <w:rsid w:val="0030587C"/>
    <w:rsid w:val="00311308"/>
    <w:rsid w:val="00330523"/>
    <w:rsid w:val="00335D63"/>
    <w:rsid w:val="00347576"/>
    <w:rsid w:val="00355864"/>
    <w:rsid w:val="00357886"/>
    <w:rsid w:val="003614D0"/>
    <w:rsid w:val="00363A8F"/>
    <w:rsid w:val="00364C5C"/>
    <w:rsid w:val="003842F7"/>
    <w:rsid w:val="003C2DC2"/>
    <w:rsid w:val="003D2DF9"/>
    <w:rsid w:val="003E38BE"/>
    <w:rsid w:val="004049AC"/>
    <w:rsid w:val="00405690"/>
    <w:rsid w:val="004158E8"/>
    <w:rsid w:val="00435031"/>
    <w:rsid w:val="00437C29"/>
    <w:rsid w:val="00440EEB"/>
    <w:rsid w:val="00466654"/>
    <w:rsid w:val="00466F61"/>
    <w:rsid w:val="00482FD1"/>
    <w:rsid w:val="0048413D"/>
    <w:rsid w:val="004855D9"/>
    <w:rsid w:val="00491F3F"/>
    <w:rsid w:val="00495758"/>
    <w:rsid w:val="00495C19"/>
    <w:rsid w:val="004A16A4"/>
    <w:rsid w:val="004C1C54"/>
    <w:rsid w:val="004F09B0"/>
    <w:rsid w:val="004F7BD6"/>
    <w:rsid w:val="00527925"/>
    <w:rsid w:val="00527E83"/>
    <w:rsid w:val="005341B9"/>
    <w:rsid w:val="0053779A"/>
    <w:rsid w:val="00543123"/>
    <w:rsid w:val="00545F59"/>
    <w:rsid w:val="0055044B"/>
    <w:rsid w:val="00561731"/>
    <w:rsid w:val="00565955"/>
    <w:rsid w:val="005703E7"/>
    <w:rsid w:val="00575C33"/>
    <w:rsid w:val="00584EB4"/>
    <w:rsid w:val="005905D0"/>
    <w:rsid w:val="005A1032"/>
    <w:rsid w:val="005B5980"/>
    <w:rsid w:val="005B6126"/>
    <w:rsid w:val="005D28E2"/>
    <w:rsid w:val="005D3269"/>
    <w:rsid w:val="005F2B34"/>
    <w:rsid w:val="00610971"/>
    <w:rsid w:val="006179FA"/>
    <w:rsid w:val="00632548"/>
    <w:rsid w:val="00644E5B"/>
    <w:rsid w:val="006454B8"/>
    <w:rsid w:val="00651F4F"/>
    <w:rsid w:val="006555C2"/>
    <w:rsid w:val="006563CA"/>
    <w:rsid w:val="00671BA7"/>
    <w:rsid w:val="006B0F01"/>
    <w:rsid w:val="006B3315"/>
    <w:rsid w:val="006C681B"/>
    <w:rsid w:val="006D78F3"/>
    <w:rsid w:val="006E2C50"/>
    <w:rsid w:val="006F00C2"/>
    <w:rsid w:val="006F1912"/>
    <w:rsid w:val="006F68EE"/>
    <w:rsid w:val="0070256C"/>
    <w:rsid w:val="00703C3E"/>
    <w:rsid w:val="00703F44"/>
    <w:rsid w:val="007055D3"/>
    <w:rsid w:val="00715BDA"/>
    <w:rsid w:val="00730F2F"/>
    <w:rsid w:val="0075721C"/>
    <w:rsid w:val="00766B3F"/>
    <w:rsid w:val="00767CD5"/>
    <w:rsid w:val="007838F5"/>
    <w:rsid w:val="00786992"/>
    <w:rsid w:val="007A1940"/>
    <w:rsid w:val="007B30DB"/>
    <w:rsid w:val="007C258D"/>
    <w:rsid w:val="007C4E3A"/>
    <w:rsid w:val="007C5358"/>
    <w:rsid w:val="007D3BBA"/>
    <w:rsid w:val="007D45F2"/>
    <w:rsid w:val="007E1A6D"/>
    <w:rsid w:val="007E3478"/>
    <w:rsid w:val="007F4F4D"/>
    <w:rsid w:val="008035C0"/>
    <w:rsid w:val="0080434C"/>
    <w:rsid w:val="0080561E"/>
    <w:rsid w:val="008077DD"/>
    <w:rsid w:val="00823A83"/>
    <w:rsid w:val="00826AEC"/>
    <w:rsid w:val="00853638"/>
    <w:rsid w:val="00864EE3"/>
    <w:rsid w:val="00870493"/>
    <w:rsid w:val="00875995"/>
    <w:rsid w:val="008868DB"/>
    <w:rsid w:val="00886BF1"/>
    <w:rsid w:val="00897526"/>
    <w:rsid w:val="008A2B0A"/>
    <w:rsid w:val="008B252E"/>
    <w:rsid w:val="008C34B1"/>
    <w:rsid w:val="008D7C1B"/>
    <w:rsid w:val="008F0CCC"/>
    <w:rsid w:val="00902A47"/>
    <w:rsid w:val="00902DB7"/>
    <w:rsid w:val="00903659"/>
    <w:rsid w:val="009060A2"/>
    <w:rsid w:val="0092395A"/>
    <w:rsid w:val="009339B0"/>
    <w:rsid w:val="00947030"/>
    <w:rsid w:val="00954CC1"/>
    <w:rsid w:val="009553F3"/>
    <w:rsid w:val="00962D57"/>
    <w:rsid w:val="00972EB2"/>
    <w:rsid w:val="009767DB"/>
    <w:rsid w:val="00992096"/>
    <w:rsid w:val="009A27B4"/>
    <w:rsid w:val="009A5AE1"/>
    <w:rsid w:val="009A6751"/>
    <w:rsid w:val="009B344B"/>
    <w:rsid w:val="009C2760"/>
    <w:rsid w:val="009C69F6"/>
    <w:rsid w:val="009C70DE"/>
    <w:rsid w:val="009E0316"/>
    <w:rsid w:val="009F64FD"/>
    <w:rsid w:val="00A30AC9"/>
    <w:rsid w:val="00A30F50"/>
    <w:rsid w:val="00A36EF7"/>
    <w:rsid w:val="00A479B9"/>
    <w:rsid w:val="00A60F04"/>
    <w:rsid w:val="00A61011"/>
    <w:rsid w:val="00A610FF"/>
    <w:rsid w:val="00A6376A"/>
    <w:rsid w:val="00A64BA5"/>
    <w:rsid w:val="00A71E85"/>
    <w:rsid w:val="00A921E6"/>
    <w:rsid w:val="00A92357"/>
    <w:rsid w:val="00AB29A1"/>
    <w:rsid w:val="00AC2817"/>
    <w:rsid w:val="00AC6272"/>
    <w:rsid w:val="00AC6295"/>
    <w:rsid w:val="00AE2EF0"/>
    <w:rsid w:val="00AF49DB"/>
    <w:rsid w:val="00B10217"/>
    <w:rsid w:val="00B27A1D"/>
    <w:rsid w:val="00B30D02"/>
    <w:rsid w:val="00B427E5"/>
    <w:rsid w:val="00B450E7"/>
    <w:rsid w:val="00B5309D"/>
    <w:rsid w:val="00B624CB"/>
    <w:rsid w:val="00B7057D"/>
    <w:rsid w:val="00B8000C"/>
    <w:rsid w:val="00B91D3A"/>
    <w:rsid w:val="00BD6038"/>
    <w:rsid w:val="00C04030"/>
    <w:rsid w:val="00C27B17"/>
    <w:rsid w:val="00C37FA8"/>
    <w:rsid w:val="00C6170D"/>
    <w:rsid w:val="00C73AA7"/>
    <w:rsid w:val="00C75377"/>
    <w:rsid w:val="00C95D20"/>
    <w:rsid w:val="00CA3828"/>
    <w:rsid w:val="00CC5F1F"/>
    <w:rsid w:val="00CD0145"/>
    <w:rsid w:val="00CE28D5"/>
    <w:rsid w:val="00CE2D9A"/>
    <w:rsid w:val="00CE4BB4"/>
    <w:rsid w:val="00CE51D7"/>
    <w:rsid w:val="00CE525A"/>
    <w:rsid w:val="00CE5DC2"/>
    <w:rsid w:val="00D1698B"/>
    <w:rsid w:val="00D25A5A"/>
    <w:rsid w:val="00D33FE0"/>
    <w:rsid w:val="00D365EC"/>
    <w:rsid w:val="00D410A6"/>
    <w:rsid w:val="00D76FEB"/>
    <w:rsid w:val="00D82346"/>
    <w:rsid w:val="00D837CC"/>
    <w:rsid w:val="00D8623A"/>
    <w:rsid w:val="00D96EDA"/>
    <w:rsid w:val="00D97230"/>
    <w:rsid w:val="00DB40D8"/>
    <w:rsid w:val="00DB4627"/>
    <w:rsid w:val="00DC25C7"/>
    <w:rsid w:val="00DC5E3F"/>
    <w:rsid w:val="00DD51E7"/>
    <w:rsid w:val="00DE0F4C"/>
    <w:rsid w:val="00DE337B"/>
    <w:rsid w:val="00DE545A"/>
    <w:rsid w:val="00DE695A"/>
    <w:rsid w:val="00DF183A"/>
    <w:rsid w:val="00E05262"/>
    <w:rsid w:val="00E22491"/>
    <w:rsid w:val="00E30B28"/>
    <w:rsid w:val="00E463A5"/>
    <w:rsid w:val="00E50A18"/>
    <w:rsid w:val="00E557F6"/>
    <w:rsid w:val="00E62254"/>
    <w:rsid w:val="00E646F6"/>
    <w:rsid w:val="00E6581C"/>
    <w:rsid w:val="00E81777"/>
    <w:rsid w:val="00EC7C61"/>
    <w:rsid w:val="00EE4699"/>
    <w:rsid w:val="00EE56DC"/>
    <w:rsid w:val="00F10B06"/>
    <w:rsid w:val="00F11570"/>
    <w:rsid w:val="00F3258F"/>
    <w:rsid w:val="00F3426F"/>
    <w:rsid w:val="00F343D6"/>
    <w:rsid w:val="00F40CC2"/>
    <w:rsid w:val="00F519A8"/>
    <w:rsid w:val="00F65300"/>
    <w:rsid w:val="00F80D4E"/>
    <w:rsid w:val="00F82204"/>
    <w:rsid w:val="00F82392"/>
    <w:rsid w:val="00FE2C9A"/>
    <w:rsid w:val="00FE354E"/>
    <w:rsid w:val="00FF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91F3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35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503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557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3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8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6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7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2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7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5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0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1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4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23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9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4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9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4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2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1167</Words>
  <Characters>6655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kaan</dc:creator>
  <cp:keywords>www.sorubak.com</cp:keywords>
  <dc:description>www.sorubak.com</dc:description>
  <cp:lastModifiedBy>edanur</cp:lastModifiedBy>
  <cp:revision>2</cp:revision>
  <cp:lastPrinted>2013-02-26T07:46:00Z</cp:lastPrinted>
  <dcterms:created xsi:type="dcterms:W3CDTF">2013-02-26T07:10:00Z</dcterms:created>
  <dcterms:modified xsi:type="dcterms:W3CDTF">2014-03-01T18:16:00Z</dcterms:modified>
  <cp:category>www.sorubak.com</cp:category>
</cp:coreProperties>
</file>