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03" w:rsidRDefault="00624103" w:rsidP="009F0813">
      <w:pPr>
        <w:tabs>
          <w:tab w:val="left" w:pos="4182"/>
        </w:tabs>
      </w:pPr>
      <w:r>
        <w:t xml:space="preserve"> Görselle ilgili cümleyi yan tarafa yazalım.Görselleri boyayalım.</w:t>
      </w:r>
      <w:bookmarkStart w:id="0" w:name="_GoBack"/>
      <w:bookmarkEnd w:id="0"/>
    </w:p>
    <w:p w:rsidR="00624103" w:rsidRDefault="00624103" w:rsidP="009F0813">
      <w:pPr>
        <w:tabs>
          <w:tab w:val="left" w:pos="4182"/>
        </w:tabs>
      </w:pPr>
      <w:hyperlink r:id="rId6" w:history="1">
        <w:r w:rsidRPr="00826404">
          <w:rPr>
            <w:noProof/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img.boyamaoyunları.com/balıkçı-tekne-olta-ile_5005249d5fd4f-p.gif" href="http://www.google.com.tr/url?sa=i&amp;source=images&amp;cd=&amp;docid=dNLmahwMcFz_6M&amp;tbnid=M1lfGrirbN25NM:&amp;ved=0CAgQjRwwAA&amp;url=http://www.xn--boyamaoyunlar-gbc.com/at%C4%B1%C5%9F-avc%C4%B1l%C4%B1k-ve-bal%C4%B1k-tutma-boyama.html&amp;ei=LkAbUZnLCc2BhQfSw4CICg&amp;psig=AFQjCNGdQJ6IrqCni-kTNczy4cAvWegCfg&amp;ust=13608267981799" style="width:148.5pt;height:117.75pt;visibility:visible" o:button="t">
              <v:fill o:detectmouseclick="t"/>
              <v:imagedata r:id="rId7" o:title=""/>
            </v:shape>
          </w:pict>
        </w:r>
      </w:hyperlink>
      <w:r w:rsidRPr="006D5FA7">
        <w:rPr>
          <w:noProof/>
        </w:rPr>
        <w:pict>
          <v:shape id="Resim 84" o:spid="_x0000_i1026" type="#_x0000_t75" style="width:326.25pt;height:23.25pt;visibility:visible">
            <v:imagedata r:id="rId8" o:title=""/>
          </v:shape>
        </w:pict>
      </w:r>
      <w:r>
        <w:tab/>
      </w:r>
    </w:p>
    <w:p w:rsidR="00624103" w:rsidRDefault="00624103" w:rsidP="009F0813"/>
    <w:p w:rsidR="00624103" w:rsidRDefault="00624103" w:rsidP="009F0813">
      <w:r>
        <w:rPr>
          <w:noProof/>
        </w:rPr>
        <w:pict>
          <v:shape id="Resim 64" o:spid="_x0000_s1026" type="#_x0000_t75" alt="http://t0.gstatic.com/images?q=tbn:ANd9GcQYW8X2VtGZB4TY50Q0Mrl6JJSEBagKn8Dl_3_5JB4bGDbU-ctKKQ" href="http://www.google.com.tr/url?sa=i&amp;rct=j&amp;q=bayrak+as+boyama&amp;source=images&amp;cd=&amp;docid=IXYoJXYBHAViVM&amp;tbnid=7n_AmqSmbNnnmM:&amp;ved=0CAUQjRw&amp;url=http://www.forumdas.net/etkinlikler/bayrak-resmi-boyama-188798/&amp;ei=vEEbUdLLJqeV0QWOqYGQAQ&amp;bvm=bv.42261806,d.ZG4&amp;psig=AFQjCNEy4WNlsr9GLuNK7s47w-5GjkuTrQ&amp;ust=13608271443830" style="position:absolute;margin-left:0;margin-top:0;width:191.6pt;height:138.85pt;z-index:251658240;visibility:visible;mso-position-horizontal:left;mso-position-vertical:top" o:button="t">
            <v:fill o:detectmouseclick="t"/>
            <v:imagedata r:id="rId9" o:title=""/>
            <w10:wrap type="square"/>
          </v:shape>
        </w:pict>
      </w:r>
    </w:p>
    <w:p w:rsidR="00624103" w:rsidRPr="00ED43BA" w:rsidRDefault="00624103" w:rsidP="00ED43BA"/>
    <w:p w:rsidR="00624103" w:rsidRPr="00ED43BA" w:rsidRDefault="00624103" w:rsidP="00ED43BA"/>
    <w:p w:rsidR="00624103" w:rsidRPr="00ED43BA" w:rsidRDefault="00624103" w:rsidP="00ED43BA"/>
    <w:p w:rsidR="00624103" w:rsidRPr="00ED43BA" w:rsidRDefault="00624103" w:rsidP="00ED43BA"/>
    <w:p w:rsidR="00624103" w:rsidRPr="00ED43BA" w:rsidRDefault="00624103" w:rsidP="00ED43BA"/>
    <w:p w:rsidR="00624103" w:rsidRPr="00ED43BA" w:rsidRDefault="00624103" w:rsidP="00ED43BA"/>
    <w:p w:rsidR="00624103" w:rsidRDefault="00624103" w:rsidP="009F0813"/>
    <w:p w:rsidR="00624103" w:rsidRDefault="00624103" w:rsidP="00BB6315">
      <w:pPr>
        <w:tabs>
          <w:tab w:val="left" w:pos="7938"/>
        </w:tabs>
      </w:pPr>
      <w:r w:rsidRPr="006D5FA7">
        <w:rPr>
          <w:noProof/>
        </w:rPr>
        <w:pict>
          <v:shape id="Resim 82" o:spid="_x0000_i1027" type="#_x0000_t75" style="width:326.25pt;height:23.25pt;visibility:visible">
            <v:imagedata r:id="rId8" o:title=""/>
          </v:shape>
        </w:pict>
      </w:r>
      <w:r>
        <w:br w:type="textWrapping" w:clear="all"/>
      </w:r>
    </w:p>
    <w:p w:rsidR="00624103" w:rsidRDefault="00624103" w:rsidP="009F0813">
      <w:r>
        <w:rPr>
          <w:noProof/>
        </w:rPr>
        <w:pict>
          <v:shape id="Resim 67" o:spid="_x0000_s1027" type="#_x0000_t75" alt="elinde üç balonlar Palyaço ile boyama" href="http://www.boyamaoyunları.com/boyamak-elinde-üç-balonlar-palyaço-ile-boyama_5724.ht" title="&quot;elinde üç balonlar Palyaço ile boyama&quot;" style="position:absolute;margin-left:0;margin-top:0;width:127.55pt;height:106.35pt;z-index:251659264;visibility:visible;mso-position-horizontal:left;mso-position-vertical:top" o:button="t">
            <v:fill o:detectmouseclick="t"/>
            <v:imagedata r:id="rId10" o:title=""/>
            <w10:wrap type="square"/>
          </v:shape>
        </w:pict>
      </w:r>
    </w:p>
    <w:p w:rsidR="00624103" w:rsidRPr="00ED43BA" w:rsidRDefault="00624103" w:rsidP="00ED43BA"/>
    <w:p w:rsidR="00624103" w:rsidRPr="00ED43BA" w:rsidRDefault="00624103" w:rsidP="00ED43BA"/>
    <w:p w:rsidR="00624103" w:rsidRPr="00ED43BA" w:rsidRDefault="00624103" w:rsidP="00ED43BA"/>
    <w:p w:rsidR="00624103" w:rsidRPr="00ED43BA" w:rsidRDefault="00624103" w:rsidP="00ED43BA"/>
    <w:p w:rsidR="00624103" w:rsidRDefault="00624103" w:rsidP="009F0813"/>
    <w:p w:rsidR="00624103" w:rsidRDefault="00624103" w:rsidP="00ED43BA">
      <w:pPr>
        <w:ind w:firstLine="708"/>
      </w:pPr>
      <w:r w:rsidRPr="006D5FA7">
        <w:rPr>
          <w:noProof/>
        </w:rPr>
        <w:pict>
          <v:shape id="Resim 81" o:spid="_x0000_i1028" type="#_x0000_t75" style="width:294pt;height:23.25pt;visibility:visible">
            <v:imagedata r:id="rId8" o:title=""/>
          </v:shape>
        </w:pict>
      </w:r>
      <w:r>
        <w:br w:type="textWrapping" w:clear="all"/>
      </w:r>
    </w:p>
    <w:p w:rsidR="00624103" w:rsidRDefault="00624103" w:rsidP="009F0813">
      <w:hyperlink r:id="rId11" w:history="1">
        <w:r w:rsidRPr="00826404">
          <w:rPr>
            <w:noProof/>
            <w:color w:val="0000FF"/>
          </w:rPr>
          <w:pict>
            <v:shape id="Resim 68" o:spid="_x0000_i1029" type="#_x0000_t75" alt="http://t3.gstatic.com/images?q=tbn:ANd9GcSJajBvQxwQcW-wsQ7-KdqyMObmcUz9HvqneGAT4c_aZNHPjChAGw" href="http://www.google.com.tr/url?sa=i&amp;source=images&amp;cd=&amp;cad=rja&amp;docid=8eh6IWFdbdWGQM&amp;tbnid=enS_DL_N6cSScM:&amp;ved=0CAgQjRwwAA&amp;url=http://www.xn--boyamaoyunlar-gbc.com/%C3%87irkin-%C3%96rdek-yavrusu-boyama.html&amp;ei=eUMbUeyBCM-4hAfopIHgBQ&amp;psig=AFQjCNETo7FEp89Cy3yvAQcNHmqRdlVnmw&amp;ust=13608276411813" style="width:153pt;height:146.25pt;visibility:visible" o:button="t">
              <v:fill o:detectmouseclick="t"/>
              <v:imagedata r:id="rId12" o:title=""/>
            </v:shape>
          </w:pict>
        </w:r>
      </w:hyperlink>
      <w:r>
        <w:t xml:space="preserve">       </w:t>
      </w:r>
      <w:r w:rsidRPr="006D5FA7">
        <w:rPr>
          <w:noProof/>
        </w:rPr>
        <w:pict>
          <v:shape id="Resim 80" o:spid="_x0000_i1030" type="#_x0000_t75" style="width:291.75pt;height:23.25pt;visibility:visible">
            <v:imagedata r:id="rId8" o:title=""/>
          </v:shape>
        </w:pict>
      </w:r>
    </w:p>
    <w:p w:rsidR="00624103" w:rsidRDefault="00624103" w:rsidP="009F0813">
      <w:hyperlink r:id="rId13" w:history="1">
        <w:r w:rsidRPr="00826404">
          <w:rPr>
            <w:noProof/>
            <w:color w:val="0000FF"/>
          </w:rPr>
          <w:pict>
            <v:shape id="Resim 69" o:spid="_x0000_i1031" type="#_x0000_t75" alt="http://t1.gstatic.com/images?q=tbn:ANd9GcQ3cWpk8E4fl62TDa86GXjp_XfY9dt15YCNIuu6L4_RiZZ8h2Uh" href="http://www.google.com.tr/url?sa=i&amp;rct=j&amp;q=biber+ye&amp;source=images&amp;cd=&amp;docid=8WtvqlFKra1jJM&amp;tbnid=QHBJ8XvgaWgaCM:&amp;ved=0CAUQjRw&amp;url=http://www.makyaj.gen.tr/gergin-bir-cilt-icin-5-%E2%80%98hit-besin.html&amp;ei=g0UbUbvfCpKr0AXpi4Ew&amp;bvm=bv.42261806,d.ZG4&amp;psig=AFQjCNGy7vOLU0NNF1N36wEdZ7OnjrOIhQ&amp;ust=13608281223681" style="width:93.75pt;height:70.5pt;visibility:visible" o:button="t">
              <v:fill o:detectmouseclick="t"/>
              <v:imagedata r:id="rId14" o:title=""/>
            </v:shape>
          </w:pict>
        </w:r>
      </w:hyperlink>
      <w:r w:rsidRPr="005720F9">
        <w:rPr>
          <w:rFonts w:ascii="Hand writing Mutlu" w:hAnsi="Hand writing Mutlu"/>
          <w:sz w:val="44"/>
          <w:szCs w:val="44"/>
        </w:rPr>
        <w:t xml:space="preserve"> </w:t>
      </w:r>
      <w:hyperlink r:id="rId15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</w:p>
    <w:p w:rsidR="00624103" w:rsidRPr="008632C1" w:rsidRDefault="00624103" w:rsidP="009F0813">
      <w:hyperlink r:id="rId16" w:history="1">
        <w:r w:rsidRPr="00826404">
          <w:rPr>
            <w:noProof/>
            <w:color w:val="0000FF"/>
          </w:rPr>
          <w:pict>
            <v:shape id="_x0000_i1032" type="#_x0000_t75" alt="http://t3.gstatic.com/images?q=tbn:ANd9GcSnA9N4VkTc2hgxc-npd1ITXvdOyV69xwYE3lDCKUmqsGdGLBAVog" href="http://www.google.com.tr/url?sa=i&amp;rct=j&amp;q=ye%C5%9Fil+biber+boyama&amp;source=images&amp;cd=&amp;cad=rja&amp;docid=mV21GOL2VNmbaM&amp;tbnid=vB0jVaeZElIrgM:&amp;ved=0CAUQjRw&amp;url=http://www.xn--boyamaoyunlar-gbc.com/sebze-boyama.html&amp;ei=LUYbUeTdFMKJ0AWEyYHQAw&amp;bvm=bv.42261806,d.ZG4&amp;psig=AFQjCNFdbUbkJSUvRshiqRlqRHUq6k3h3g&amp;ust=13608282514503" style="width:144.75pt;height:79.5pt;visibility:visible" o:button="t">
              <v:fill o:detectmouseclick="t"/>
              <v:imagedata r:id="rId17" o:title=""/>
            </v:shape>
          </w:pict>
        </w:r>
      </w:hyperlink>
      <w:r>
        <w:t xml:space="preserve">     </w:t>
      </w:r>
      <w:r w:rsidRPr="006D5FA7">
        <w:rPr>
          <w:noProof/>
        </w:rPr>
        <w:pict>
          <v:shape id="Resim 83" o:spid="_x0000_i1033" type="#_x0000_t75" style="width:291.75pt;height:23.25pt;visibility:visible">
            <v:imagedata r:id="rId8" o:title=""/>
          </v:shape>
        </w:pict>
      </w:r>
    </w:p>
    <w:sectPr w:rsidR="00624103" w:rsidRPr="008632C1" w:rsidSect="005601B6">
      <w:headerReference w:type="default" r:id="rId18"/>
      <w:footerReference w:type="default" r:id="rId19"/>
      <w:pgSz w:w="11906" w:h="16838"/>
      <w:pgMar w:top="284" w:right="720" w:bottom="284" w:left="72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103" w:rsidRDefault="00624103" w:rsidP="00A674C7">
      <w:r>
        <w:separator/>
      </w:r>
    </w:p>
  </w:endnote>
  <w:endnote w:type="continuationSeparator" w:id="0">
    <w:p w:rsidR="00624103" w:rsidRDefault="00624103" w:rsidP="00A6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103" w:rsidRDefault="00624103" w:rsidP="00D85416">
    <w:pPr>
      <w:pStyle w:val="Footer"/>
    </w:pPr>
  </w:p>
  <w:p w:rsidR="00624103" w:rsidRDefault="00624103" w:rsidP="005601B6">
    <w:pPr>
      <w:pStyle w:val="Footer"/>
    </w:pPr>
  </w:p>
  <w:p w:rsidR="00624103" w:rsidRDefault="006241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103" w:rsidRDefault="00624103" w:rsidP="00A674C7">
      <w:r>
        <w:separator/>
      </w:r>
    </w:p>
  </w:footnote>
  <w:footnote w:type="continuationSeparator" w:id="0">
    <w:p w:rsidR="00624103" w:rsidRDefault="00624103" w:rsidP="00A6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103" w:rsidRPr="009F0813" w:rsidRDefault="00624103" w:rsidP="009F0813">
    <w:pPr>
      <w:pStyle w:val="Header"/>
      <w:pBdr>
        <w:bottom w:val="thickThinSmallGap" w:sz="24" w:space="1" w:color="622423"/>
      </w:pBdr>
      <w:jc w:val="center"/>
      <w:rPr>
        <w:rFonts w:ascii="Cambria" w:hAnsi="Cambria"/>
        <w:b/>
        <w:sz w:val="22"/>
        <w:szCs w:val="22"/>
      </w:rPr>
    </w:pPr>
    <w:r w:rsidRPr="009F0813">
      <w:rPr>
        <w:rFonts w:ascii="Cambria" w:hAnsi="Cambria"/>
        <w:b/>
        <w:sz w:val="22"/>
        <w:szCs w:val="22"/>
      </w:rPr>
      <w:t xml:space="preserve">İZMİR BORNOVA HALİL ATİLA İLKOKULU  </w:t>
    </w:r>
    <w:r>
      <w:rPr>
        <w:rFonts w:ascii="Cambria" w:hAnsi="Cambria"/>
        <w:b/>
        <w:sz w:val="22"/>
        <w:szCs w:val="22"/>
      </w:rPr>
      <w:t xml:space="preserve">                                                                  </w:t>
    </w:r>
    <w:r w:rsidRPr="009F0813">
      <w:rPr>
        <w:rFonts w:ascii="Cambria" w:hAnsi="Cambria"/>
        <w:b/>
        <w:sz w:val="22"/>
        <w:szCs w:val="22"/>
      </w:rPr>
      <w:t xml:space="preserve">                                                               1 O SINIFI ÇALIŞMA KAĞIDI H.AYGÜN</w:t>
    </w:r>
  </w:p>
  <w:p w:rsidR="00624103" w:rsidRDefault="00624103" w:rsidP="009F0813">
    <w:pPr>
      <w:pStyle w:val="Header"/>
      <w:tabs>
        <w:tab w:val="clear" w:pos="4536"/>
        <w:tab w:val="clear" w:pos="9072"/>
        <w:tab w:val="left" w:pos="1177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22B"/>
    <w:rsid w:val="00017944"/>
    <w:rsid w:val="00034AEF"/>
    <w:rsid w:val="00043F00"/>
    <w:rsid w:val="00074DB8"/>
    <w:rsid w:val="000873BE"/>
    <w:rsid w:val="0009622B"/>
    <w:rsid w:val="000B5F01"/>
    <w:rsid w:val="000D0013"/>
    <w:rsid w:val="00113EF8"/>
    <w:rsid w:val="00143AC0"/>
    <w:rsid w:val="001A406F"/>
    <w:rsid w:val="001B3FC5"/>
    <w:rsid w:val="001C5925"/>
    <w:rsid w:val="001C6D82"/>
    <w:rsid w:val="001D3A36"/>
    <w:rsid w:val="0020215E"/>
    <w:rsid w:val="00353629"/>
    <w:rsid w:val="0036554D"/>
    <w:rsid w:val="00370099"/>
    <w:rsid w:val="004011AC"/>
    <w:rsid w:val="00476EC5"/>
    <w:rsid w:val="004C5DF7"/>
    <w:rsid w:val="004D0C56"/>
    <w:rsid w:val="004D4992"/>
    <w:rsid w:val="004F0A07"/>
    <w:rsid w:val="004F4469"/>
    <w:rsid w:val="0051282F"/>
    <w:rsid w:val="005241CD"/>
    <w:rsid w:val="005513E7"/>
    <w:rsid w:val="00555EEC"/>
    <w:rsid w:val="005601B6"/>
    <w:rsid w:val="00570684"/>
    <w:rsid w:val="005720F9"/>
    <w:rsid w:val="005773C0"/>
    <w:rsid w:val="005C53DD"/>
    <w:rsid w:val="005F03EF"/>
    <w:rsid w:val="0060295F"/>
    <w:rsid w:val="00606A9F"/>
    <w:rsid w:val="00620BDE"/>
    <w:rsid w:val="00624103"/>
    <w:rsid w:val="006276B2"/>
    <w:rsid w:val="0065602B"/>
    <w:rsid w:val="00666D6A"/>
    <w:rsid w:val="006C57D6"/>
    <w:rsid w:val="006D59D5"/>
    <w:rsid w:val="006D5FA7"/>
    <w:rsid w:val="006E36B5"/>
    <w:rsid w:val="006F5CB4"/>
    <w:rsid w:val="00710E18"/>
    <w:rsid w:val="00750044"/>
    <w:rsid w:val="00774958"/>
    <w:rsid w:val="007F3999"/>
    <w:rsid w:val="0081473E"/>
    <w:rsid w:val="00826404"/>
    <w:rsid w:val="008454F3"/>
    <w:rsid w:val="008632C1"/>
    <w:rsid w:val="008640AF"/>
    <w:rsid w:val="008E78D5"/>
    <w:rsid w:val="00903181"/>
    <w:rsid w:val="00912486"/>
    <w:rsid w:val="009445FB"/>
    <w:rsid w:val="00953150"/>
    <w:rsid w:val="0099402E"/>
    <w:rsid w:val="009A476B"/>
    <w:rsid w:val="009C712A"/>
    <w:rsid w:val="009D06ED"/>
    <w:rsid w:val="009D07EA"/>
    <w:rsid w:val="009E2276"/>
    <w:rsid w:val="009E4389"/>
    <w:rsid w:val="009F0813"/>
    <w:rsid w:val="00A03E91"/>
    <w:rsid w:val="00A03F11"/>
    <w:rsid w:val="00A674C7"/>
    <w:rsid w:val="00A815EB"/>
    <w:rsid w:val="00AA2FFD"/>
    <w:rsid w:val="00AD0AE8"/>
    <w:rsid w:val="00AD7C2A"/>
    <w:rsid w:val="00AE09E3"/>
    <w:rsid w:val="00B23682"/>
    <w:rsid w:val="00B54536"/>
    <w:rsid w:val="00BA3C12"/>
    <w:rsid w:val="00BB6315"/>
    <w:rsid w:val="00BD3888"/>
    <w:rsid w:val="00BF07AA"/>
    <w:rsid w:val="00C16B1D"/>
    <w:rsid w:val="00C3275B"/>
    <w:rsid w:val="00C33363"/>
    <w:rsid w:val="00C508A4"/>
    <w:rsid w:val="00C51A91"/>
    <w:rsid w:val="00CD5863"/>
    <w:rsid w:val="00CF1BDD"/>
    <w:rsid w:val="00D022D2"/>
    <w:rsid w:val="00D31D39"/>
    <w:rsid w:val="00D53C80"/>
    <w:rsid w:val="00D73DF2"/>
    <w:rsid w:val="00D85416"/>
    <w:rsid w:val="00D86340"/>
    <w:rsid w:val="00DD4184"/>
    <w:rsid w:val="00DE66E6"/>
    <w:rsid w:val="00E576C0"/>
    <w:rsid w:val="00E67A36"/>
    <w:rsid w:val="00ED43BA"/>
    <w:rsid w:val="00EE7352"/>
    <w:rsid w:val="00F14254"/>
    <w:rsid w:val="00F90035"/>
    <w:rsid w:val="00FA1647"/>
    <w:rsid w:val="00FC1724"/>
    <w:rsid w:val="00FC380F"/>
    <w:rsid w:val="00FC3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2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22B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0E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9622B"/>
    <w:rPr>
      <w:rFonts w:ascii="Arial" w:hAnsi="Arial" w:cs="Arial"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010E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A674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74C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74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674C7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C5D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5D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241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google.com.tr/url?sa=i&amp;rct=j&amp;q=biber+ye&amp;source=images&amp;cd=&amp;docid=8WtvqlFKra1jJM&amp;tbnid=QHBJ8XvgaWgaCM:&amp;ved=0CAUQjRw&amp;url=http://www.makyaj.gen.tr/gergin-bir-cilt-icin-5-%E2%80%98hit-besin.html&amp;ei=g0UbUbvfCpKr0AXpi4Ew&amp;bvm=bv.42261806,d.ZG4&amp;psig=AFQjCNGy7vOLU0NNF1N36wEdZ7OnjrOIhQ&amp;ust=1360828122368197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ye%C5%9Fil+biber+boyama&amp;source=images&amp;cd=&amp;cad=rja&amp;docid=mV21GOL2VNmbaM&amp;tbnid=vB0jVaeZElIrgM:&amp;ved=0CAUQjRw&amp;url=http://www.xn--boyamaoyunlar-gbc.com/sebze-boyama.html&amp;ei=LUYbUeTdFMKJ0AWEyYHQAw&amp;bvm=bv.42261806,d.ZG4&amp;psig=AFQjCNFdbUbkJSUvRshiqRlqRHUq6k3h3g&amp;ust=136082825145035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ages&amp;cd=&amp;docid=dNLmahwMcFz_6M&amp;tbnid=M1lfGrirbN25NM:&amp;ved=0CAgQjRwwAA&amp;url=http://www.xn--boyamaoyunlar-gbc.com/at%C4%B1%C5%9F-avc%C4%B1l%C4%B1k-ve-bal%C4%B1k-tutma-boyama.html&amp;ei=LkAbUZnLCc2BhQfSw4CICg&amp;psig=AFQjCNGdQJ6IrqCni-kTNczy4cAvWegCfg&amp;ust=1360826798179934" TargetMode="External"/><Relationship Id="rId11" Type="http://schemas.openxmlformats.org/officeDocument/2006/relationships/hyperlink" Target="http://www.google.com.tr/url?sa=i&amp;source=images&amp;cd=&amp;cad=rja&amp;docid=8eh6IWFdbdWGQM&amp;tbnid=enS_DL_N6cSScM:&amp;ved=0CAgQjRwwAA&amp;url=http://www.xn--boyamaoyunlar-gbc.com/%C3%87irkin-%C3%96rdek-yavrusu-boyama.html&amp;ei=eUMbUeyBCM-4hAfopIHgBQ&amp;psig=AFQjCNETo7FEp89Cy3yvAQcNHmqRdlVnmw&amp;ust=1360827641181346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217</Words>
  <Characters>1238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OKAN</dc:creator>
  <cp:keywords>www.sorubak.com</cp:keywords>
  <dc:description>www.sorubak.com</dc:description>
  <cp:lastModifiedBy>edanur</cp:lastModifiedBy>
  <cp:revision>10</cp:revision>
  <cp:lastPrinted>2013-01-02T21:10:00Z</cp:lastPrinted>
  <dcterms:created xsi:type="dcterms:W3CDTF">2013-02-13T07:31:00Z</dcterms:created>
  <dcterms:modified xsi:type="dcterms:W3CDTF">2014-02-08T22:46:00Z</dcterms:modified>
  <cp:category>www.sorubak.com</cp:category>
</cp:coreProperties>
</file>