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87"/>
        <w:tblOverlap w:val="never"/>
        <w:tblW w:w="11343" w:type="dxa"/>
        <w:tblCellMar>
          <w:left w:w="70" w:type="dxa"/>
          <w:right w:w="70" w:type="dxa"/>
        </w:tblCellMar>
        <w:tblLook w:val="00A0"/>
      </w:tblPr>
      <w:tblGrid>
        <w:gridCol w:w="11343"/>
      </w:tblGrid>
      <w:tr w:rsidR="00146219" w:rsidRPr="004C41DB" w:rsidTr="00C66F33">
        <w:trPr>
          <w:trHeight w:val="20"/>
        </w:trPr>
        <w:tc>
          <w:tcPr>
            <w:tcW w:w="11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6219" w:rsidRPr="00C0482A" w:rsidRDefault="00146219" w:rsidP="00C66F33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0482A">
              <w:rPr>
                <w:rFonts w:ascii="Times New Roman" w:hAnsi="Times New Roman"/>
                <w:sz w:val="20"/>
                <w:szCs w:val="20"/>
              </w:rPr>
              <w:t>ŞEHİT KARA PİLOT ÜSTEĞMEN TAHSİN BARUTÇU TİCARET  MESLEK LİSESİ</w:t>
            </w:r>
          </w:p>
          <w:p w:rsidR="00146219" w:rsidRPr="00C0482A" w:rsidRDefault="00146219" w:rsidP="00C66F33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0482A">
              <w:rPr>
                <w:rFonts w:ascii="Times New Roman" w:hAnsi="Times New Roman"/>
                <w:sz w:val="20"/>
                <w:szCs w:val="20"/>
              </w:rPr>
              <w:t>2013-2014 EĞİTİM ÖĞRETİM YILI 9. SINIFLAR BİYOLOJİ  DERSİ 1.DÖNEM 3. ORTAK  YAZILISI                (A GRUBU)</w:t>
            </w:r>
          </w:p>
          <w:tbl>
            <w:tblPr>
              <w:tblpPr w:leftFromText="141" w:rightFromText="141" w:vertAnchor="text" w:tblpXSpec="right" w:tblpY="1"/>
              <w:tblOverlap w:val="never"/>
              <w:tblW w:w="365" w:type="dxa"/>
              <w:tblCellMar>
                <w:left w:w="70" w:type="dxa"/>
                <w:right w:w="70" w:type="dxa"/>
              </w:tblCellMar>
              <w:tblLook w:val="00A0"/>
            </w:tblPr>
            <w:tblGrid>
              <w:gridCol w:w="365"/>
            </w:tblGrid>
            <w:tr w:rsidR="00146219" w:rsidRPr="00C0482A" w:rsidTr="00411D92">
              <w:trPr>
                <w:trHeight w:val="20"/>
              </w:trPr>
              <w:tc>
                <w:tcPr>
                  <w:tcW w:w="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46219" w:rsidRPr="00C0482A" w:rsidTr="00411D92">
              <w:trPr>
                <w:trHeight w:val="20"/>
              </w:trPr>
              <w:tc>
                <w:tcPr>
                  <w:tcW w:w="36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146219" w:rsidRPr="00C0482A" w:rsidRDefault="00146219" w:rsidP="00C66F33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146219" w:rsidRPr="00C0482A" w:rsidRDefault="00146219" w:rsidP="00C66F33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0482A">
              <w:rPr>
                <w:rFonts w:ascii="Times New Roman" w:hAnsi="Times New Roman"/>
                <w:b/>
                <w:sz w:val="20"/>
                <w:szCs w:val="20"/>
              </w:rPr>
              <w:t>1)</w:t>
            </w:r>
            <w:r w:rsidRPr="00C0482A">
              <w:rPr>
                <w:rFonts w:ascii="Times New Roman" w:hAnsi="Times New Roman"/>
                <w:sz w:val="20"/>
                <w:szCs w:val="20"/>
              </w:rPr>
              <w:t>Temel yapı taşları glikoz olan aşağıdaki bileşiklerden hangisi hayvansal karbonhidrattır?</w:t>
            </w:r>
          </w:p>
        </w:tc>
      </w:tr>
      <w:tr w:rsidR="00146219" w:rsidRPr="004C41DB" w:rsidTr="00C66F33">
        <w:trPr>
          <w:trHeight w:val="20"/>
        </w:trPr>
        <w:tc>
          <w:tcPr>
            <w:tcW w:w="11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6219" w:rsidRDefault="00146219" w:rsidP="00C66F33">
            <w:pPr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A) Nişasta    B) Maltoz    C) Sükroz     D) Glikojen     E) Selüloz</w:t>
            </w:r>
          </w:p>
          <w:p w:rsidR="00146219" w:rsidRPr="00C0482A" w:rsidRDefault="00146219" w:rsidP="00C66F33">
            <w:pPr>
              <w:rPr>
                <w:sz w:val="20"/>
                <w:szCs w:val="20"/>
              </w:rPr>
            </w:pPr>
          </w:p>
          <w:p w:rsidR="00146219" w:rsidRPr="00C0482A" w:rsidRDefault="00146219" w:rsidP="00C66F33">
            <w:pPr>
              <w:tabs>
                <w:tab w:val="left" w:pos="567"/>
              </w:tabs>
              <w:rPr>
                <w:color w:val="0000FF"/>
                <w:sz w:val="20"/>
                <w:szCs w:val="20"/>
              </w:rPr>
            </w:pPr>
            <w:r w:rsidRPr="00C0482A">
              <w:rPr>
                <w:b/>
                <w:sz w:val="20"/>
                <w:szCs w:val="20"/>
              </w:rPr>
              <w:t>2</w:t>
            </w:r>
            <w:r w:rsidRPr="00C0482A">
              <w:rPr>
                <w:sz w:val="20"/>
                <w:szCs w:val="20"/>
              </w:rPr>
              <w:t xml:space="preserve">- </w:t>
            </w:r>
            <w:r w:rsidRPr="00C0482A">
              <w:rPr>
                <w:color w:val="000000"/>
                <w:sz w:val="20"/>
                <w:szCs w:val="20"/>
              </w:rPr>
              <w:t>Bitki ve hayvanlardan nitelikli ürün elde etmek amacıyla, yararlı genlerin bir  araya toplanmasını sağlayan biyolojik yöntem hangisidir?</w:t>
            </w:r>
          </w:p>
          <w:p w:rsidR="00146219" w:rsidRDefault="00146219" w:rsidP="00C66F33">
            <w:pPr>
              <w:tabs>
                <w:tab w:val="left" w:pos="567"/>
              </w:tabs>
              <w:ind w:left="567" w:hanging="567"/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A) Fizyoloji      B) Biyokimya   C) Botanik     D) Biyolojik savaş      E) Islah</w:t>
            </w:r>
          </w:p>
          <w:p w:rsidR="00146219" w:rsidRPr="00C0482A" w:rsidRDefault="00146219" w:rsidP="00C66F33">
            <w:pPr>
              <w:tabs>
                <w:tab w:val="left" w:pos="567"/>
              </w:tabs>
              <w:ind w:left="567" w:hanging="567"/>
              <w:rPr>
                <w:sz w:val="20"/>
                <w:szCs w:val="20"/>
              </w:rPr>
            </w:pPr>
          </w:p>
          <w:p w:rsidR="00146219" w:rsidRPr="00C0482A" w:rsidRDefault="00146219" w:rsidP="00C66F33">
            <w:pPr>
              <w:pStyle w:val="BodyTextIndent2"/>
              <w:tabs>
                <w:tab w:val="clear" w:pos="567"/>
                <w:tab w:val="left" w:pos="284"/>
              </w:tabs>
              <w:ind w:left="284" w:hanging="284"/>
              <w:jc w:val="left"/>
              <w:rPr>
                <w:rFonts w:ascii="Times New Roman" w:hAnsi="Times New Roman"/>
              </w:rPr>
            </w:pPr>
            <w:r w:rsidRPr="00C0482A">
              <w:rPr>
                <w:rFonts w:ascii="Times New Roman" w:hAnsi="Times New Roman"/>
                <w:b/>
              </w:rPr>
              <w:t>3</w:t>
            </w:r>
            <w:r w:rsidRPr="00C0482A">
              <w:rPr>
                <w:rFonts w:ascii="Times New Roman" w:hAnsi="Times New Roman"/>
              </w:rPr>
              <w:t xml:space="preserve">- Sağlıklı bir insanda aşağıdakilerden hangisi fazla miktarda alındığında, dengeli beslenme açısından olumsuz </w:t>
            </w:r>
            <w:r>
              <w:rPr>
                <w:rFonts w:ascii="Times New Roman" w:hAnsi="Times New Roman"/>
              </w:rPr>
              <w:t xml:space="preserve"> </w:t>
            </w:r>
            <w:r w:rsidRPr="00C0482A">
              <w:rPr>
                <w:rFonts w:ascii="Times New Roman" w:hAnsi="Times New Roman"/>
              </w:rPr>
              <w:t>bir durum oluşturmaz?</w:t>
            </w:r>
          </w:p>
          <w:p w:rsidR="00146219" w:rsidRPr="00C0482A" w:rsidRDefault="00146219" w:rsidP="00C66F33">
            <w:pPr>
              <w:pStyle w:val="BodyTextIndent2"/>
              <w:jc w:val="left"/>
              <w:rPr>
                <w:rFonts w:ascii="Times New Roman" w:hAnsi="Times New Roman"/>
              </w:rPr>
            </w:pPr>
            <w:r w:rsidRPr="00C0482A">
              <w:rPr>
                <w:rFonts w:ascii="Times New Roman" w:hAnsi="Times New Roman"/>
              </w:rPr>
              <w:t>A) Yağ  B) Protein  C) Karbonhidrat  D) Nişasta  E) Su</w:t>
            </w:r>
          </w:p>
          <w:p w:rsidR="00146219" w:rsidRPr="00C0482A" w:rsidRDefault="00146219" w:rsidP="00C66F33">
            <w:pPr>
              <w:pStyle w:val="BodyTextIndent2"/>
              <w:tabs>
                <w:tab w:val="clear" w:pos="567"/>
              </w:tabs>
              <w:ind w:left="0" w:firstLine="0"/>
              <w:jc w:val="left"/>
              <w:rPr>
                <w:rFonts w:ascii="Times New Roman" w:hAnsi="Times New Roman"/>
              </w:rPr>
            </w:pPr>
            <w:r w:rsidRPr="00C0482A">
              <w:rPr>
                <w:rFonts w:ascii="Times New Roman" w:hAnsi="Times New Roman"/>
                <w:b/>
              </w:rPr>
              <w:t>4)</w:t>
            </w:r>
            <w:r>
              <w:rPr>
                <w:rFonts w:ascii="Times New Roman" w:hAnsi="Times New Roman"/>
                <w:b/>
              </w:rPr>
              <w:t xml:space="preserve">  </w:t>
            </w:r>
            <w:r w:rsidRPr="00C0482A">
              <w:rPr>
                <w:rFonts w:ascii="Times New Roman" w:hAnsi="Times New Roman"/>
              </w:rPr>
              <w:t>I. Sıcaklık             II. pH derecesi</w:t>
            </w:r>
            <w:r w:rsidRPr="00C0482A">
              <w:rPr>
                <w:rFonts w:ascii="Times New Roman" w:hAnsi="Times New Roman"/>
              </w:rPr>
              <w:tab/>
              <w:t>III. Enzim yoğunluğu      IV. Su</w:t>
            </w:r>
          </w:p>
          <w:p w:rsidR="00146219" w:rsidRPr="00C0482A" w:rsidRDefault="00146219" w:rsidP="00C66F33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Yukarıdakilerden hangileri enzimlerin çalışmasına etki eden etmenlerdendir?</w:t>
            </w:r>
          </w:p>
          <w:p w:rsidR="00146219" w:rsidRDefault="00146219" w:rsidP="00C66F33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A) I-II      B) I-II-III    C) I-II-III-IV</w:t>
            </w:r>
            <w:r w:rsidRPr="00C0482A">
              <w:rPr>
                <w:color w:val="FF0000"/>
                <w:sz w:val="20"/>
                <w:szCs w:val="20"/>
              </w:rPr>
              <w:t xml:space="preserve"> </w:t>
            </w:r>
            <w:r w:rsidRPr="00C0482A">
              <w:rPr>
                <w:sz w:val="20"/>
                <w:szCs w:val="20"/>
              </w:rPr>
              <w:tab/>
              <w:t>D) II-III       E) III-IV</w:t>
            </w:r>
          </w:p>
          <w:p w:rsidR="00146219" w:rsidRPr="00C0482A" w:rsidRDefault="00146219" w:rsidP="00C66F33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0482A">
              <w:rPr>
                <w:b/>
                <w:bCs/>
                <w:sz w:val="20"/>
                <w:szCs w:val="20"/>
              </w:rPr>
              <w:t>5</w:t>
            </w:r>
            <w:r w:rsidRPr="00C0482A">
              <w:rPr>
                <w:bCs/>
                <w:sz w:val="20"/>
                <w:szCs w:val="20"/>
              </w:rPr>
              <w:t>)Yağlar arasında hangi bağ bulunur?</w:t>
            </w:r>
          </w:p>
          <w:p w:rsidR="00146219" w:rsidRDefault="00146219" w:rsidP="00C66F33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0482A">
              <w:rPr>
                <w:bCs/>
                <w:sz w:val="20"/>
                <w:szCs w:val="20"/>
              </w:rPr>
              <w:t xml:space="preserve">A) Glikozit bağı B) Petpit bağı C) Ester bağı D) Fosfadiester bağı E) Fosfat bağı </w:t>
            </w:r>
            <w:r w:rsidRPr="00C0482A">
              <w:rPr>
                <w:bCs/>
                <w:sz w:val="20"/>
                <w:szCs w:val="20"/>
              </w:rPr>
              <w:br/>
            </w:r>
            <w:r w:rsidRPr="00C0482A">
              <w:rPr>
                <w:b/>
                <w:bCs/>
                <w:sz w:val="20"/>
                <w:szCs w:val="20"/>
              </w:rPr>
              <w:t>6</w:t>
            </w:r>
            <w:r w:rsidRPr="00C0482A">
              <w:rPr>
                <w:bCs/>
                <w:sz w:val="20"/>
                <w:szCs w:val="20"/>
              </w:rPr>
              <w:t>)Aşağıdaki vitamin çeşitlerinden hangisi provitamin(ön vitamin) olarak vücuda alınıp deride esas vitamine dönüştürülür?</w:t>
            </w:r>
            <w:r w:rsidRPr="00C0482A">
              <w:rPr>
                <w:bCs/>
                <w:sz w:val="20"/>
                <w:szCs w:val="20"/>
              </w:rPr>
              <w:br/>
              <w:t>A)B1 B) K vitamini C) C vitamini D) D vitamini E) E vitamini</w:t>
            </w:r>
            <w:r w:rsidRPr="00C0482A">
              <w:rPr>
                <w:bCs/>
                <w:sz w:val="20"/>
                <w:szCs w:val="20"/>
              </w:rPr>
              <w:br/>
            </w:r>
            <w:r w:rsidRPr="00C0482A">
              <w:rPr>
                <w:b/>
                <w:bCs/>
                <w:sz w:val="20"/>
                <w:szCs w:val="20"/>
              </w:rPr>
              <w:t>7</w:t>
            </w:r>
            <w:r w:rsidRPr="00C0482A">
              <w:rPr>
                <w:bCs/>
                <w:sz w:val="20"/>
                <w:szCs w:val="20"/>
              </w:rPr>
              <w:t>)  Süt şekeri aşağıdakilerden hangisidir?</w:t>
            </w:r>
            <w:r w:rsidRPr="00C0482A">
              <w:rPr>
                <w:bCs/>
                <w:sz w:val="20"/>
                <w:szCs w:val="20"/>
              </w:rPr>
              <w:br/>
              <w:t>A) Laktoz B) Fruktoz C) Sakkaroz D) Maltoz E) Glikoz</w:t>
            </w:r>
          </w:p>
          <w:p w:rsidR="00146219" w:rsidRPr="00C0482A" w:rsidRDefault="00146219" w:rsidP="00C66F33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</w:p>
          <w:p w:rsidR="00146219" w:rsidRPr="00C0482A" w:rsidRDefault="00146219" w:rsidP="00C66F33">
            <w:pPr>
              <w:tabs>
                <w:tab w:val="left" w:pos="567"/>
              </w:tabs>
              <w:ind w:left="567" w:hanging="567"/>
              <w:rPr>
                <w:sz w:val="20"/>
                <w:szCs w:val="20"/>
              </w:rPr>
            </w:pPr>
            <w:r w:rsidRPr="00C0482A">
              <w:rPr>
                <w:b/>
                <w:bCs/>
                <w:sz w:val="20"/>
                <w:szCs w:val="20"/>
              </w:rPr>
              <w:t>8)</w:t>
            </w:r>
            <w:r w:rsidRPr="00C0482A">
              <w:rPr>
                <w:b/>
                <w:sz w:val="20"/>
                <w:szCs w:val="20"/>
              </w:rPr>
              <w:t xml:space="preserve"> </w:t>
            </w:r>
            <w:r w:rsidRPr="00C0482A">
              <w:rPr>
                <w:sz w:val="20"/>
                <w:szCs w:val="20"/>
              </w:rPr>
              <w:t xml:space="preserve">Aşağıdakilerden hangisi RNA ’nın yapısında </w:t>
            </w:r>
            <w:r w:rsidRPr="00C0482A">
              <w:rPr>
                <w:sz w:val="20"/>
                <w:szCs w:val="20"/>
                <w:u w:val="single"/>
              </w:rPr>
              <w:t>yer almaz</w:t>
            </w:r>
            <w:r w:rsidRPr="00C0482A">
              <w:rPr>
                <w:sz w:val="20"/>
                <w:szCs w:val="20"/>
              </w:rPr>
              <w:t>?</w:t>
            </w:r>
          </w:p>
          <w:p w:rsidR="00146219" w:rsidRDefault="00146219" w:rsidP="00C66F33">
            <w:pPr>
              <w:tabs>
                <w:tab w:val="left" w:pos="567"/>
              </w:tabs>
              <w:ind w:left="567" w:hanging="567"/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A) Deoksiriboz         B) Urasil       C) Timin   D) Adenin         E) Guanin</w:t>
            </w:r>
          </w:p>
          <w:p w:rsidR="00146219" w:rsidRPr="00C0482A" w:rsidRDefault="00146219" w:rsidP="00C66F33">
            <w:pPr>
              <w:tabs>
                <w:tab w:val="left" w:pos="567"/>
              </w:tabs>
              <w:ind w:left="567" w:hanging="567"/>
              <w:rPr>
                <w:sz w:val="20"/>
                <w:szCs w:val="20"/>
              </w:rPr>
            </w:pPr>
          </w:p>
          <w:p w:rsidR="00146219" w:rsidRPr="00C0482A" w:rsidRDefault="00146219" w:rsidP="00C66F33">
            <w:pPr>
              <w:tabs>
                <w:tab w:val="left" w:pos="567"/>
              </w:tabs>
              <w:ind w:left="567" w:hanging="567"/>
              <w:rPr>
                <w:sz w:val="20"/>
                <w:szCs w:val="20"/>
              </w:rPr>
            </w:pPr>
            <w:r w:rsidRPr="00C0482A">
              <w:rPr>
                <w:b/>
                <w:sz w:val="20"/>
                <w:szCs w:val="20"/>
              </w:rPr>
              <w:t xml:space="preserve">9) </w:t>
            </w:r>
            <w:r w:rsidRPr="00C0482A">
              <w:rPr>
                <w:sz w:val="20"/>
                <w:szCs w:val="20"/>
              </w:rPr>
              <w:t>Organik besin maddelerinin vücudumuzda enerji verme oranı çoktan aza doğru sırası hangisidir?</w:t>
            </w:r>
          </w:p>
          <w:p w:rsidR="00146219" w:rsidRPr="00C0482A" w:rsidRDefault="00146219" w:rsidP="00C66F33">
            <w:pPr>
              <w:tabs>
                <w:tab w:val="left" w:pos="567"/>
                <w:tab w:val="left" w:pos="5775"/>
              </w:tabs>
              <w:ind w:left="567" w:hanging="567"/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A) Yağ → Karbonhidrat → Protein         B) Yağ → Protein → Karbonhidrat</w:t>
            </w:r>
          </w:p>
          <w:p w:rsidR="00146219" w:rsidRPr="00C0482A" w:rsidRDefault="00146219" w:rsidP="00C66F33">
            <w:pPr>
              <w:tabs>
                <w:tab w:val="left" w:pos="567"/>
              </w:tabs>
              <w:ind w:left="567" w:hanging="567"/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C) Karbonhidrat → Protein → Yağ     D) Karbonhidrat</w:t>
            </w:r>
            <w:r w:rsidRPr="00C0482A">
              <w:rPr>
                <w:color w:val="FF0000"/>
                <w:sz w:val="20"/>
                <w:szCs w:val="20"/>
              </w:rPr>
              <w:t xml:space="preserve"> </w:t>
            </w:r>
            <w:r w:rsidRPr="00C0482A">
              <w:rPr>
                <w:sz w:val="20"/>
                <w:szCs w:val="20"/>
              </w:rPr>
              <w:t>→ Yağ → Protein    E) Protein → Karbonhidrat → Yağ</w:t>
            </w:r>
          </w:p>
          <w:p w:rsidR="00146219" w:rsidRPr="00C0482A" w:rsidRDefault="00146219" w:rsidP="00C66F33">
            <w:pPr>
              <w:tabs>
                <w:tab w:val="left" w:pos="567"/>
              </w:tabs>
              <w:ind w:left="567" w:hanging="567"/>
              <w:rPr>
                <w:sz w:val="20"/>
                <w:szCs w:val="20"/>
              </w:rPr>
            </w:pPr>
          </w:p>
          <w:p w:rsidR="00146219" w:rsidRDefault="00146219" w:rsidP="00C66F33">
            <w:pPr>
              <w:pStyle w:val="style10"/>
              <w:pBdr>
                <w:top w:val="single" w:sz="4" w:space="1" w:color="auto"/>
              </w:pBdr>
              <w:spacing w:before="0" w:beforeAutospacing="0" w:after="0" w:afterAutospacing="0"/>
              <w:rPr>
                <w:sz w:val="20"/>
                <w:szCs w:val="20"/>
              </w:rPr>
            </w:pPr>
            <w:r w:rsidRPr="00C0482A">
              <w:rPr>
                <w:b/>
                <w:sz w:val="20"/>
                <w:szCs w:val="20"/>
              </w:rPr>
              <w:t>10</w:t>
            </w:r>
            <w:r w:rsidRPr="00C0482A">
              <w:rPr>
                <w:sz w:val="20"/>
                <w:szCs w:val="20"/>
              </w:rPr>
              <w:t>)</w:t>
            </w:r>
            <w:r w:rsidRPr="00C0482A">
              <w:rPr>
                <w:bCs/>
                <w:sz w:val="20"/>
                <w:szCs w:val="20"/>
              </w:rPr>
              <w:t>. Canlıların en küçük yapı birimi nedir?</w:t>
            </w:r>
            <w:r w:rsidRPr="00C0482A">
              <w:rPr>
                <w:sz w:val="20"/>
                <w:szCs w:val="20"/>
              </w:rPr>
              <w:br/>
              <w:t xml:space="preserve">A) Hücre   B) Doku    C) Organ </w:t>
            </w:r>
            <w:r w:rsidRPr="00C0482A">
              <w:rPr>
                <w:sz w:val="20"/>
                <w:szCs w:val="20"/>
              </w:rPr>
              <w:tab/>
              <w:t>D) Sistem</w:t>
            </w:r>
          </w:p>
          <w:p w:rsidR="00146219" w:rsidRPr="00C0482A" w:rsidRDefault="00146219" w:rsidP="00C66F33">
            <w:pPr>
              <w:pStyle w:val="style10"/>
              <w:pBdr>
                <w:top w:val="single" w:sz="4" w:space="1" w:color="auto"/>
              </w:pBdr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146219" w:rsidRPr="00C0482A" w:rsidRDefault="00146219" w:rsidP="00C66F33">
            <w:pPr>
              <w:pStyle w:val="style10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C0482A">
              <w:rPr>
                <w:b/>
                <w:bCs/>
                <w:sz w:val="20"/>
                <w:szCs w:val="20"/>
              </w:rPr>
              <w:t>11</w:t>
            </w:r>
            <w:r w:rsidRPr="00C0482A">
              <w:rPr>
                <w:bCs/>
                <w:sz w:val="20"/>
                <w:szCs w:val="20"/>
              </w:rPr>
              <w:t>)Hangi vitamin suda çözünür?</w:t>
            </w:r>
          </w:p>
          <w:p w:rsidR="00146219" w:rsidRDefault="00146219" w:rsidP="00C66F33">
            <w:pPr>
              <w:pStyle w:val="style10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C0482A">
              <w:rPr>
                <w:bCs/>
                <w:sz w:val="20"/>
                <w:szCs w:val="20"/>
              </w:rPr>
              <w:t xml:space="preserve">A)a vitamini  </w:t>
            </w:r>
            <w:r w:rsidRPr="00C0482A">
              <w:rPr>
                <w:bCs/>
                <w:sz w:val="20"/>
                <w:szCs w:val="20"/>
              </w:rPr>
              <w:tab/>
              <w:t xml:space="preserve"> B)b vitamini </w:t>
            </w:r>
            <w:r w:rsidRPr="00C0482A">
              <w:rPr>
                <w:bCs/>
                <w:sz w:val="20"/>
                <w:szCs w:val="20"/>
              </w:rPr>
              <w:tab/>
              <w:t xml:space="preserve">C) k vitamini </w:t>
            </w:r>
            <w:r w:rsidRPr="00C0482A">
              <w:rPr>
                <w:bCs/>
                <w:sz w:val="20"/>
                <w:szCs w:val="20"/>
              </w:rPr>
              <w:tab/>
              <w:t>D)d vitamini</w:t>
            </w:r>
          </w:p>
          <w:p w:rsidR="00146219" w:rsidRPr="00C0482A" w:rsidRDefault="00146219" w:rsidP="00C66F33">
            <w:pPr>
              <w:pStyle w:val="style10"/>
              <w:spacing w:before="0" w:beforeAutospacing="0" w:after="0" w:afterAutospacing="0"/>
              <w:rPr>
                <w:bCs/>
                <w:sz w:val="20"/>
                <w:szCs w:val="20"/>
              </w:rPr>
            </w:pPr>
          </w:p>
          <w:p w:rsidR="00146219" w:rsidRDefault="00146219" w:rsidP="00C66F33">
            <w:pPr>
              <w:pStyle w:val="style10"/>
              <w:spacing w:before="0" w:beforeAutospacing="0" w:after="0" w:afterAutospacing="0"/>
              <w:rPr>
                <w:sz w:val="20"/>
                <w:szCs w:val="20"/>
              </w:rPr>
            </w:pPr>
            <w:r w:rsidRPr="00C0482A">
              <w:rPr>
                <w:b/>
                <w:bCs/>
                <w:sz w:val="20"/>
                <w:szCs w:val="20"/>
              </w:rPr>
              <w:t>12</w:t>
            </w:r>
            <w:r w:rsidRPr="00C0482A">
              <w:rPr>
                <w:bCs/>
                <w:sz w:val="20"/>
                <w:szCs w:val="20"/>
              </w:rPr>
              <w:t>)Aşağıdakilerden hangisi proteinlerin sindirilmesi sonucu meydana gelebilir?</w:t>
            </w:r>
            <w:r w:rsidRPr="00C0482A">
              <w:rPr>
                <w:sz w:val="20"/>
                <w:szCs w:val="20"/>
              </w:rPr>
              <w:br/>
              <w:t>A) Glikoz</w:t>
            </w:r>
            <w:r w:rsidRPr="00C0482A">
              <w:rPr>
                <w:sz w:val="20"/>
                <w:szCs w:val="20"/>
              </w:rPr>
              <w:tab/>
              <w:t xml:space="preserve"> B) Gliserin </w:t>
            </w:r>
            <w:r w:rsidRPr="00C0482A">
              <w:rPr>
                <w:sz w:val="20"/>
                <w:szCs w:val="20"/>
              </w:rPr>
              <w:tab/>
              <w:t>C) Glikoz D) Amino asit</w:t>
            </w:r>
          </w:p>
          <w:p w:rsidR="00146219" w:rsidRPr="00C0482A" w:rsidRDefault="00146219" w:rsidP="00C66F33">
            <w:pPr>
              <w:pStyle w:val="style10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146219" w:rsidRPr="00C0482A" w:rsidRDefault="00146219" w:rsidP="00C66F33">
            <w:pPr>
              <w:pStyle w:val="style10"/>
              <w:spacing w:before="0" w:beforeAutospacing="0" w:after="0" w:afterAutospacing="0"/>
              <w:rPr>
                <w:sz w:val="20"/>
                <w:szCs w:val="20"/>
              </w:rPr>
            </w:pPr>
            <w:r w:rsidRPr="00C0482A">
              <w:rPr>
                <w:b/>
                <w:sz w:val="20"/>
                <w:szCs w:val="20"/>
              </w:rPr>
              <w:t>13</w:t>
            </w:r>
            <w:r w:rsidRPr="00C0482A">
              <w:rPr>
                <w:sz w:val="20"/>
                <w:szCs w:val="20"/>
              </w:rPr>
              <w:t>) Enzimin etki ettiği maddeye verilen isim hangisidir?</w:t>
            </w:r>
          </w:p>
          <w:p w:rsidR="00146219" w:rsidRDefault="00146219" w:rsidP="00C66F33">
            <w:pPr>
              <w:pStyle w:val="style10"/>
              <w:spacing w:before="0" w:beforeAutospacing="0" w:after="0" w:afterAutospacing="0"/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 xml:space="preserve">A)kofaktör      </w:t>
            </w:r>
            <w:r w:rsidRPr="00C0482A">
              <w:rPr>
                <w:sz w:val="20"/>
                <w:szCs w:val="20"/>
              </w:rPr>
              <w:tab/>
              <w:t xml:space="preserve">B)koenzim    </w:t>
            </w:r>
            <w:r w:rsidRPr="00C0482A">
              <w:rPr>
                <w:sz w:val="20"/>
                <w:szCs w:val="20"/>
              </w:rPr>
              <w:tab/>
              <w:t xml:space="preserve"> C)substrat    </w:t>
            </w:r>
            <w:r w:rsidRPr="00C0482A">
              <w:rPr>
                <w:sz w:val="20"/>
                <w:szCs w:val="20"/>
              </w:rPr>
              <w:tab/>
              <w:t>D)apoenzim</w:t>
            </w:r>
          </w:p>
          <w:p w:rsidR="00146219" w:rsidRPr="00C0482A" w:rsidRDefault="00146219" w:rsidP="00C66F33">
            <w:pPr>
              <w:pStyle w:val="style10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146219" w:rsidRPr="00C0482A" w:rsidRDefault="00146219" w:rsidP="00C66F33">
            <w:pPr>
              <w:pStyle w:val="style10"/>
              <w:spacing w:before="0" w:beforeAutospacing="0" w:after="0" w:afterAutospacing="0"/>
              <w:rPr>
                <w:sz w:val="20"/>
                <w:szCs w:val="20"/>
              </w:rPr>
            </w:pPr>
            <w:r w:rsidRPr="00C0482A">
              <w:rPr>
                <w:b/>
                <w:sz w:val="20"/>
                <w:szCs w:val="20"/>
              </w:rPr>
              <w:t>14</w:t>
            </w:r>
            <w:r w:rsidRPr="00C0482A">
              <w:rPr>
                <w:sz w:val="20"/>
                <w:szCs w:val="20"/>
              </w:rPr>
              <w:t>)Canlılarda tepkimelerin başlayabilmesi için gerekli olan enerji hangi molekülden sağlanır?</w:t>
            </w:r>
          </w:p>
          <w:p w:rsidR="00146219" w:rsidRDefault="00146219" w:rsidP="00C66F33">
            <w:pPr>
              <w:pStyle w:val="style10"/>
              <w:spacing w:before="0" w:beforeAutospacing="0" w:after="0" w:afterAutospacing="0"/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A)su     B)mineraller   C)asit-bazlar  D)  atp</w:t>
            </w:r>
          </w:p>
          <w:p w:rsidR="00146219" w:rsidRPr="00C0482A" w:rsidRDefault="00146219" w:rsidP="00C66F33">
            <w:pPr>
              <w:pStyle w:val="style10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146219" w:rsidRDefault="00146219" w:rsidP="00C66F33">
            <w:pPr>
              <w:pStyle w:val="style10"/>
              <w:spacing w:before="0" w:beforeAutospacing="0" w:after="0" w:afterAutospacing="0"/>
              <w:rPr>
                <w:sz w:val="20"/>
                <w:szCs w:val="20"/>
              </w:rPr>
            </w:pPr>
            <w:r w:rsidRPr="00C0482A">
              <w:rPr>
                <w:b/>
                <w:sz w:val="20"/>
                <w:szCs w:val="20"/>
              </w:rPr>
              <w:t>15</w:t>
            </w:r>
            <w:r w:rsidRPr="00C0482A">
              <w:rPr>
                <w:sz w:val="20"/>
                <w:szCs w:val="20"/>
              </w:rPr>
              <w:t>)</w:t>
            </w:r>
            <w:r w:rsidRPr="00C0482A">
              <w:rPr>
                <w:bCs/>
                <w:sz w:val="20"/>
                <w:szCs w:val="20"/>
              </w:rPr>
              <w:t xml:space="preserve"> Aşağıdaki besinlerden hangisi sindirime uğramadan kana geçebilir?</w:t>
            </w:r>
            <w:r w:rsidRPr="00C0482A">
              <w:rPr>
                <w:sz w:val="20"/>
                <w:szCs w:val="20"/>
              </w:rPr>
              <w:br/>
              <w:t>A) Protein    B) Vitamin    C) Yağ     D) Nişasta</w:t>
            </w:r>
          </w:p>
          <w:p w:rsidR="00146219" w:rsidRDefault="00146219" w:rsidP="00C66F33">
            <w:pPr>
              <w:pStyle w:val="style10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146219" w:rsidRPr="00C0482A" w:rsidRDefault="00146219" w:rsidP="00C66F33">
            <w:pPr>
              <w:pStyle w:val="style10"/>
              <w:spacing w:before="0" w:beforeAutospacing="0" w:after="0" w:afterAutospacing="0"/>
              <w:rPr>
                <w:color w:val="22160D"/>
                <w:sz w:val="20"/>
                <w:szCs w:val="20"/>
              </w:rPr>
            </w:pPr>
            <w:r w:rsidRPr="00C0482A">
              <w:rPr>
                <w:b/>
                <w:sz w:val="20"/>
                <w:szCs w:val="20"/>
              </w:rPr>
              <w:t>16</w:t>
            </w:r>
            <w:r w:rsidRPr="00C0482A">
              <w:rPr>
                <w:sz w:val="20"/>
                <w:szCs w:val="20"/>
              </w:rPr>
              <w:t>)</w:t>
            </w:r>
            <w:r w:rsidRPr="00C0482A">
              <w:rPr>
                <w:color w:val="22160D"/>
                <w:sz w:val="20"/>
                <w:szCs w:val="20"/>
              </w:rPr>
              <w:t xml:space="preserve"> .  Doğadaki bütün canlılar düşünülecek olursa, aşağıdaki özelliklerden hangisi ortak </w:t>
            </w:r>
            <w:r w:rsidRPr="00C0482A">
              <w:rPr>
                <w:color w:val="22160D"/>
                <w:sz w:val="20"/>
                <w:szCs w:val="20"/>
                <w:u w:val="single"/>
              </w:rPr>
              <w:t>olamaz?</w:t>
            </w:r>
          </w:p>
          <w:p w:rsidR="00146219" w:rsidRDefault="00146219" w:rsidP="00C66F33">
            <w:pPr>
              <w:tabs>
                <w:tab w:val="left" w:pos="360"/>
                <w:tab w:val="left" w:pos="900"/>
              </w:tabs>
              <w:rPr>
                <w:color w:val="22160D"/>
                <w:sz w:val="20"/>
                <w:szCs w:val="20"/>
              </w:rPr>
            </w:pPr>
            <w:r w:rsidRPr="00C0482A">
              <w:rPr>
                <w:color w:val="22160D"/>
                <w:sz w:val="20"/>
                <w:szCs w:val="20"/>
              </w:rPr>
              <w:t>A) Üreme</w:t>
            </w:r>
            <w:r w:rsidRPr="00C0482A">
              <w:rPr>
                <w:color w:val="22160D"/>
                <w:sz w:val="20"/>
                <w:szCs w:val="20"/>
              </w:rPr>
              <w:tab/>
              <w:t>B) Enerji ÜretmeC) Boşaltım  D) Uyarılara tepki verme </w:t>
            </w:r>
            <w:r w:rsidRPr="00C0482A">
              <w:rPr>
                <w:color w:val="22160D"/>
                <w:sz w:val="20"/>
                <w:szCs w:val="20"/>
              </w:rPr>
              <w:tab/>
              <w:t xml:space="preserve">E) </w:t>
            </w:r>
            <w:r w:rsidRPr="00C0482A">
              <w:rPr>
                <w:sz w:val="20"/>
                <w:szCs w:val="20"/>
              </w:rPr>
              <w:t>Organik Besin Üretme</w:t>
            </w:r>
          </w:p>
          <w:p w:rsidR="00146219" w:rsidRPr="00C0482A" w:rsidRDefault="00146219" w:rsidP="00C66F33">
            <w:pPr>
              <w:tabs>
                <w:tab w:val="left" w:pos="360"/>
                <w:tab w:val="left" w:pos="900"/>
              </w:tabs>
              <w:rPr>
                <w:color w:val="22160D"/>
                <w:sz w:val="20"/>
                <w:szCs w:val="20"/>
              </w:rPr>
            </w:pPr>
          </w:p>
          <w:p w:rsidR="00146219" w:rsidRPr="00C0482A" w:rsidRDefault="00146219" w:rsidP="00C66F33">
            <w:pPr>
              <w:tabs>
                <w:tab w:val="left" w:pos="360"/>
                <w:tab w:val="left" w:pos="900"/>
              </w:tabs>
              <w:rPr>
                <w:color w:val="22160D"/>
                <w:sz w:val="20"/>
                <w:szCs w:val="20"/>
              </w:rPr>
            </w:pPr>
            <w:r w:rsidRPr="00C0482A">
              <w:rPr>
                <w:b/>
                <w:color w:val="22160D"/>
                <w:sz w:val="20"/>
                <w:szCs w:val="20"/>
              </w:rPr>
              <w:t>17</w:t>
            </w:r>
            <w:r w:rsidRPr="00C0482A">
              <w:rPr>
                <w:color w:val="22160D"/>
                <w:sz w:val="20"/>
                <w:szCs w:val="20"/>
              </w:rPr>
              <w:t xml:space="preserve">. İnorganik maddelerle ilgili aşağıdaki verilenlerden hangisi </w:t>
            </w:r>
            <w:r w:rsidRPr="00C0482A">
              <w:rPr>
                <w:color w:val="22160D"/>
                <w:sz w:val="20"/>
                <w:szCs w:val="20"/>
                <w:u w:val="single"/>
              </w:rPr>
              <w:t>yanlıştır?</w:t>
            </w:r>
          </w:p>
          <w:p w:rsidR="00146219" w:rsidRPr="00C0482A" w:rsidRDefault="00146219" w:rsidP="00C66F33">
            <w:pPr>
              <w:adjustRightInd w:val="0"/>
              <w:rPr>
                <w:color w:val="22160D"/>
                <w:sz w:val="20"/>
                <w:szCs w:val="20"/>
              </w:rPr>
            </w:pPr>
            <w:r w:rsidRPr="00C0482A">
              <w:rPr>
                <w:color w:val="22160D"/>
                <w:sz w:val="20"/>
                <w:szCs w:val="20"/>
              </w:rPr>
              <w:t>A) CO</w:t>
            </w:r>
            <w:r w:rsidRPr="00C0482A">
              <w:rPr>
                <w:color w:val="22160D"/>
                <w:sz w:val="20"/>
                <w:szCs w:val="20"/>
                <w:vertAlign w:val="subscript"/>
              </w:rPr>
              <w:t>2</w:t>
            </w:r>
            <w:r w:rsidRPr="00C0482A">
              <w:rPr>
                <w:color w:val="22160D"/>
                <w:sz w:val="20"/>
                <w:szCs w:val="20"/>
              </w:rPr>
              <w:t xml:space="preserve"> ve H</w:t>
            </w:r>
            <w:r w:rsidRPr="00C0482A">
              <w:rPr>
                <w:color w:val="22160D"/>
                <w:sz w:val="20"/>
                <w:szCs w:val="20"/>
                <w:vertAlign w:val="subscript"/>
              </w:rPr>
              <w:t>2</w:t>
            </w:r>
            <w:r w:rsidRPr="00C0482A">
              <w:rPr>
                <w:color w:val="22160D"/>
                <w:sz w:val="20"/>
                <w:szCs w:val="20"/>
              </w:rPr>
              <w:t>O organik maddelerin üretiminde kullanılır.</w:t>
            </w:r>
          </w:p>
          <w:p w:rsidR="00146219" w:rsidRPr="00C0482A" w:rsidRDefault="00146219" w:rsidP="00C66F33">
            <w:pPr>
              <w:adjustRightInd w:val="0"/>
              <w:rPr>
                <w:color w:val="22160D"/>
                <w:sz w:val="20"/>
                <w:szCs w:val="20"/>
              </w:rPr>
            </w:pPr>
            <w:r w:rsidRPr="00C0482A">
              <w:rPr>
                <w:color w:val="22160D"/>
                <w:sz w:val="20"/>
                <w:szCs w:val="20"/>
              </w:rPr>
              <w:t>B) Su, karasal canlılarda vücut sıcaklığının düzenlenmesinde rol oynar.</w:t>
            </w:r>
          </w:p>
          <w:p w:rsidR="00146219" w:rsidRPr="00C0482A" w:rsidRDefault="00146219" w:rsidP="00C66F33">
            <w:pPr>
              <w:adjustRightInd w:val="0"/>
              <w:rPr>
                <w:color w:val="22160D"/>
                <w:sz w:val="20"/>
                <w:szCs w:val="20"/>
              </w:rPr>
            </w:pPr>
            <w:r w:rsidRPr="00C0482A">
              <w:rPr>
                <w:color w:val="22160D"/>
                <w:sz w:val="20"/>
                <w:szCs w:val="20"/>
              </w:rPr>
              <w:t>C) Bazı iyonlar pasif enzimleri aktifleştirir.</w:t>
            </w:r>
          </w:p>
          <w:p w:rsidR="00146219" w:rsidRPr="00C0482A" w:rsidRDefault="00146219" w:rsidP="00C66F33">
            <w:pPr>
              <w:adjustRightInd w:val="0"/>
              <w:rPr>
                <w:color w:val="22160D"/>
                <w:sz w:val="20"/>
                <w:szCs w:val="20"/>
              </w:rPr>
            </w:pPr>
            <w:r w:rsidRPr="00C0482A">
              <w:rPr>
                <w:color w:val="22160D"/>
                <w:sz w:val="20"/>
                <w:szCs w:val="20"/>
              </w:rPr>
              <w:t>D) Suda çözünenleri, ortamın su yüzdesini değiştirerek osmotik    basıncı etkiler.</w:t>
            </w:r>
          </w:p>
          <w:p w:rsidR="00146219" w:rsidRDefault="00146219" w:rsidP="00C66F33">
            <w:pPr>
              <w:adjustRightInd w:val="0"/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E) Gerek görüldüğünde bazı hücrelerde enerji verici olarak kullanılır.</w:t>
            </w:r>
          </w:p>
          <w:p w:rsidR="00146219" w:rsidRPr="00C0482A" w:rsidRDefault="00146219" w:rsidP="00C66F33">
            <w:pPr>
              <w:adjustRightInd w:val="0"/>
              <w:rPr>
                <w:sz w:val="20"/>
                <w:szCs w:val="20"/>
              </w:rPr>
            </w:pPr>
          </w:p>
          <w:p w:rsidR="00146219" w:rsidRPr="00C0482A" w:rsidRDefault="00146219" w:rsidP="00C66F33">
            <w:pPr>
              <w:tabs>
                <w:tab w:val="left" w:pos="360"/>
                <w:tab w:val="left" w:pos="900"/>
              </w:tabs>
              <w:rPr>
                <w:color w:val="22160D"/>
                <w:sz w:val="20"/>
                <w:szCs w:val="20"/>
              </w:rPr>
            </w:pPr>
            <w:r w:rsidRPr="00C0482A">
              <w:rPr>
                <w:b/>
                <w:color w:val="22160D"/>
                <w:sz w:val="20"/>
                <w:szCs w:val="20"/>
              </w:rPr>
              <w:t>18</w:t>
            </w:r>
            <w:r w:rsidRPr="00C0482A">
              <w:rPr>
                <w:color w:val="22160D"/>
                <w:sz w:val="20"/>
                <w:szCs w:val="20"/>
              </w:rPr>
              <w:t>.</w:t>
            </w:r>
            <w:r w:rsidRPr="00C0482A">
              <w:rPr>
                <w:color w:val="22160D"/>
                <w:sz w:val="20"/>
                <w:szCs w:val="20"/>
              </w:rPr>
              <w:tab/>
              <w:t xml:space="preserve"> Glikoz + X </w:t>
            </w:r>
            <w:r w:rsidRPr="00C0482A">
              <w:rPr>
                <w:rFonts w:eastAsia="Arial Unicode MS"/>
                <w:color w:val="22160D"/>
                <w:sz w:val="20"/>
                <w:szCs w:val="20"/>
              </w:rPr>
              <w:t>=</w:t>
            </w:r>
            <w:r w:rsidRPr="00C0482A">
              <w:rPr>
                <w:color w:val="22160D"/>
                <w:sz w:val="20"/>
                <w:szCs w:val="20"/>
              </w:rPr>
              <w:t xml:space="preserve"> Sakkaroz + Y</w:t>
            </w:r>
          </w:p>
          <w:p w:rsidR="00146219" w:rsidRPr="00C0482A" w:rsidRDefault="00146219" w:rsidP="00C66F33">
            <w:pPr>
              <w:adjustRightInd w:val="0"/>
              <w:rPr>
                <w:color w:val="22160D"/>
                <w:sz w:val="20"/>
                <w:szCs w:val="20"/>
              </w:rPr>
            </w:pPr>
            <w:r w:rsidRPr="00C0482A">
              <w:rPr>
                <w:color w:val="22160D"/>
                <w:sz w:val="20"/>
                <w:szCs w:val="20"/>
              </w:rPr>
              <w:t xml:space="preserve">Yukarıda bir disakkarit oluşurken gerçekleşen </w:t>
            </w:r>
            <w:hyperlink r:id="rId4" w:tooltip="tepkime" w:history="1">
              <w:r w:rsidRPr="00C0482A">
                <w:rPr>
                  <w:color w:val="663C35"/>
                  <w:sz w:val="20"/>
                  <w:szCs w:val="20"/>
                </w:rPr>
                <w:t>tepkime</w:t>
              </w:r>
            </w:hyperlink>
            <w:r w:rsidRPr="00C0482A">
              <w:rPr>
                <w:color w:val="22160D"/>
                <w:sz w:val="20"/>
                <w:szCs w:val="20"/>
              </w:rPr>
              <w:t xml:space="preserve"> gösterilmiştir.</w:t>
            </w:r>
          </w:p>
          <w:p w:rsidR="00146219" w:rsidRPr="00C0482A" w:rsidRDefault="00146219" w:rsidP="00C66F33">
            <w:pPr>
              <w:adjustRightInd w:val="0"/>
              <w:rPr>
                <w:color w:val="22160D"/>
                <w:sz w:val="20"/>
                <w:szCs w:val="20"/>
              </w:rPr>
            </w:pPr>
            <w:r w:rsidRPr="00C0482A">
              <w:rPr>
                <w:color w:val="22160D"/>
                <w:sz w:val="20"/>
                <w:szCs w:val="20"/>
              </w:rPr>
              <w:t xml:space="preserve">Verilen </w:t>
            </w:r>
            <w:hyperlink r:id="rId5" w:tooltip="tepkime" w:history="1">
              <w:r w:rsidRPr="00C0482A">
                <w:rPr>
                  <w:color w:val="663C35"/>
                  <w:sz w:val="20"/>
                  <w:szCs w:val="20"/>
                </w:rPr>
                <w:t>tepkime</w:t>
              </w:r>
            </w:hyperlink>
            <w:r w:rsidRPr="00C0482A">
              <w:rPr>
                <w:color w:val="22160D"/>
                <w:sz w:val="20"/>
                <w:szCs w:val="20"/>
              </w:rPr>
              <w:t>ye göre,</w:t>
            </w:r>
          </w:p>
          <w:p w:rsidR="00146219" w:rsidRPr="00C0482A" w:rsidRDefault="00146219" w:rsidP="00C66F33">
            <w:pPr>
              <w:adjustRightInd w:val="0"/>
              <w:rPr>
                <w:color w:val="22160D"/>
                <w:sz w:val="20"/>
                <w:szCs w:val="20"/>
              </w:rPr>
            </w:pPr>
            <w:r w:rsidRPr="00C0482A">
              <w:rPr>
                <w:color w:val="22160D"/>
                <w:sz w:val="20"/>
                <w:szCs w:val="20"/>
              </w:rPr>
              <w:t xml:space="preserve">I. Olay bir dehidrasyon </w:t>
            </w:r>
            <w:hyperlink r:id="rId6" w:tooltip="tepkime" w:history="1">
              <w:r w:rsidRPr="00C0482A">
                <w:rPr>
                  <w:color w:val="663C35"/>
                  <w:sz w:val="20"/>
                  <w:szCs w:val="20"/>
                </w:rPr>
                <w:t>tepkime</w:t>
              </w:r>
            </w:hyperlink>
            <w:r w:rsidRPr="00C0482A">
              <w:rPr>
                <w:color w:val="22160D"/>
                <w:sz w:val="20"/>
                <w:szCs w:val="20"/>
              </w:rPr>
              <w:t>sidir ve Y su molekülüdür.</w:t>
            </w:r>
          </w:p>
          <w:p w:rsidR="00146219" w:rsidRPr="00C0482A" w:rsidRDefault="00146219" w:rsidP="00C66F33">
            <w:pPr>
              <w:adjustRightInd w:val="0"/>
              <w:rPr>
                <w:color w:val="22160D"/>
                <w:sz w:val="20"/>
                <w:szCs w:val="20"/>
              </w:rPr>
            </w:pPr>
            <w:r w:rsidRPr="00C0482A">
              <w:rPr>
                <w:color w:val="22160D"/>
                <w:sz w:val="20"/>
                <w:szCs w:val="20"/>
              </w:rPr>
              <w:t>II. X molekülü galaktoz olabilir.</w:t>
            </w:r>
          </w:p>
          <w:p w:rsidR="00146219" w:rsidRPr="00C0482A" w:rsidRDefault="00146219" w:rsidP="00C66F33">
            <w:pPr>
              <w:adjustRightInd w:val="0"/>
              <w:rPr>
                <w:color w:val="22160D"/>
                <w:sz w:val="20"/>
                <w:szCs w:val="20"/>
              </w:rPr>
            </w:pPr>
            <w:r w:rsidRPr="00C0482A">
              <w:rPr>
                <w:color w:val="22160D"/>
                <w:sz w:val="20"/>
                <w:szCs w:val="20"/>
              </w:rPr>
              <w:t>III. Reaksiyon gerçekleşirken peptit bağı oluşmuştur.</w:t>
            </w:r>
          </w:p>
          <w:p w:rsidR="00146219" w:rsidRPr="00C0482A" w:rsidRDefault="00146219" w:rsidP="00C66F33">
            <w:pPr>
              <w:rPr>
                <w:color w:val="22160D"/>
                <w:sz w:val="20"/>
                <w:szCs w:val="20"/>
              </w:rPr>
            </w:pPr>
            <w:r w:rsidRPr="00C0482A">
              <w:rPr>
                <w:color w:val="22160D"/>
                <w:sz w:val="20"/>
                <w:szCs w:val="20"/>
              </w:rPr>
              <w:t xml:space="preserve">ifadelerinden hangileri </w:t>
            </w:r>
            <w:r w:rsidRPr="00C0482A">
              <w:rPr>
                <w:color w:val="22160D"/>
                <w:sz w:val="20"/>
                <w:szCs w:val="20"/>
                <w:u w:val="single"/>
              </w:rPr>
              <w:t>doğru değildir?</w:t>
            </w:r>
          </w:p>
          <w:p w:rsidR="00146219" w:rsidRPr="00C0482A" w:rsidRDefault="00146219" w:rsidP="00C66F33">
            <w:pPr>
              <w:adjustRightInd w:val="0"/>
              <w:rPr>
                <w:color w:val="22160D"/>
                <w:sz w:val="20"/>
                <w:szCs w:val="20"/>
              </w:rPr>
            </w:pPr>
            <w:r w:rsidRPr="00C0482A">
              <w:rPr>
                <w:color w:val="22160D"/>
                <w:sz w:val="20"/>
                <w:szCs w:val="20"/>
              </w:rPr>
              <w:t>A) Yalnız I </w:t>
            </w:r>
            <w:r w:rsidRPr="00C0482A">
              <w:rPr>
                <w:color w:val="22160D"/>
                <w:sz w:val="20"/>
                <w:szCs w:val="20"/>
              </w:rPr>
              <w:tab/>
            </w:r>
            <w:r w:rsidRPr="00C0482A">
              <w:rPr>
                <w:color w:val="22160D"/>
                <w:sz w:val="20"/>
                <w:szCs w:val="20"/>
              </w:rPr>
              <w:tab/>
              <w:t>B) Yalnız II </w:t>
            </w:r>
            <w:r w:rsidRPr="00C0482A">
              <w:rPr>
                <w:color w:val="22160D"/>
                <w:sz w:val="20"/>
                <w:szCs w:val="20"/>
              </w:rPr>
              <w:tab/>
            </w:r>
            <w:r w:rsidRPr="00C0482A">
              <w:rPr>
                <w:color w:val="22160D"/>
                <w:sz w:val="20"/>
                <w:szCs w:val="20"/>
              </w:rPr>
              <w:tab/>
              <w:t xml:space="preserve">C) I ve III          </w:t>
            </w:r>
            <w:r w:rsidRPr="00C0482A">
              <w:rPr>
                <w:sz w:val="20"/>
                <w:szCs w:val="20"/>
              </w:rPr>
              <w:t>D) II ve III</w:t>
            </w:r>
            <w:r w:rsidRPr="00C0482A">
              <w:rPr>
                <w:color w:val="22160D"/>
                <w:sz w:val="20"/>
                <w:szCs w:val="20"/>
              </w:rPr>
              <w:tab/>
              <w:t xml:space="preserve"> </w:t>
            </w:r>
            <w:r w:rsidRPr="00C0482A">
              <w:rPr>
                <w:color w:val="22160D"/>
                <w:sz w:val="20"/>
                <w:szCs w:val="20"/>
              </w:rPr>
              <w:tab/>
              <w:t>E) I, II ve III</w:t>
            </w:r>
          </w:p>
          <w:p w:rsidR="00146219" w:rsidRPr="00C0482A" w:rsidRDefault="00146219" w:rsidP="00C66F33">
            <w:pPr>
              <w:ind w:right="5"/>
              <w:rPr>
                <w:sz w:val="20"/>
                <w:szCs w:val="20"/>
              </w:rPr>
            </w:pPr>
            <w:r w:rsidRPr="00C0482A">
              <w:rPr>
                <w:b/>
                <w:color w:val="22160D"/>
                <w:sz w:val="20"/>
                <w:szCs w:val="20"/>
              </w:rPr>
              <w:t>19</w:t>
            </w:r>
            <w:r w:rsidRPr="00C0482A">
              <w:rPr>
                <w:color w:val="22160D"/>
                <w:sz w:val="20"/>
                <w:szCs w:val="20"/>
              </w:rPr>
              <w:t>)</w:t>
            </w:r>
            <w:r w:rsidRPr="00C0482A">
              <w:rPr>
                <w:sz w:val="20"/>
                <w:szCs w:val="20"/>
              </w:rPr>
              <w:t xml:space="preserve"> Akıcı mozaik zar modelini geliştiren bilim adamlarından biri aşağıdaki seçeneklerden hangisinde verilmiştir?</w:t>
            </w:r>
          </w:p>
          <w:p w:rsidR="00146219" w:rsidRPr="00C0482A" w:rsidRDefault="00146219" w:rsidP="00C66F33">
            <w:pPr>
              <w:ind w:right="5"/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A)Newton                   B)Darwin         C  )Watson   D)Nicholsen               E)Wilmut</w:t>
            </w:r>
          </w:p>
          <w:p w:rsidR="00146219" w:rsidRPr="00C0482A" w:rsidRDefault="00146219" w:rsidP="00C66F33">
            <w:pPr>
              <w:ind w:right="-567"/>
              <w:rPr>
                <w:sz w:val="20"/>
                <w:szCs w:val="20"/>
              </w:rPr>
            </w:pPr>
            <w:r w:rsidRPr="00C0482A">
              <w:rPr>
                <w:b/>
                <w:sz w:val="20"/>
                <w:szCs w:val="20"/>
              </w:rPr>
              <w:t>20</w:t>
            </w:r>
            <w:r w:rsidRPr="00C0482A">
              <w:rPr>
                <w:sz w:val="20"/>
                <w:szCs w:val="20"/>
              </w:rPr>
              <w:t>) Aşağıdakilerden hangisi hücre zarının özelliklerden biri değildir?</w:t>
            </w:r>
          </w:p>
          <w:p w:rsidR="00146219" w:rsidRPr="00C0482A" w:rsidRDefault="00146219" w:rsidP="00C66F33">
            <w:pPr>
              <w:ind w:right="-567"/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A)Canlıdır   B)Seçici geçirgendir C)Esnektir</w:t>
            </w:r>
          </w:p>
          <w:p w:rsidR="00146219" w:rsidRPr="00C0482A" w:rsidRDefault="00146219" w:rsidP="00C66F33">
            <w:pPr>
              <w:ind w:right="-567"/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D)Hücreye madde giriş çıkışını kontrol eder   E)Tam geçirgendir</w:t>
            </w:r>
          </w:p>
          <w:p w:rsidR="00146219" w:rsidRPr="00C0482A" w:rsidRDefault="00146219" w:rsidP="00C66F33">
            <w:pPr>
              <w:ind w:left="-142" w:right="-567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  <w:r w:rsidRPr="00C0482A">
              <w:rPr>
                <w:b/>
                <w:sz w:val="20"/>
                <w:szCs w:val="20"/>
              </w:rPr>
              <w:t>1</w:t>
            </w:r>
            <w:r w:rsidRPr="00C0482A">
              <w:rPr>
                <w:sz w:val="20"/>
                <w:szCs w:val="20"/>
              </w:rPr>
              <w:t>) Aşağıdakilerden hangisi proteinlerin yapı taşıdır?</w:t>
            </w:r>
          </w:p>
          <w:p w:rsidR="00146219" w:rsidRPr="00C0482A" w:rsidRDefault="00146219" w:rsidP="00C66F33">
            <w:pPr>
              <w:ind w:left="-142" w:right="-567"/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A)Glikoz               B)Aminoasit          C)Koenzim       D)Gliserol             E)Substrat</w:t>
            </w:r>
          </w:p>
          <w:p w:rsidR="00146219" w:rsidRPr="00C0482A" w:rsidRDefault="00146219" w:rsidP="00C66F33">
            <w:pPr>
              <w:pBdr>
                <w:left w:val="single" w:sz="4" w:space="0" w:color="auto"/>
              </w:pBdr>
              <w:rPr>
                <w:sz w:val="20"/>
                <w:szCs w:val="20"/>
              </w:rPr>
            </w:pPr>
            <w:r w:rsidRPr="00C0482A">
              <w:rPr>
                <w:b/>
                <w:sz w:val="20"/>
                <w:szCs w:val="20"/>
              </w:rPr>
              <w:t>22</w:t>
            </w:r>
            <w:r w:rsidRPr="00C0482A">
              <w:rPr>
                <w:sz w:val="20"/>
                <w:szCs w:val="20"/>
              </w:rPr>
              <w:t>) Baz suda hangi iyonu vererek iyonlaşır?</w:t>
            </w:r>
          </w:p>
          <w:p w:rsidR="00146219" w:rsidRPr="00C0482A" w:rsidRDefault="00146219" w:rsidP="00C66F33">
            <w:pPr>
              <w:pBdr>
                <w:left w:val="single" w:sz="4" w:space="0" w:color="auto"/>
              </w:pBdr>
              <w:rPr>
                <w:sz w:val="20"/>
                <w:szCs w:val="20"/>
                <w:vertAlign w:val="superscript"/>
              </w:rPr>
            </w:pPr>
            <w:r w:rsidRPr="00C0482A">
              <w:rPr>
                <w:sz w:val="20"/>
                <w:szCs w:val="20"/>
              </w:rPr>
              <w:t xml:space="preserve">A)Cl </w:t>
            </w:r>
            <w:r w:rsidRPr="00C0482A">
              <w:rPr>
                <w:sz w:val="20"/>
                <w:szCs w:val="20"/>
                <w:vertAlign w:val="superscript"/>
              </w:rPr>
              <w:t>-</w:t>
            </w:r>
            <w:r w:rsidRPr="00C0482A">
              <w:rPr>
                <w:sz w:val="20"/>
                <w:szCs w:val="20"/>
              </w:rPr>
              <w:t xml:space="preserve">   B)F</w:t>
            </w:r>
            <w:r w:rsidRPr="00C0482A">
              <w:rPr>
                <w:sz w:val="20"/>
                <w:szCs w:val="20"/>
                <w:vertAlign w:val="superscript"/>
              </w:rPr>
              <w:t xml:space="preserve">- </w:t>
            </w:r>
            <w:r w:rsidRPr="00C0482A">
              <w:rPr>
                <w:sz w:val="20"/>
                <w:szCs w:val="20"/>
              </w:rPr>
              <w:t xml:space="preserve">   C)H</w:t>
            </w:r>
            <w:r w:rsidRPr="00C0482A">
              <w:rPr>
                <w:sz w:val="20"/>
                <w:szCs w:val="20"/>
                <w:vertAlign w:val="superscript"/>
              </w:rPr>
              <w:t>+</w:t>
            </w:r>
            <w:r w:rsidRPr="00C0482A">
              <w:rPr>
                <w:sz w:val="20"/>
                <w:szCs w:val="20"/>
              </w:rPr>
              <w:t xml:space="preserve">   D)OH</w:t>
            </w:r>
            <w:r w:rsidRPr="00C0482A">
              <w:rPr>
                <w:sz w:val="20"/>
                <w:szCs w:val="20"/>
                <w:vertAlign w:val="superscript"/>
              </w:rPr>
              <w:t>-</w:t>
            </w:r>
            <w:r w:rsidRPr="00C0482A">
              <w:rPr>
                <w:sz w:val="20"/>
                <w:szCs w:val="20"/>
              </w:rPr>
              <w:t xml:space="preserve">    E)S</w:t>
            </w:r>
            <w:r w:rsidRPr="00C0482A">
              <w:rPr>
                <w:sz w:val="20"/>
                <w:szCs w:val="20"/>
                <w:vertAlign w:val="superscript"/>
              </w:rPr>
              <w:t>-2</w:t>
            </w:r>
          </w:p>
          <w:p w:rsidR="00146219" w:rsidRPr="00C0482A" w:rsidRDefault="00146219" w:rsidP="00C66F33">
            <w:pPr>
              <w:pBdr>
                <w:left w:val="single" w:sz="4" w:space="0" w:color="auto"/>
              </w:pBdr>
              <w:rPr>
                <w:sz w:val="20"/>
                <w:szCs w:val="20"/>
              </w:rPr>
            </w:pPr>
            <w:r w:rsidRPr="00C0482A">
              <w:rPr>
                <w:b/>
                <w:sz w:val="20"/>
                <w:szCs w:val="20"/>
              </w:rPr>
              <w:t>23</w:t>
            </w:r>
            <w:r>
              <w:rPr>
                <w:sz w:val="20"/>
                <w:szCs w:val="20"/>
              </w:rPr>
              <w:t xml:space="preserve">. </w:t>
            </w:r>
            <w:r w:rsidRPr="00C0482A">
              <w:rPr>
                <w:sz w:val="20"/>
                <w:szCs w:val="20"/>
              </w:rPr>
              <w:t>Aşağıdakilerden hangisi enzimlerin özelliği değildir?</w:t>
            </w:r>
          </w:p>
          <w:p w:rsidR="00146219" w:rsidRPr="00C0482A" w:rsidRDefault="00146219" w:rsidP="00C66F33">
            <w:pPr>
              <w:pBdr>
                <w:left w:val="single" w:sz="4" w:space="0" w:color="auto"/>
              </w:pBdr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A)Her hücrede tepkime çeşidi kadar enzim çeşidi vardır.</w:t>
            </w:r>
          </w:p>
          <w:p w:rsidR="00146219" w:rsidRPr="00C0482A" w:rsidRDefault="00146219" w:rsidP="00C66F33">
            <w:pPr>
              <w:pBdr>
                <w:left w:val="single" w:sz="4" w:space="0" w:color="auto"/>
              </w:pBdr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B)Belirli bir koenzim ya da kofaktörle çalışır.</w:t>
            </w:r>
          </w:p>
          <w:p w:rsidR="00146219" w:rsidRPr="00C0482A" w:rsidRDefault="00146219" w:rsidP="00C66F33">
            <w:pPr>
              <w:pBdr>
                <w:left w:val="single" w:sz="4" w:space="0" w:color="auto"/>
              </w:pBdr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C)Enzimler çok hızlı çalışırlar.</w:t>
            </w:r>
          </w:p>
          <w:p w:rsidR="00146219" w:rsidRPr="00C0482A" w:rsidRDefault="00146219" w:rsidP="00C66F33">
            <w:pPr>
              <w:pBdr>
                <w:left w:val="single" w:sz="4" w:space="0" w:color="auto"/>
              </w:pBdr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D)Sadece hücrede üretilirler</w:t>
            </w:r>
          </w:p>
          <w:p w:rsidR="00146219" w:rsidRDefault="00146219" w:rsidP="00C66F33">
            <w:pPr>
              <w:pBdr>
                <w:left w:val="single" w:sz="4" w:space="0" w:color="auto"/>
              </w:pBdr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E)Kimyasal tepkimelerden değişmeden çıkar defalarca kullanılır</w:t>
            </w:r>
          </w:p>
          <w:p w:rsidR="00146219" w:rsidRDefault="00146219" w:rsidP="00C66F33">
            <w:pPr>
              <w:pBdr>
                <w:left w:val="single" w:sz="4" w:space="0" w:color="auto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24)Nükleik asitlerin yapısına katılan;</w:t>
            </w:r>
            <w:r>
              <w:rPr>
                <w:sz w:val="20"/>
                <w:szCs w:val="20"/>
              </w:rPr>
              <w:tab/>
            </w:r>
            <w:r w:rsidRPr="00DD175C">
              <w:rPr>
                <w:b/>
                <w:sz w:val="20"/>
                <w:szCs w:val="20"/>
              </w:rPr>
              <w:t>I. Adenin         II. Fosfat      III. Urasil      IV. Riboz</w:t>
            </w:r>
            <w:r>
              <w:rPr>
                <w:sz w:val="20"/>
                <w:szCs w:val="20"/>
              </w:rPr>
              <w:t xml:space="preserve">   moleküllerinden hangileri hem DNA hem de RNA'nın yapısında bulunur?</w:t>
            </w:r>
          </w:p>
          <w:p w:rsidR="00146219" w:rsidRDefault="00146219" w:rsidP="00C66F33">
            <w:pPr>
              <w:pBdr>
                <w:left w:val="single" w:sz="4" w:space="0" w:color="auto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Yalnız I</w:t>
            </w:r>
            <w:r>
              <w:rPr>
                <w:sz w:val="20"/>
                <w:szCs w:val="20"/>
              </w:rPr>
              <w:tab/>
              <w:t>B) I ve II</w:t>
            </w:r>
            <w:r>
              <w:rPr>
                <w:sz w:val="20"/>
                <w:szCs w:val="20"/>
              </w:rPr>
              <w:tab/>
              <w:t>C) I,II ve III</w:t>
            </w:r>
            <w:r>
              <w:rPr>
                <w:sz w:val="20"/>
                <w:szCs w:val="20"/>
              </w:rPr>
              <w:tab/>
              <w:t>D) I,II ve IV</w:t>
            </w:r>
            <w:r>
              <w:rPr>
                <w:sz w:val="20"/>
                <w:szCs w:val="20"/>
              </w:rPr>
              <w:tab/>
              <w:t>E) II,III ve IV</w:t>
            </w:r>
          </w:p>
          <w:p w:rsidR="00146219" w:rsidRDefault="00146219" w:rsidP="00C66F33">
            <w:pPr>
              <w:pBdr>
                <w:left w:val="single" w:sz="4" w:space="0" w:color="auto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25) . Aşağıdakilerden hangileri ATP molekülünün yapısında bulunmaz?</w:t>
            </w:r>
          </w:p>
          <w:p w:rsidR="00146219" w:rsidRDefault="00146219" w:rsidP="00C66F33">
            <w:pPr>
              <w:pBdr>
                <w:left w:val="single" w:sz="4" w:space="0" w:color="auto"/>
              </w:pBdr>
              <w:rPr>
                <w:b/>
                <w:sz w:val="20"/>
                <w:szCs w:val="20"/>
              </w:rPr>
            </w:pPr>
            <w:r w:rsidRPr="00DD175C">
              <w:rPr>
                <w:b/>
                <w:sz w:val="20"/>
                <w:szCs w:val="20"/>
              </w:rPr>
              <w:t>I. Adenin</w:t>
            </w:r>
            <w:r w:rsidRPr="00DD175C">
              <w:rPr>
                <w:b/>
                <w:sz w:val="20"/>
                <w:szCs w:val="20"/>
              </w:rPr>
              <w:tab/>
              <w:t>II. Guanin</w:t>
            </w:r>
            <w:r w:rsidRPr="00DD175C">
              <w:rPr>
                <w:b/>
                <w:sz w:val="20"/>
                <w:szCs w:val="20"/>
              </w:rPr>
              <w:tab/>
              <w:t>III. Yüksek enerjili fosfat bağları</w:t>
            </w:r>
            <w:r w:rsidRPr="00DD175C">
              <w:rPr>
                <w:b/>
                <w:sz w:val="20"/>
                <w:szCs w:val="20"/>
              </w:rPr>
              <w:tab/>
              <w:t>IV. Deoksiriboz şekeri</w:t>
            </w:r>
            <w:r w:rsidRPr="00DD175C">
              <w:rPr>
                <w:b/>
                <w:sz w:val="20"/>
                <w:szCs w:val="20"/>
              </w:rPr>
              <w:tab/>
              <w:t>V. Fosfat</w:t>
            </w:r>
          </w:p>
          <w:p w:rsidR="00146219" w:rsidRDefault="00146219" w:rsidP="00C66F33">
            <w:pPr>
              <w:pBdr>
                <w:left w:val="single" w:sz="4" w:space="0" w:color="auto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Yalnız II</w:t>
            </w:r>
            <w:r>
              <w:rPr>
                <w:sz w:val="20"/>
                <w:szCs w:val="20"/>
              </w:rPr>
              <w:tab/>
              <w:t>B) II ve IV</w:t>
            </w:r>
            <w:r>
              <w:rPr>
                <w:sz w:val="20"/>
                <w:szCs w:val="20"/>
              </w:rPr>
              <w:tab/>
              <w:t>C) I,III,V</w:t>
            </w:r>
            <w:r>
              <w:rPr>
                <w:sz w:val="20"/>
                <w:szCs w:val="20"/>
              </w:rPr>
              <w:tab/>
              <w:t>D) Yalnız III</w:t>
            </w:r>
            <w:r>
              <w:rPr>
                <w:sz w:val="20"/>
                <w:szCs w:val="20"/>
              </w:rPr>
              <w:tab/>
              <w:t>E) IV,V</w:t>
            </w:r>
          </w:p>
          <w:p w:rsidR="00146219" w:rsidRDefault="00146219" w:rsidP="00C66F33">
            <w:pPr>
              <w:pBdr>
                <w:left w:val="single" w:sz="4" w:space="0" w:color="auto"/>
              </w:pBdr>
              <w:rPr>
                <w:sz w:val="20"/>
                <w:szCs w:val="20"/>
              </w:rPr>
            </w:pPr>
          </w:p>
          <w:p w:rsidR="00146219" w:rsidRPr="00C0482A" w:rsidRDefault="00146219" w:rsidP="00C66F33">
            <w:pPr>
              <w:pBdr>
                <w:left w:val="single" w:sz="4" w:space="0" w:color="auto"/>
              </w:pBdr>
              <w:rPr>
                <w:sz w:val="20"/>
                <w:szCs w:val="20"/>
              </w:rPr>
            </w:pPr>
          </w:p>
          <w:p w:rsidR="00146219" w:rsidRPr="00C0482A" w:rsidRDefault="00146219" w:rsidP="00C66F33">
            <w:pPr>
              <w:tabs>
                <w:tab w:val="left" w:pos="567"/>
              </w:tabs>
              <w:ind w:left="567" w:hanging="567"/>
              <w:rPr>
                <w:sz w:val="20"/>
                <w:szCs w:val="20"/>
              </w:rPr>
            </w:pPr>
          </w:p>
          <w:p w:rsidR="00146219" w:rsidRPr="00C0482A" w:rsidRDefault="00146219" w:rsidP="00C66F33">
            <w:pPr>
              <w:tabs>
                <w:tab w:val="left" w:pos="1418"/>
              </w:tabs>
              <w:rPr>
                <w:sz w:val="20"/>
                <w:szCs w:val="20"/>
                <w:u w:val="single"/>
              </w:rPr>
            </w:pPr>
            <w:r w:rsidRPr="00C0482A">
              <w:rPr>
                <w:sz w:val="20"/>
                <w:szCs w:val="20"/>
                <w:u w:val="single"/>
              </w:rPr>
              <w:t>ÖĞRENCİNİN :</w:t>
            </w:r>
            <w:r w:rsidRPr="00C0482A">
              <w:rPr>
                <w:sz w:val="20"/>
                <w:szCs w:val="20"/>
              </w:rPr>
              <w:t xml:space="preserve">                                                      </w:t>
            </w:r>
            <w:r w:rsidRPr="00C0482A">
              <w:rPr>
                <w:sz w:val="20"/>
                <w:szCs w:val="20"/>
                <w:u w:val="single"/>
              </w:rPr>
              <w:t xml:space="preserve">S I N A V I N    </w:t>
            </w:r>
            <w:r w:rsidRPr="00C0482A">
              <w:rPr>
                <w:sz w:val="20"/>
                <w:szCs w:val="20"/>
              </w:rPr>
              <w:t xml:space="preserve">:                           </w:t>
            </w:r>
            <w:r w:rsidRPr="00C0482A">
              <w:rPr>
                <w:sz w:val="20"/>
                <w:szCs w:val="20"/>
                <w:u w:val="single"/>
              </w:rPr>
              <w:t xml:space="preserve">DEĞERLENDİRME </w:t>
            </w:r>
            <w:r w:rsidRPr="00C0482A">
              <w:rPr>
                <w:sz w:val="20"/>
                <w:szCs w:val="20"/>
              </w:rPr>
              <w:t>:</w:t>
            </w:r>
          </w:p>
          <w:p w:rsidR="00146219" w:rsidRPr="00C0482A" w:rsidRDefault="00146219" w:rsidP="00C66F33">
            <w:pPr>
              <w:tabs>
                <w:tab w:val="left" w:pos="4395"/>
              </w:tabs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Adı  Soyadı      : ............................................</w:t>
            </w:r>
            <w:r w:rsidRPr="00C0482A">
              <w:rPr>
                <w:sz w:val="20"/>
                <w:szCs w:val="20"/>
              </w:rPr>
              <w:tab/>
              <w:t>Yapıldığı  Tarih :                      Doğru Yanıt Sayısı (DYS):...........</w:t>
            </w:r>
          </w:p>
          <w:p w:rsidR="00146219" w:rsidRPr="00C0482A" w:rsidRDefault="00146219" w:rsidP="00C66F33">
            <w:pPr>
              <w:rPr>
                <w:sz w:val="20"/>
                <w:szCs w:val="20"/>
              </w:rPr>
            </w:pPr>
          </w:p>
          <w:p w:rsidR="00146219" w:rsidRPr="00C0482A" w:rsidRDefault="00146219" w:rsidP="00C66F33">
            <w:pPr>
              <w:tabs>
                <w:tab w:val="left" w:pos="1418"/>
                <w:tab w:val="left" w:pos="4395"/>
              </w:tabs>
              <w:rPr>
                <w:sz w:val="20"/>
                <w:szCs w:val="20"/>
              </w:rPr>
            </w:pPr>
            <w:r w:rsidRPr="00C0482A">
              <w:rPr>
                <w:sz w:val="20"/>
                <w:szCs w:val="20"/>
              </w:rPr>
              <w:t>Sınıfı ve Şube  : 9/              Okul No: ........</w:t>
            </w:r>
            <w:r w:rsidRPr="00C0482A">
              <w:rPr>
                <w:sz w:val="20"/>
                <w:szCs w:val="20"/>
              </w:rPr>
              <w:tab/>
              <w:t>Soru Sayısı      : 20         Aldığı Puan(DYSx5)…….....</w:t>
            </w:r>
          </w:p>
          <w:p w:rsidR="00146219" w:rsidRPr="00C0482A" w:rsidRDefault="00146219" w:rsidP="00C66F33">
            <w:pPr>
              <w:rPr>
                <w:sz w:val="20"/>
                <w:szCs w:val="20"/>
              </w:rPr>
            </w:pPr>
          </w:p>
          <w:tbl>
            <w:tblPr>
              <w:tblW w:w="11195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426"/>
              <w:gridCol w:w="369"/>
              <w:gridCol w:w="369"/>
              <w:gridCol w:w="369"/>
              <w:gridCol w:w="369"/>
              <w:gridCol w:w="369"/>
              <w:gridCol w:w="481"/>
              <w:gridCol w:w="364"/>
              <w:gridCol w:w="364"/>
              <w:gridCol w:w="364"/>
              <w:gridCol w:w="364"/>
              <w:gridCol w:w="364"/>
              <w:gridCol w:w="506"/>
              <w:gridCol w:w="356"/>
              <w:gridCol w:w="356"/>
              <w:gridCol w:w="356"/>
              <w:gridCol w:w="356"/>
              <w:gridCol w:w="356"/>
              <w:gridCol w:w="505"/>
              <w:gridCol w:w="342"/>
              <w:gridCol w:w="342"/>
              <w:gridCol w:w="342"/>
              <w:gridCol w:w="342"/>
              <w:gridCol w:w="342"/>
              <w:gridCol w:w="425"/>
              <w:gridCol w:w="327"/>
              <w:gridCol w:w="327"/>
              <w:gridCol w:w="327"/>
              <w:gridCol w:w="327"/>
              <w:gridCol w:w="389"/>
            </w:tblGrid>
            <w:tr w:rsidR="00146219" w:rsidRPr="00C0482A" w:rsidTr="000C4469">
              <w:tc>
                <w:tcPr>
                  <w:tcW w:w="426" w:type="dxa"/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481" w:type="dxa"/>
                  <w:tcBorders>
                    <w:left w:val="nil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506" w:type="dxa"/>
                  <w:tcBorders>
                    <w:left w:val="nil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505" w:type="dxa"/>
                  <w:tcBorders>
                    <w:left w:val="nil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425" w:type="dxa"/>
                  <w:tcBorders>
                    <w:left w:val="nil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3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E</w:t>
                  </w:r>
                </w:p>
              </w:tc>
            </w:tr>
            <w:tr w:rsidR="00146219" w:rsidRPr="00C0482A" w:rsidTr="000C4469">
              <w:tc>
                <w:tcPr>
                  <w:tcW w:w="426" w:type="dxa"/>
                  <w:tcBorders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369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481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6)</w:t>
                  </w:r>
                </w:p>
              </w:tc>
              <w:tc>
                <w:tcPr>
                  <w:tcW w:w="364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506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11)</w:t>
                  </w:r>
                </w:p>
              </w:tc>
              <w:tc>
                <w:tcPr>
                  <w:tcW w:w="356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505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16)</w:t>
                  </w:r>
                </w:p>
              </w:tc>
              <w:tc>
                <w:tcPr>
                  <w:tcW w:w="342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425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21)</w:t>
                  </w:r>
                </w:p>
              </w:tc>
              <w:tc>
                <w:tcPr>
                  <w:tcW w:w="327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27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27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27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89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</w:tr>
            <w:tr w:rsidR="00146219" w:rsidRPr="00C0482A" w:rsidTr="000C4469">
              <w:tc>
                <w:tcPr>
                  <w:tcW w:w="426" w:type="dxa"/>
                  <w:tcBorders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481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7)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506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12)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505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17)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425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22)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</w:tr>
            <w:tr w:rsidR="00146219" w:rsidRPr="00C0482A" w:rsidTr="000C4469">
              <w:tc>
                <w:tcPr>
                  <w:tcW w:w="426" w:type="dxa"/>
                  <w:tcBorders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481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8)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506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13)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505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18)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425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23)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</w:tr>
            <w:tr w:rsidR="00146219" w:rsidRPr="00C0482A" w:rsidTr="000C4469">
              <w:tc>
                <w:tcPr>
                  <w:tcW w:w="426" w:type="dxa"/>
                  <w:tcBorders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481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9)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506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14)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505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19)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425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24)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</w:tr>
            <w:tr w:rsidR="00146219" w:rsidRPr="00C0482A" w:rsidTr="000C4469">
              <w:tc>
                <w:tcPr>
                  <w:tcW w:w="426" w:type="dxa"/>
                  <w:tcBorders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5)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481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10)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506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15)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505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20)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425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25)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8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framePr w:hSpace="141" w:wrap="around" w:vAnchor="text" w:hAnchor="margin" w:xAlign="center" w:y="-187"/>
                    <w:suppressOverlap/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</w:tr>
          </w:tbl>
          <w:tbl>
            <w:tblPr>
              <w:tblpPr w:leftFromText="141" w:rightFromText="141" w:vertAnchor="text" w:horzAnchor="page" w:tblpX="1006" w:tblpY="270"/>
              <w:tblOverlap w:val="never"/>
              <w:tblW w:w="1710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342"/>
              <w:gridCol w:w="342"/>
              <w:gridCol w:w="342"/>
              <w:gridCol w:w="342"/>
              <w:gridCol w:w="342"/>
            </w:tblGrid>
            <w:tr w:rsidR="00146219" w:rsidRPr="00C0482A" w:rsidTr="000C4469"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E</w:t>
                  </w:r>
                </w:p>
              </w:tc>
            </w:tr>
            <w:tr w:rsidR="00146219" w:rsidRPr="00C0482A" w:rsidTr="000C4469">
              <w:tc>
                <w:tcPr>
                  <w:tcW w:w="342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</w:tr>
            <w:tr w:rsidR="00146219" w:rsidRPr="00C0482A" w:rsidTr="000C4469"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</w:tr>
            <w:tr w:rsidR="00146219" w:rsidRPr="00C0482A" w:rsidTr="000C4469"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</w:tr>
            <w:tr w:rsidR="00146219" w:rsidRPr="00C0482A" w:rsidTr="000C4469"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</w:tr>
            <w:tr w:rsidR="00146219" w:rsidRPr="00C0482A" w:rsidTr="000C4469"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3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6219" w:rsidRPr="00C0482A" w:rsidRDefault="00146219" w:rsidP="00C66F33">
                  <w:pPr>
                    <w:rPr>
                      <w:sz w:val="20"/>
                      <w:szCs w:val="20"/>
                    </w:rPr>
                  </w:pPr>
                  <w:r w:rsidRPr="00C0482A">
                    <w:rPr>
                      <w:sz w:val="20"/>
                      <w:szCs w:val="20"/>
                    </w:rPr>
                    <w:t>O</w:t>
                  </w:r>
                </w:p>
              </w:tc>
            </w:tr>
          </w:tbl>
          <w:p w:rsidR="00146219" w:rsidRPr="00C0482A" w:rsidRDefault="00146219" w:rsidP="00C66F33">
            <w:pPr>
              <w:pStyle w:val="style10"/>
              <w:spacing w:before="120" w:beforeAutospacing="0" w:after="120" w:afterAutospacing="0"/>
              <w:rPr>
                <w:sz w:val="20"/>
                <w:szCs w:val="20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4.4pt;margin-top:20.65pt;width:33pt;height:20.35pt;z-index:251655680;mso-position-horizontal-relative:text;mso-position-vertical-relative:text" stroked="f">
                  <v:textbox style="mso-next-textbox:#_x0000_s1026">
                    <w:txbxContent>
                      <w:p w:rsidR="00146219" w:rsidRPr="000C4469" w:rsidRDefault="00146219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</w:t>
                        </w:r>
                        <w:r w:rsidRPr="000C4469">
                          <w:rPr>
                            <w:sz w:val="20"/>
                            <w:szCs w:val="20"/>
                          </w:rPr>
                          <w:t>21</w:t>
                        </w:r>
                        <w:r>
                          <w:rPr>
                            <w:sz w:val="20"/>
                            <w:szCs w:val="20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146219" w:rsidRPr="00C0482A" w:rsidRDefault="00146219" w:rsidP="00C66F33">
            <w:pPr>
              <w:rPr>
                <w:sz w:val="20"/>
                <w:szCs w:val="20"/>
              </w:rPr>
            </w:pPr>
          </w:p>
          <w:p w:rsidR="00146219" w:rsidRPr="00C0482A" w:rsidRDefault="00146219" w:rsidP="00C66F33">
            <w:pPr>
              <w:rPr>
                <w:sz w:val="20"/>
                <w:szCs w:val="20"/>
              </w:rPr>
            </w:pPr>
            <w:r>
              <w:rPr>
                <w:noProof/>
              </w:rPr>
              <w:pict>
                <v:shape id="_x0000_s1027" type="#_x0000_t202" style="position:absolute;margin-left:14.15pt;margin-top:37.75pt;width:33pt;height:140pt;z-index:251659776" stroked="f">
                  <v:textbox style="mso-fit-shape-to-text:t">
                    <w:txbxContent>
                      <w:p w:rsidR="00146219" w:rsidRPr="000C4469" w:rsidRDefault="00146219" w:rsidP="000C4469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</w:t>
                        </w:r>
                        <w:r w:rsidRPr="000C4469">
                          <w:rPr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sz w:val="20"/>
                            <w:szCs w:val="20"/>
                          </w:rPr>
                          <w:t>5)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8" type="#_x0000_t202" style="position:absolute;margin-left:13.9pt;margin-top:25.95pt;width:33.25pt;height:140pt;z-index:251658752" stroked="f">
                  <v:textbox style="mso-fit-shape-to-text:t">
                    <w:txbxContent>
                      <w:p w:rsidR="00146219" w:rsidRPr="000C4469" w:rsidRDefault="00146219" w:rsidP="000C4469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</w:t>
                        </w:r>
                        <w:r w:rsidRPr="000C4469">
                          <w:rPr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sz w:val="20"/>
                            <w:szCs w:val="20"/>
                          </w:rPr>
                          <w:t>4)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9" type="#_x0000_t202" style="position:absolute;margin-left:13.65pt;margin-top:12.55pt;width:33.5pt;height:140pt;z-index:251657728" stroked="f">
                  <v:textbox style="mso-fit-shape-to-text:t">
                    <w:txbxContent>
                      <w:p w:rsidR="00146219" w:rsidRPr="000C4469" w:rsidRDefault="00146219" w:rsidP="000C4469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</w:t>
                        </w:r>
                        <w:r w:rsidRPr="000C4469">
                          <w:rPr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sz w:val="20"/>
                            <w:szCs w:val="20"/>
                          </w:rPr>
                          <w:t>3)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0" type="#_x0000_t202" style="position:absolute;margin-left:13.4pt;margin-top:.55pt;width:33.5pt;height:140pt;z-index:251656704" stroked="f">
                  <v:textbox style="mso-fit-shape-to-text:t">
                    <w:txbxContent>
                      <w:p w:rsidR="00146219" w:rsidRPr="000C4469" w:rsidRDefault="00146219" w:rsidP="000C4469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</w:t>
                        </w:r>
                        <w:r w:rsidRPr="000C4469">
                          <w:rPr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sz w:val="20"/>
                            <w:szCs w:val="20"/>
                          </w:rPr>
                          <w:t>2)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146219" w:rsidRPr="00D77E06" w:rsidRDefault="00146219" w:rsidP="00C66F33">
      <w:pPr>
        <w:autoSpaceDE w:val="0"/>
        <w:autoSpaceDN w:val="0"/>
        <w:adjustRightInd w:val="0"/>
        <w:ind w:left="7335"/>
        <w:rPr>
          <w:bCs/>
          <w:color w:val="000000"/>
        </w:rPr>
      </w:pPr>
      <w:r w:rsidRPr="00D77E06">
        <w:rPr>
          <w:rFonts w:ascii="Monotype Corsiva" w:hAnsi="Monotype Corsiva"/>
          <w:b/>
          <w:bCs/>
          <w:color w:val="000000"/>
        </w:rPr>
        <w:t xml:space="preserve">FİLİZ BEKTAŞLI                                                                                                                              </w:t>
      </w:r>
      <w:r w:rsidRPr="00D77E06">
        <w:rPr>
          <w:bCs/>
          <w:color w:val="000000"/>
        </w:rPr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bCs/>
          <w:color w:val="000000"/>
        </w:rPr>
        <w:t xml:space="preserve">                                                          </w:t>
      </w:r>
      <w:r w:rsidRPr="00D77E06">
        <w:rPr>
          <w:rFonts w:ascii="Monotype Corsiva" w:hAnsi="Monotype Corsiva"/>
          <w:b/>
          <w:bCs/>
          <w:color w:val="000000"/>
        </w:rPr>
        <w:t>Biyoloji Öğretmeni</w:t>
      </w:r>
    </w:p>
    <w:p w:rsidR="00146219" w:rsidRPr="00AA2D14" w:rsidRDefault="00146219" w:rsidP="00C66F33">
      <w:pPr>
        <w:pStyle w:val="NoSpacing"/>
        <w:tabs>
          <w:tab w:val="left" w:pos="7050"/>
          <w:tab w:val="left" w:pos="7710"/>
        </w:tabs>
      </w:pPr>
      <w:r>
        <w:rPr>
          <w:rFonts w:ascii="Monotype Corsiva" w:hAnsi="Monotype Corsiva"/>
          <w:b/>
          <w:bCs/>
          <w:color w:val="000000"/>
        </w:rPr>
        <w:tab/>
      </w:r>
      <w:r>
        <w:rPr>
          <w:rFonts w:ascii="Monotype Corsiva" w:hAnsi="Monotype Corsiva"/>
          <w:b/>
          <w:bCs/>
          <w:color w:val="000000"/>
        </w:rPr>
        <w:tab/>
      </w:r>
      <w:r w:rsidRPr="00D77E06">
        <w:rPr>
          <w:rFonts w:ascii="Monotype Corsiva" w:hAnsi="Monotype Corsiva"/>
          <w:b/>
          <w:bCs/>
          <w:color w:val="000000"/>
        </w:rPr>
        <w:t>BAŞARILAR</w:t>
      </w:r>
      <w:r w:rsidRPr="00D77E06">
        <w:rPr>
          <w:bCs/>
          <w:color w:val="000000"/>
        </w:rPr>
        <w:t>…</w:t>
      </w:r>
      <w:r>
        <w:rPr>
          <w:bCs/>
          <w:color w:val="000000"/>
        </w:rPr>
        <w:t xml:space="preserve">                                                              </w:t>
      </w:r>
      <w:r w:rsidRPr="00D77E06">
        <w:rPr>
          <w:rFonts w:ascii="Monotype Corsiva" w:hAnsi="Monotype Corsiva"/>
          <w:b/>
          <w:bCs/>
          <w:color w:val="000000"/>
        </w:rPr>
        <w:t xml:space="preserve">  </w:t>
      </w:r>
      <w:r>
        <w:rPr>
          <w:rFonts w:ascii="Monotype Corsiva" w:hAnsi="Monotype Corsiva"/>
          <w:b/>
          <w:bCs/>
          <w:color w:val="000000"/>
        </w:rPr>
        <w:t xml:space="preserve">                                      </w:t>
      </w:r>
      <w:r w:rsidRPr="00D77E06">
        <w:rPr>
          <w:rFonts w:ascii="Monotype Corsiva" w:hAnsi="Monotype Corsiva"/>
          <w:b/>
          <w:bCs/>
          <w:color w:val="000000"/>
        </w:rPr>
        <w:t xml:space="preserve">  </w:t>
      </w:r>
    </w:p>
    <w:p w:rsidR="00146219" w:rsidRPr="00AA2D14" w:rsidRDefault="00146219" w:rsidP="00C66F33">
      <w:pPr>
        <w:pStyle w:val="NoSpacing"/>
      </w:pPr>
      <w:bookmarkStart w:id="0" w:name="_GoBack"/>
      <w:bookmarkEnd w:id="0"/>
      <w:r>
        <w:t xml:space="preserve">              </w:t>
      </w:r>
    </w:p>
    <w:p w:rsidR="00146219" w:rsidRDefault="00146219" w:rsidP="00C66F33">
      <w:pPr>
        <w:tabs>
          <w:tab w:val="left" w:pos="567"/>
        </w:tabs>
      </w:pPr>
    </w:p>
    <w:p w:rsidR="00146219" w:rsidRDefault="00146219" w:rsidP="00C66F33"/>
    <w:p w:rsidR="00146219" w:rsidRDefault="00146219" w:rsidP="00C66F33"/>
    <w:p w:rsidR="00146219" w:rsidRPr="000C4469" w:rsidRDefault="00146219" w:rsidP="00C66F33">
      <w:pPr>
        <w:ind w:firstLine="708"/>
      </w:pPr>
    </w:p>
    <w:sectPr w:rsidR="00146219" w:rsidRPr="000C4469" w:rsidSect="00274F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3DB5"/>
    <w:rsid w:val="000C4469"/>
    <w:rsid w:val="00143BC0"/>
    <w:rsid w:val="00146219"/>
    <w:rsid w:val="001F137D"/>
    <w:rsid w:val="00227957"/>
    <w:rsid w:val="002727FB"/>
    <w:rsid w:val="00274F2D"/>
    <w:rsid w:val="00314D09"/>
    <w:rsid w:val="00352AD5"/>
    <w:rsid w:val="003F68A9"/>
    <w:rsid w:val="004044FB"/>
    <w:rsid w:val="00411D92"/>
    <w:rsid w:val="0048774E"/>
    <w:rsid w:val="004C41DB"/>
    <w:rsid w:val="00513FBD"/>
    <w:rsid w:val="00545E25"/>
    <w:rsid w:val="00593DB5"/>
    <w:rsid w:val="00644C64"/>
    <w:rsid w:val="007A58D0"/>
    <w:rsid w:val="00845542"/>
    <w:rsid w:val="008B72E2"/>
    <w:rsid w:val="008F72D3"/>
    <w:rsid w:val="00927DA1"/>
    <w:rsid w:val="00A82369"/>
    <w:rsid w:val="00AA2D14"/>
    <w:rsid w:val="00B413E6"/>
    <w:rsid w:val="00C0482A"/>
    <w:rsid w:val="00C66F33"/>
    <w:rsid w:val="00D07DC0"/>
    <w:rsid w:val="00D11874"/>
    <w:rsid w:val="00D77E06"/>
    <w:rsid w:val="00DD175C"/>
    <w:rsid w:val="00FE4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DB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rsid w:val="00593DB5"/>
    <w:pPr>
      <w:tabs>
        <w:tab w:val="left" w:pos="567"/>
      </w:tabs>
      <w:ind w:left="567" w:hanging="567"/>
      <w:jc w:val="both"/>
    </w:pPr>
    <w:rPr>
      <w:rFonts w:ascii="Arial" w:hAnsi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593DB5"/>
    <w:rPr>
      <w:rFonts w:ascii="Arial" w:hAnsi="Arial" w:cs="Times New Roman"/>
      <w:sz w:val="20"/>
      <w:szCs w:val="20"/>
      <w:lang w:eastAsia="tr-TR"/>
    </w:rPr>
  </w:style>
  <w:style w:type="paragraph" w:customStyle="1" w:styleId="style10">
    <w:name w:val="style10"/>
    <w:basedOn w:val="Normal"/>
    <w:uiPriority w:val="99"/>
    <w:rsid w:val="00B413E6"/>
    <w:pPr>
      <w:spacing w:before="100" w:beforeAutospacing="1" w:after="100" w:afterAutospacing="1"/>
    </w:pPr>
    <w:rPr>
      <w:color w:val="333333"/>
    </w:rPr>
  </w:style>
  <w:style w:type="paragraph" w:styleId="NoSpacing">
    <w:name w:val="No Spacing"/>
    <w:uiPriority w:val="99"/>
    <w:qFormat/>
    <w:rsid w:val="008F72D3"/>
    <w:rPr>
      <w:lang w:eastAsia="en-US"/>
    </w:rPr>
  </w:style>
  <w:style w:type="paragraph" w:styleId="NormalWeb">
    <w:name w:val="Normal (Web)"/>
    <w:basedOn w:val="Normal"/>
    <w:uiPriority w:val="99"/>
    <w:rsid w:val="00DD175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0C44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4469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az&#305;l&#305;sorular&#305;.com/text/tepkime" TargetMode="External"/><Relationship Id="rId5" Type="http://schemas.openxmlformats.org/officeDocument/2006/relationships/hyperlink" Target="http://www.yaz&#305;l&#305;sorular&#305;.com/text/tepkime" TargetMode="External"/><Relationship Id="rId4" Type="http://schemas.openxmlformats.org/officeDocument/2006/relationships/hyperlink" Target="http://www.yaz&#305;l&#305;sorular&#305;.com/text/tepki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84</TotalTime>
  <Pages>2</Pages>
  <Words>958</Words>
  <Characters>5463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BİRSEN</cp:lastModifiedBy>
  <cp:revision>29</cp:revision>
  <dcterms:created xsi:type="dcterms:W3CDTF">2014-01-14T19:16:00Z</dcterms:created>
  <dcterms:modified xsi:type="dcterms:W3CDTF">2014-01-15T11:07:00Z</dcterms:modified>
</cp:coreProperties>
</file>