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63" w:rsidRPr="00721747" w:rsidRDefault="00240963" w:rsidP="00277567">
      <w:pPr>
        <w:jc w:val="center"/>
        <w:rPr>
          <w:rFonts w:ascii="Times New Roman" w:hAnsi="Times New Roman"/>
          <w:b/>
          <w:sz w:val="24"/>
          <w:szCs w:val="24"/>
        </w:rPr>
      </w:pPr>
      <w:r w:rsidRPr="00721747">
        <w:rPr>
          <w:rFonts w:ascii="Times New Roman" w:hAnsi="Times New Roman"/>
          <w:b/>
          <w:sz w:val="24"/>
          <w:szCs w:val="24"/>
        </w:rPr>
        <w:t xml:space="preserve">Plevne İlköğretim Okulu </w:t>
      </w:r>
    </w:p>
    <w:p w:rsidR="00240963" w:rsidRPr="00721747" w:rsidRDefault="00240963" w:rsidP="00277567">
      <w:pPr>
        <w:jc w:val="center"/>
        <w:rPr>
          <w:rFonts w:ascii="Times New Roman" w:hAnsi="Times New Roman"/>
          <w:b/>
          <w:sz w:val="24"/>
          <w:szCs w:val="24"/>
        </w:rPr>
      </w:pPr>
      <w:r w:rsidRPr="00721747">
        <w:rPr>
          <w:rFonts w:ascii="Times New Roman" w:hAnsi="Times New Roman"/>
          <w:b/>
          <w:sz w:val="24"/>
          <w:szCs w:val="24"/>
        </w:rPr>
        <w:t>8. Sınıf 2. Dönem 1. Performans Görevi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1-</w:t>
      </w:r>
      <w:r w:rsidRPr="00721747">
        <w:rPr>
          <w:rFonts w:ascii="Times New Roman" w:hAnsi="Times New Roman"/>
        </w:rPr>
        <w:t xml:space="preserve"> Değerli öğrenciler, 2 tane arkadaşınızı İngilizce olarak tanıtmanız gerekiyor. Bunun için öncelikle iki arkadaşınızı belirleyiniz.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2-</w:t>
      </w:r>
      <w:r w:rsidRPr="00721747">
        <w:rPr>
          <w:rFonts w:ascii="Times New Roman" w:hAnsi="Times New Roman"/>
        </w:rPr>
        <w:t xml:space="preserve"> Öncelikle arkadaşınızın ismini yazınız. (His/Her name is …..)  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3-</w:t>
      </w:r>
      <w:r w:rsidRPr="00721747">
        <w:rPr>
          <w:rFonts w:ascii="Times New Roman" w:hAnsi="Times New Roman"/>
        </w:rPr>
        <w:t xml:space="preserve"> Ardından bu arkadaşınızı Present Perfect Tense yapısını kullanarak kaç yıldır tanıdığınızı, kaç yıldır arkadaş olduğunuzu yazınız. (have/has + V3)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3-</w:t>
      </w:r>
      <w:r w:rsidRPr="00721747">
        <w:rPr>
          <w:rFonts w:ascii="Times New Roman" w:hAnsi="Times New Roman"/>
        </w:rPr>
        <w:t xml:space="preserve"> Ders kitabınızın 1. Ünitesinde ve 12. ünitesinde geçen kelimelerden yararlanarak arkadaşınızı tanıtınız. Kullandığınız sıfatlardan sonra açıklayıcı cümleler eklemeyi unutmayınız. 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</w:rPr>
        <w:t xml:space="preserve">Örnek: Ali dürüsttür dedikten sonra asla yalan söylemediğini belirtin. 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</w:rPr>
        <w:t>Örnek: Ali çok düzenlidir dedikten sonra odasını her gün topladığını belirtin.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</w:rPr>
        <w:t>( reliable- honest- unreliable- stingy- generous- kind- polite- neat-hardworking- lazy, etc.)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4-</w:t>
      </w:r>
      <w:r w:rsidRPr="00721747">
        <w:rPr>
          <w:rFonts w:ascii="Times New Roman" w:hAnsi="Times New Roman"/>
        </w:rPr>
        <w:t xml:space="preserve"> (wants to be) ya da  (would like to be) yapısını kullanarak arkadaşınızın gelecekte ne olmak istediğini yazınız. 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5-</w:t>
      </w:r>
      <w:r w:rsidRPr="00721747">
        <w:rPr>
          <w:rFonts w:ascii="Times New Roman" w:hAnsi="Times New Roman"/>
        </w:rPr>
        <w:t xml:space="preserve"> so…that / Such … that yapısını kullanabilirsiniz. Ekstra yapılar kullanmak puanınızı arttıracaktır.</w:t>
      </w:r>
    </w:p>
    <w:p w:rsidR="00240963" w:rsidRPr="00721747" w:rsidRDefault="00240963" w:rsidP="00277567">
      <w:pPr>
        <w:rPr>
          <w:rFonts w:ascii="Times New Roman" w:hAnsi="Times New Roman"/>
        </w:rPr>
      </w:pPr>
      <w:r w:rsidRPr="00721747">
        <w:rPr>
          <w:rFonts w:ascii="Times New Roman" w:hAnsi="Times New Roman"/>
          <w:b/>
        </w:rPr>
        <w:t>6-</w:t>
      </w:r>
      <w:r w:rsidRPr="00721747">
        <w:rPr>
          <w:rFonts w:ascii="Times New Roman" w:hAnsi="Times New Roman"/>
        </w:rPr>
        <w:t xml:space="preserve"> Her arkadaşınızı anlatan 15 cümle olmalı. 2 arkadaş için toplam 30 cümle olmalı. </w:t>
      </w:r>
    </w:p>
    <w:p w:rsidR="00240963" w:rsidRPr="00721747" w:rsidRDefault="00240963" w:rsidP="00721747">
      <w:pPr>
        <w:jc w:val="center"/>
        <w:rPr>
          <w:rFonts w:ascii="Times New Roman" w:hAnsi="Times New Roman"/>
          <w:b/>
        </w:rPr>
      </w:pPr>
      <w:r w:rsidRPr="00721747">
        <w:rPr>
          <w:rFonts w:ascii="Times New Roman" w:hAnsi="Times New Roman"/>
          <w:b/>
        </w:rPr>
        <w:t>Ölçme ve Değerlendirme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2126"/>
        <w:gridCol w:w="1559"/>
        <w:gridCol w:w="2693"/>
      </w:tblGrid>
      <w:tr w:rsidR="00240963" w:rsidRPr="001D6DDF" w:rsidTr="001D6DDF">
        <w:tc>
          <w:tcPr>
            <w:tcW w:w="3227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Dilbilgisi :</w:t>
            </w:r>
          </w:p>
          <w:p w:rsidR="00240963" w:rsidRPr="001D6DDF" w:rsidRDefault="00240963" w:rsidP="001D6D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0-3 hata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(20 p)</w:t>
            </w: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4-6 Hata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(16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7-9 Hata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(12 p) 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10- 12 Hata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( 8 p) 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13 den fazla hata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(4 p)</w:t>
            </w:r>
          </w:p>
        </w:tc>
        <w:tc>
          <w:tcPr>
            <w:tcW w:w="1559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İçerik :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6DDF">
              <w:rPr>
                <w:rFonts w:ascii="Times New Roman" w:hAnsi="Times New Roman"/>
                <w:sz w:val="20"/>
                <w:szCs w:val="20"/>
              </w:rPr>
              <w:t xml:space="preserve">0-3 cümle eksik </w:t>
            </w: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(20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6DDF">
              <w:rPr>
                <w:rFonts w:ascii="Times New Roman" w:hAnsi="Times New Roman"/>
                <w:sz w:val="20"/>
                <w:szCs w:val="20"/>
              </w:rPr>
              <w:t xml:space="preserve">4– 6 cümle eksik  </w:t>
            </w: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(15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6DDF">
              <w:rPr>
                <w:rFonts w:ascii="Times New Roman" w:hAnsi="Times New Roman"/>
                <w:sz w:val="20"/>
                <w:szCs w:val="20"/>
              </w:rPr>
              <w:t xml:space="preserve">7-9  cümle eksik </w:t>
            </w: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(10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6DDF">
              <w:rPr>
                <w:rFonts w:ascii="Times New Roman" w:hAnsi="Times New Roman"/>
                <w:sz w:val="20"/>
                <w:szCs w:val="20"/>
              </w:rPr>
              <w:t xml:space="preserve">10-13 cümle eksik </w:t>
            </w: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(5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6DDF">
              <w:rPr>
                <w:rFonts w:ascii="Times New Roman" w:hAnsi="Times New Roman"/>
                <w:sz w:val="20"/>
                <w:szCs w:val="20"/>
              </w:rPr>
              <w:t xml:space="preserve">14 den fazla eksik cümle </w:t>
            </w:r>
            <w:r w:rsidRPr="001D6DDF">
              <w:rPr>
                <w:rFonts w:ascii="Times New Roman" w:hAnsi="Times New Roman"/>
                <w:b/>
                <w:sz w:val="20"/>
                <w:szCs w:val="20"/>
              </w:rPr>
              <w:t>(0 p)</w:t>
            </w:r>
          </w:p>
        </w:tc>
      </w:tr>
      <w:tr w:rsidR="00240963" w:rsidRPr="001D6DDF" w:rsidTr="001D6DDF">
        <w:tc>
          <w:tcPr>
            <w:tcW w:w="3227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İmla ve Noktalama kurallarına uygunluk :</w:t>
            </w: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240963" w:rsidRPr="001D6DDF" w:rsidRDefault="00240963" w:rsidP="001D6DDF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1D6DDF">
              <w:rPr>
                <w:color w:val="000000"/>
                <w:sz w:val="18"/>
                <w:szCs w:val="18"/>
              </w:rPr>
              <w:t xml:space="preserve">0-3 hata </w:t>
            </w:r>
            <w:r w:rsidRPr="001D6DDF">
              <w:rPr>
                <w:b/>
                <w:color w:val="000000"/>
                <w:sz w:val="18"/>
                <w:szCs w:val="18"/>
              </w:rPr>
              <w:t>(20 p)</w:t>
            </w:r>
          </w:p>
          <w:p w:rsidR="00240963" w:rsidRPr="001D6DDF" w:rsidRDefault="00240963" w:rsidP="001D6DDF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1D6DDF">
              <w:rPr>
                <w:color w:val="000000"/>
                <w:sz w:val="18"/>
                <w:szCs w:val="18"/>
              </w:rPr>
              <w:t xml:space="preserve">4-6 Hata </w:t>
            </w:r>
            <w:r w:rsidRPr="001D6DDF">
              <w:rPr>
                <w:b/>
                <w:color w:val="000000"/>
                <w:sz w:val="18"/>
                <w:szCs w:val="18"/>
              </w:rPr>
              <w:t xml:space="preserve">(16 p) </w:t>
            </w:r>
          </w:p>
          <w:p w:rsidR="00240963" w:rsidRPr="001D6DDF" w:rsidRDefault="00240963" w:rsidP="001D6DDF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1D6DDF">
              <w:rPr>
                <w:color w:val="000000"/>
                <w:sz w:val="18"/>
                <w:szCs w:val="18"/>
              </w:rPr>
              <w:t xml:space="preserve">7-9 Hata </w:t>
            </w:r>
            <w:r w:rsidRPr="001D6DDF">
              <w:rPr>
                <w:b/>
                <w:color w:val="000000"/>
                <w:sz w:val="18"/>
                <w:szCs w:val="18"/>
              </w:rPr>
              <w:t xml:space="preserve">(12 p) </w:t>
            </w:r>
          </w:p>
          <w:p w:rsidR="00240963" w:rsidRPr="001D6DDF" w:rsidRDefault="00240963" w:rsidP="001D6DDF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1D6DDF">
              <w:rPr>
                <w:color w:val="000000"/>
                <w:sz w:val="18"/>
                <w:szCs w:val="18"/>
              </w:rPr>
              <w:t xml:space="preserve">10- 12 Hata </w:t>
            </w:r>
            <w:r w:rsidRPr="001D6DDF">
              <w:rPr>
                <w:b/>
                <w:color w:val="000000"/>
                <w:sz w:val="18"/>
                <w:szCs w:val="18"/>
              </w:rPr>
              <w:t xml:space="preserve">( 8 p) 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color w:val="000000"/>
                <w:sz w:val="18"/>
                <w:szCs w:val="18"/>
              </w:rPr>
              <w:t xml:space="preserve">13 den fazla hata </w:t>
            </w:r>
            <w:r w:rsidRPr="001D6DDF">
              <w:rPr>
                <w:b/>
                <w:color w:val="000000"/>
                <w:sz w:val="18"/>
                <w:szCs w:val="18"/>
              </w:rPr>
              <w:t>(4 p)</w:t>
            </w:r>
          </w:p>
        </w:tc>
        <w:tc>
          <w:tcPr>
            <w:tcW w:w="1559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D6DD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Ekstra İngilizce Yapılar</w:t>
            </w:r>
          </w:p>
        </w:tc>
        <w:tc>
          <w:tcPr>
            <w:tcW w:w="2693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6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Var </w:t>
            </w:r>
            <w:r w:rsidRPr="001D6DD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(5 puan)</w:t>
            </w: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6D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Yok </w:t>
            </w:r>
            <w:r w:rsidRPr="001D6DD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(0 puan)</w:t>
            </w:r>
          </w:p>
        </w:tc>
      </w:tr>
      <w:tr w:rsidR="00240963" w:rsidRPr="001D6DDF" w:rsidTr="001D6DDF">
        <w:tc>
          <w:tcPr>
            <w:tcW w:w="3227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Özgünlük:</w:t>
            </w: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Mükemmel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İyi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(8 p)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Orta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(5 p)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Geliştirilebilir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(3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Yetersiz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(0 p)</w:t>
            </w:r>
          </w:p>
        </w:tc>
        <w:tc>
          <w:tcPr>
            <w:tcW w:w="1559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40963" w:rsidRPr="001D6DDF" w:rsidTr="001D6DDF">
        <w:tc>
          <w:tcPr>
            <w:tcW w:w="3227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Zamanında Teslim</w:t>
            </w: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Zamanında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(15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gün geç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gün geç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(5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>3 gün geç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(0 p) </w:t>
            </w:r>
          </w:p>
        </w:tc>
        <w:tc>
          <w:tcPr>
            <w:tcW w:w="1559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40963" w:rsidRPr="001D6DDF" w:rsidTr="001D6DDF">
        <w:tc>
          <w:tcPr>
            <w:tcW w:w="3227" w:type="dxa"/>
          </w:tcPr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Tertip, Düzen Ve</w:t>
            </w:r>
          </w:p>
          <w:p w:rsidR="00240963" w:rsidRPr="001D6DDF" w:rsidRDefault="00240963" w:rsidP="001D6DDF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Estetik Görüntüsü:</w:t>
            </w:r>
          </w:p>
        </w:tc>
        <w:tc>
          <w:tcPr>
            <w:tcW w:w="2126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Mükemmel </w:t>
            </w:r>
            <w:r w:rsidRPr="001D6DD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(10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D6DDF">
              <w:rPr>
                <w:rFonts w:ascii="Times New Roman" w:hAnsi="Times New Roman"/>
                <w:sz w:val="18"/>
                <w:szCs w:val="18"/>
              </w:rPr>
              <w:t xml:space="preserve">İyi </w:t>
            </w: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(8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D6DDF">
              <w:rPr>
                <w:rFonts w:ascii="Times New Roman" w:hAnsi="Times New Roman"/>
                <w:sz w:val="18"/>
                <w:szCs w:val="18"/>
              </w:rPr>
              <w:t xml:space="preserve">Orta </w:t>
            </w: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(5 p)</w:t>
            </w:r>
          </w:p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6DDF">
              <w:rPr>
                <w:rFonts w:ascii="Times New Roman" w:hAnsi="Times New Roman"/>
                <w:sz w:val="18"/>
                <w:szCs w:val="18"/>
              </w:rPr>
              <w:t xml:space="preserve">Geliştirilebilir </w:t>
            </w:r>
            <w:r w:rsidRPr="001D6DDF">
              <w:rPr>
                <w:rFonts w:ascii="Times New Roman" w:hAnsi="Times New Roman"/>
                <w:b/>
                <w:sz w:val="18"/>
                <w:szCs w:val="18"/>
              </w:rPr>
              <w:t>(3 p)</w:t>
            </w:r>
          </w:p>
        </w:tc>
        <w:tc>
          <w:tcPr>
            <w:tcW w:w="1559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40963" w:rsidRPr="001D6DDF" w:rsidRDefault="00240963" w:rsidP="001D6DDF">
            <w:pPr>
              <w:spacing w:after="0"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40963" w:rsidRDefault="00240963" w:rsidP="00277567">
      <w:hyperlink r:id="rId4" w:history="1">
        <w:r>
          <w:rPr>
            <w:rStyle w:val="Hyperlink"/>
          </w:rPr>
          <w:t>www.sorubak.com</w:t>
        </w:r>
      </w:hyperlink>
    </w:p>
    <w:sectPr w:rsidR="00240963" w:rsidSect="0072174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567"/>
    <w:rsid w:val="000D4AA8"/>
    <w:rsid w:val="001D6DDF"/>
    <w:rsid w:val="00240963"/>
    <w:rsid w:val="00277567"/>
    <w:rsid w:val="00384538"/>
    <w:rsid w:val="005F7901"/>
    <w:rsid w:val="0070431B"/>
    <w:rsid w:val="00721747"/>
    <w:rsid w:val="00DC1C49"/>
    <w:rsid w:val="00E3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17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45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291</Words>
  <Characters>1660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aminastor</dc:creator>
  <cp:keywords/>
  <dc:description/>
  <cp:lastModifiedBy>edanur</cp:lastModifiedBy>
  <cp:revision>3</cp:revision>
  <dcterms:created xsi:type="dcterms:W3CDTF">2012-03-25T12:24:00Z</dcterms:created>
  <dcterms:modified xsi:type="dcterms:W3CDTF">2014-01-27T19:18:00Z</dcterms:modified>
</cp:coreProperties>
</file>