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E05" w:rsidRPr="000A4CC7" w:rsidRDefault="00D77E05" w:rsidP="004543F9">
      <w:pPr>
        <w:pStyle w:val="Heade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ikon_profil" style="position:absolute;left:0;text-align:left;margin-left:-18pt;margin-top:0;width:37.5pt;height:37.5pt;z-index:-251658240;visibility:visible">
            <v:imagedata r:id="rId5" o:title="" blacklevel="11141f"/>
          </v:shape>
        </w:pict>
      </w:r>
      <w:r w:rsidRPr="000A4CC7">
        <w:t>................................................................................................ OKULU</w:t>
      </w:r>
    </w:p>
    <w:p w:rsidR="00D77E05" w:rsidRPr="000A4CC7" w:rsidRDefault="00D77E05" w:rsidP="004543F9">
      <w:pPr>
        <w:pStyle w:val="Header"/>
        <w:jc w:val="center"/>
      </w:pPr>
      <w:r w:rsidRPr="000A4CC7">
        <w:t xml:space="preserve"> 7.SINIFLAR TÜRKÇE DERSİ 1.YARIYIL 1.YAZILI SINAVI</w:t>
      </w:r>
    </w:p>
    <w:p w:rsidR="00D77E05" w:rsidRPr="000A4CC7" w:rsidRDefault="00D77E05" w:rsidP="004543F9">
      <w:pPr>
        <w:pStyle w:val="Header"/>
        <w:jc w:val="center"/>
        <w:rPr>
          <w:b/>
          <w:bCs/>
        </w:rPr>
      </w:pPr>
    </w:p>
    <w:p w:rsidR="00D77E05" w:rsidRPr="000A4CC7" w:rsidRDefault="00D77E05" w:rsidP="004543F9">
      <w:pPr>
        <w:ind w:left="-540"/>
        <w:jc w:val="center"/>
      </w:pPr>
      <w:r w:rsidRPr="000A4CC7">
        <w:t xml:space="preserve">AD-SOYAD:                                                                       SINIF-NO:      </w:t>
      </w:r>
    </w:p>
    <w:p w:rsidR="00D77E05" w:rsidRPr="000A4CC7" w:rsidRDefault="00D77E05" w:rsidP="004543F9">
      <w:pPr>
        <w:ind w:left="-540"/>
        <w:jc w:val="center"/>
        <w:rPr>
          <w:b/>
          <w:bCs/>
        </w:rPr>
      </w:pPr>
      <w:r w:rsidRPr="000A4CC7">
        <w:rPr>
          <w:b/>
          <w:bCs/>
        </w:rPr>
        <w:t>ANLAŞILMAK</w:t>
      </w:r>
    </w:p>
    <w:p w:rsidR="00D77E05" w:rsidRPr="000A4CC7" w:rsidRDefault="00D77E05" w:rsidP="004543F9">
      <w:pPr>
        <w:ind w:left="-540" w:firstLine="360"/>
        <w:jc w:val="both"/>
      </w:pPr>
      <w:r w:rsidRPr="000A4CC7">
        <w:t xml:space="preserve">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Lady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D77E05" w:rsidRPr="000A4CC7" w:rsidRDefault="00D77E05" w:rsidP="004543F9">
      <w:pPr>
        <w:ind w:left="-540" w:firstLine="708"/>
        <w:jc w:val="both"/>
        <w:rPr>
          <w:i/>
          <w:iCs/>
        </w:rPr>
      </w:pPr>
      <w:r w:rsidRPr="000A4CC7">
        <w:rPr>
          <w:i/>
          <w:iCs/>
        </w:rPr>
        <w:t>(İlk 3 soruyu yukarıdaki metne göre cevaplayınız.)</w:t>
      </w:r>
    </w:p>
    <w:p w:rsidR="00D77E05" w:rsidRPr="000A4CC7" w:rsidRDefault="00D77E05" w:rsidP="004543F9">
      <w:pPr>
        <w:ind w:left="-540" w:firstLine="708"/>
        <w:jc w:val="both"/>
        <w:rPr>
          <w:i/>
          <w:iCs/>
        </w:rPr>
      </w:pPr>
    </w:p>
    <w:p w:rsidR="00D77E05" w:rsidRPr="000A4CC7" w:rsidRDefault="00D77E05" w:rsidP="004543F9">
      <w:pPr>
        <w:ind w:left="-540"/>
        <w:rPr>
          <w:b/>
          <w:bCs/>
        </w:rPr>
      </w:pPr>
      <w:r w:rsidRPr="000A4CC7">
        <w:rPr>
          <w:b/>
          <w:bCs/>
        </w:rPr>
        <w:t xml:space="preserve">1. Küçük çocuğu öfkelendiren, dükkân sahibinin hangi davranışıdır? </w:t>
      </w:r>
      <w:r w:rsidRPr="000A4CC7">
        <w:t>(10 P.)</w:t>
      </w:r>
    </w:p>
    <w:p w:rsidR="00D77E05" w:rsidRPr="000A4CC7" w:rsidRDefault="00D77E05" w:rsidP="004543F9">
      <w:pPr>
        <w:ind w:left="-540"/>
      </w:pPr>
    </w:p>
    <w:p w:rsidR="00D77E05" w:rsidRPr="000A4CC7" w:rsidRDefault="00D77E05" w:rsidP="004543F9">
      <w:pPr>
        <w:ind w:left="-540"/>
      </w:pPr>
    </w:p>
    <w:p w:rsidR="00D77E05" w:rsidRPr="000A4CC7" w:rsidRDefault="00D77E05" w:rsidP="004543F9">
      <w:pPr>
        <w:ind w:left="-540"/>
        <w:rPr>
          <w:b/>
          <w:bCs/>
        </w:rPr>
      </w:pPr>
      <w:r w:rsidRPr="000A4CC7">
        <w:rPr>
          <w:b/>
          <w:bCs/>
        </w:rPr>
        <w:t xml:space="preserve">2. Çocuk niçin sakat köpeği seçmiş olabilir? </w:t>
      </w:r>
      <w:r w:rsidRPr="000A4CC7">
        <w:t>(10 P.)</w:t>
      </w:r>
    </w:p>
    <w:p w:rsidR="00D77E05" w:rsidRPr="000A4CC7" w:rsidRDefault="00D77E05" w:rsidP="004543F9">
      <w:pPr>
        <w:ind w:left="-540"/>
      </w:pPr>
    </w:p>
    <w:p w:rsidR="00D77E05" w:rsidRPr="000A4CC7" w:rsidRDefault="00D77E05" w:rsidP="004543F9">
      <w:pPr>
        <w:ind w:left="-540"/>
      </w:pPr>
    </w:p>
    <w:p w:rsidR="00D77E05" w:rsidRDefault="00D77E05" w:rsidP="004543F9">
      <w:pPr>
        <w:ind w:left="-540"/>
      </w:pPr>
      <w:r w:rsidRPr="000A4CC7">
        <w:rPr>
          <w:b/>
          <w:bCs/>
        </w:rPr>
        <w:t xml:space="preserve">3. Metnin ana fikri ne olabilir? </w:t>
      </w:r>
      <w:r w:rsidRPr="000A4CC7">
        <w:t>(10 P)</w:t>
      </w:r>
    </w:p>
    <w:p w:rsidR="00D77E05" w:rsidRDefault="00D77E05" w:rsidP="004543F9">
      <w:pPr>
        <w:ind w:left="-540"/>
      </w:pPr>
    </w:p>
    <w:p w:rsidR="00D77E05" w:rsidRDefault="00D77E05" w:rsidP="004543F9">
      <w:pPr>
        <w:ind w:left="-540"/>
      </w:pPr>
    </w:p>
    <w:p w:rsidR="00D77E05" w:rsidRPr="000A4CC7" w:rsidRDefault="00D77E05" w:rsidP="004543F9">
      <w:pPr>
        <w:ind w:left="-540"/>
      </w:pPr>
    </w:p>
    <w:p w:rsidR="00D77E05" w:rsidRPr="000A4CC7" w:rsidRDefault="00D77E05" w:rsidP="004543F9">
      <w:pPr>
        <w:ind w:left="-540"/>
        <w:rPr>
          <w:b/>
          <w:bCs/>
        </w:rPr>
      </w:pPr>
      <w:r w:rsidRPr="00511116">
        <w:rPr>
          <w:b/>
          <w:bCs/>
          <w:noProof/>
        </w:rPr>
        <w:pict>
          <v:shape id="Resim 1" o:spid="_x0000_i1025" type="#_x0000_t75" style="width:436.5pt;height:294pt;visibility:visible">
            <v:imagedata r:id="rId6" o:title=""/>
          </v:shape>
        </w:pict>
      </w:r>
    </w:p>
    <w:p w:rsidR="00D77E05" w:rsidRPr="000A4CC7" w:rsidRDefault="00D77E05" w:rsidP="004543F9">
      <w:pPr>
        <w:ind w:left="-540"/>
        <w:rPr>
          <w:b/>
          <w:bCs/>
        </w:rPr>
      </w:pPr>
    </w:p>
    <w:p w:rsidR="00D77E05" w:rsidRPr="000A4CC7" w:rsidRDefault="00D77E05" w:rsidP="00AC38F5">
      <w:pPr>
        <w:rPr>
          <w:b/>
          <w:bCs/>
        </w:rPr>
      </w:pPr>
      <w:r>
        <w:rPr>
          <w:b/>
          <w:bCs/>
        </w:rPr>
        <w:t>5</w:t>
      </w:r>
      <w:r w:rsidRPr="000A4CC7">
        <w:rPr>
          <w:b/>
          <w:bCs/>
        </w:rPr>
        <w:t>- Aşağıdaki cümlelerde sayıların yazımı doğru yapılmış cümleyi “D” yanlış yapılmış cümleyi “Y” ile belirtiniz. (5 puan)</w:t>
      </w:r>
    </w:p>
    <w:p w:rsidR="00D77E05" w:rsidRPr="000A4CC7" w:rsidRDefault="00D77E05" w:rsidP="00AC38F5">
      <w:pPr>
        <w:rPr>
          <w:b/>
          <w:bCs/>
        </w:rPr>
      </w:pPr>
    </w:p>
    <w:p w:rsidR="00D77E05" w:rsidRPr="000A4CC7" w:rsidRDefault="00D77E05" w:rsidP="00AC38F5">
      <w:r w:rsidRPr="000A4CC7">
        <w:t>(    ) Dedesi, oniki yıl askerlik yapmış.</w:t>
      </w:r>
      <w:r w:rsidRPr="000A4CC7">
        <w:tab/>
      </w:r>
      <w:r w:rsidRPr="000A4CC7">
        <w:tab/>
      </w:r>
      <w:r w:rsidRPr="000A4CC7">
        <w:tab/>
      </w:r>
      <w:r w:rsidRPr="000A4CC7">
        <w:tab/>
      </w:r>
      <w:r w:rsidRPr="000A4CC7">
        <w:tab/>
      </w:r>
      <w:r w:rsidRPr="000A4CC7">
        <w:tab/>
      </w:r>
      <w:r w:rsidRPr="000A4CC7">
        <w:tab/>
      </w:r>
    </w:p>
    <w:p w:rsidR="00D77E05" w:rsidRPr="000A4CC7" w:rsidRDefault="00D77E05" w:rsidP="00AC38F5">
      <w:r w:rsidRPr="000A4CC7">
        <w:t>(    ) Ülkemizde ilk nüfus sayımını II. Mahmut yapmıştır.</w:t>
      </w:r>
    </w:p>
    <w:p w:rsidR="00D77E05" w:rsidRPr="000A4CC7" w:rsidRDefault="00D77E05" w:rsidP="00AC38F5">
      <w:r w:rsidRPr="000A4CC7">
        <w:t>(    ) Şairin 2.’inci şiirine dikkat ettiniz mi?</w:t>
      </w:r>
    </w:p>
    <w:p w:rsidR="00D77E05" w:rsidRPr="000A4CC7" w:rsidRDefault="00D77E05" w:rsidP="00AC38F5">
      <w:r w:rsidRPr="000A4CC7">
        <w:t>(    ) Dersimiz 08.40’ta başlıyor.</w:t>
      </w:r>
    </w:p>
    <w:p w:rsidR="00D77E05" w:rsidRPr="000A4CC7" w:rsidRDefault="00D77E05" w:rsidP="00AC38F5">
      <w:pPr>
        <w:ind w:left="-540"/>
        <w:rPr>
          <w:b/>
          <w:bCs/>
        </w:rPr>
      </w:pPr>
      <w:r w:rsidRPr="000A4CC7">
        <w:t xml:space="preserve">         (    ) Kışın kullanmak için otuz kilo patates almış.</w:t>
      </w:r>
    </w:p>
    <w:p w:rsidR="00D77E05" w:rsidRPr="000A4CC7" w:rsidRDefault="00D77E05"/>
    <w:p w:rsidR="00D77E05" w:rsidRPr="000A4CC7" w:rsidRDefault="00D77E05" w:rsidP="00AC38F5">
      <w:pPr>
        <w:tabs>
          <w:tab w:val="left" w:pos="7950"/>
        </w:tabs>
        <w:rPr>
          <w:b/>
          <w:bCs/>
        </w:rPr>
      </w:pPr>
      <w:r>
        <w:rPr>
          <w:b/>
          <w:bCs/>
        </w:rPr>
        <w:t>6</w:t>
      </w:r>
      <w:r w:rsidRPr="000A4CC7">
        <w:rPr>
          <w:b/>
          <w:bCs/>
        </w:rPr>
        <w:t>. Aşağıdaki cümlelerden doğru olanların başına (D), yanlış olanların başına (Y) yazınız. (7 puan)</w:t>
      </w:r>
    </w:p>
    <w:p w:rsidR="00D77E05" w:rsidRDefault="00D77E05" w:rsidP="00AC38F5">
      <w:pPr>
        <w:tabs>
          <w:tab w:val="left" w:pos="7950"/>
        </w:tabs>
      </w:pPr>
    </w:p>
    <w:p w:rsidR="00D77E05" w:rsidRPr="000A4CC7" w:rsidRDefault="00D77E05" w:rsidP="00AC38F5">
      <w:pPr>
        <w:tabs>
          <w:tab w:val="left" w:pos="7950"/>
        </w:tabs>
      </w:pPr>
      <w:r w:rsidRPr="000A4CC7">
        <w:t>(      ) “Babam düzenli olarak kitap okur.” cümlesinde dilek kipi vardır.</w:t>
      </w:r>
    </w:p>
    <w:p w:rsidR="00D77E05" w:rsidRPr="000A4CC7" w:rsidRDefault="00D77E05" w:rsidP="00AC38F5">
      <w:pPr>
        <w:tabs>
          <w:tab w:val="left" w:pos="7950"/>
        </w:tabs>
      </w:pPr>
      <w:r w:rsidRPr="000A4CC7">
        <w:t>(      ) “Kürşat’ta bizimle gelse.” cümlesinde çekimli bir fiil vardır.</w:t>
      </w:r>
    </w:p>
    <w:p w:rsidR="00D77E05" w:rsidRPr="000A4CC7" w:rsidRDefault="00D77E05" w:rsidP="00AC38F5">
      <w:pPr>
        <w:tabs>
          <w:tab w:val="left" w:pos="7950"/>
        </w:tabs>
      </w:pPr>
      <w:r w:rsidRPr="000A4CC7">
        <w:t>(      ) “Okuldan çıktığı gibi eve gider.” cümlesinde geniş zaman kipi kullanılmıştır.</w:t>
      </w:r>
    </w:p>
    <w:p w:rsidR="00D77E05" w:rsidRPr="000A4CC7" w:rsidRDefault="00D77E05" w:rsidP="00AC38F5">
      <w:r w:rsidRPr="000A4CC7">
        <w:t>(      ) “</w:t>
      </w:r>
      <w:r w:rsidRPr="000A4CC7">
        <w:rPr>
          <w:u w:val="single"/>
        </w:rPr>
        <w:t>Tatlı</w:t>
      </w:r>
      <w:r w:rsidRPr="000A4CC7">
        <w:t xml:space="preserve"> bir akşam vakti görüştük onunla.” cümlesinde “tatlı” kelimesi gerçek anlamda kullanılmıştır.” </w:t>
      </w:r>
    </w:p>
    <w:p w:rsidR="00D77E05" w:rsidRPr="000A4CC7" w:rsidRDefault="00D77E05" w:rsidP="00F10CFE">
      <w:pPr>
        <w:spacing w:line="276" w:lineRule="auto"/>
      </w:pPr>
      <w:r w:rsidRPr="000A4CC7">
        <w:t xml:space="preserve"> (      ) “Kırmızı eldivenler sana çok yakışmış.” cümlesi nesnel yargı bildirir..</w:t>
      </w:r>
    </w:p>
    <w:p w:rsidR="00D77E05" w:rsidRPr="000A4CC7" w:rsidRDefault="00D77E05" w:rsidP="00F10CFE">
      <w:pPr>
        <w:spacing w:line="276" w:lineRule="auto"/>
      </w:pPr>
      <w:r w:rsidRPr="000A4CC7">
        <w:t xml:space="preserve"> (      ) “Biz de bu toplantıya katılacağız.” cümlesinde gelecek zaman anlamı vardır.</w:t>
      </w:r>
    </w:p>
    <w:p w:rsidR="00D77E05" w:rsidRPr="00DB1CD9" w:rsidRDefault="00D77E05" w:rsidP="00F10CFE">
      <w:r w:rsidRPr="000A4CC7">
        <w:t xml:space="preserve">(      ) </w:t>
      </w:r>
      <w:r w:rsidRPr="00DB1CD9">
        <w:t>Paylaştırma sayıları yazıyla yazılır.</w:t>
      </w:r>
    </w:p>
    <w:p w:rsidR="00D77E05" w:rsidRPr="00DB1CD9" w:rsidRDefault="00D77E05" w:rsidP="00AC38F5"/>
    <w:p w:rsidR="00D77E05" w:rsidRPr="000A4CC7" w:rsidRDefault="00D77E05" w:rsidP="00AC38F5">
      <w:pPr>
        <w:pStyle w:val="ListParagraph"/>
        <w:ind w:left="0"/>
        <w:jc w:val="both"/>
        <w:rPr>
          <w:b/>
          <w:bCs/>
        </w:rPr>
      </w:pPr>
    </w:p>
    <w:p w:rsidR="00D77E05" w:rsidRPr="000A4CC7" w:rsidRDefault="00D77E05" w:rsidP="00AC38F5">
      <w:pPr>
        <w:pStyle w:val="ListParagraph"/>
        <w:ind w:left="0"/>
        <w:jc w:val="both"/>
        <w:rPr>
          <w:b/>
          <w:bCs/>
        </w:rPr>
      </w:pPr>
      <w:r>
        <w:rPr>
          <w:noProof/>
        </w:rPr>
        <w:pict>
          <v:group id="_x0000_s1027" style="position:absolute;left:0;text-align:left;margin-left:401.55pt;margin-top:25.15pt;width:2in;height:77.6pt;z-index:251659264" coordorigin="8820,13669" coordsize="2880,1552">
            <v:oval id="_x0000_s1028" style="position:absolute;left:10080;top:13669;width:1440;height:472" fillcolor="#ff9">
              <v:textbox style="mso-next-textbox:#_x0000_s1028">
                <w:txbxContent>
                  <w:p w:rsidR="00D77E05" w:rsidRPr="00FE30D6" w:rsidRDefault="00D77E05" w:rsidP="00AC38F5">
                    <w:pPr>
                      <w:rPr>
                        <w:b/>
                        <w:bCs/>
                        <w:sz w:val="20"/>
                        <w:szCs w:val="20"/>
                      </w:rPr>
                    </w:pPr>
                    <w:r w:rsidRPr="00FE30D6">
                      <w:rPr>
                        <w:b/>
                        <w:bCs/>
                        <w:sz w:val="20"/>
                        <w:szCs w:val="20"/>
                      </w:rPr>
                      <w:t>tahmin</w:t>
                    </w:r>
                  </w:p>
                </w:txbxContent>
              </v:textbox>
            </v:oval>
            <v:oval id="_x0000_s1029" style="position:absolute;left:9177;top:14029;width:2160;height:472" fillcolor="#c9f">
              <v:textbox style="mso-next-textbox:#_x0000_s1029">
                <w:txbxContent>
                  <w:p w:rsidR="00D77E05" w:rsidRPr="00FE30D6" w:rsidRDefault="00D77E05" w:rsidP="00AC38F5">
                    <w:pPr>
                      <w:rPr>
                        <w:b/>
                        <w:bCs/>
                        <w:sz w:val="20"/>
                        <w:szCs w:val="20"/>
                      </w:rPr>
                    </w:pPr>
                    <w:r w:rsidRPr="00FE30D6">
                      <w:rPr>
                        <w:b/>
                        <w:bCs/>
                        <w:sz w:val="20"/>
                        <w:szCs w:val="20"/>
                      </w:rPr>
                      <w:t>karşılaştırma</w:t>
                    </w:r>
                  </w:p>
                </w:txbxContent>
              </v:textbox>
            </v:oval>
            <v:oval id="_x0000_s1030" style="position:absolute;left:8820;top:14389;width:1490;height:472" fillcolor="#fc9">
              <v:textbox style="mso-next-textbox:#_x0000_s1030">
                <w:txbxContent>
                  <w:p w:rsidR="00D77E05" w:rsidRPr="00FE30D6" w:rsidRDefault="00D77E05" w:rsidP="00AC38F5">
                    <w:pPr>
                      <w:rPr>
                        <w:b/>
                        <w:bCs/>
                        <w:sz w:val="20"/>
                        <w:szCs w:val="20"/>
                      </w:rPr>
                    </w:pPr>
                    <w:r w:rsidRPr="00FE30D6">
                      <w:rPr>
                        <w:b/>
                        <w:bCs/>
                        <w:sz w:val="20"/>
                        <w:szCs w:val="20"/>
                      </w:rPr>
                      <w:t>kararlılık</w:t>
                    </w:r>
                  </w:p>
                </w:txbxContent>
              </v:textbox>
            </v:oval>
            <v:oval id="_x0000_s1031" style="position:absolute;left:9177;top:14749;width:1848;height:472" fillcolor="#f9c">
              <v:textbox style="mso-next-textbox:#_x0000_s1031">
                <w:txbxContent>
                  <w:p w:rsidR="00D77E05" w:rsidRPr="00FE30D6" w:rsidRDefault="00D77E05" w:rsidP="00AC38F5">
                    <w:pPr>
                      <w:rPr>
                        <w:b/>
                        <w:bCs/>
                        <w:sz w:val="20"/>
                        <w:szCs w:val="20"/>
                      </w:rPr>
                    </w:pPr>
                    <w:r w:rsidRPr="00FE30D6">
                      <w:rPr>
                        <w:b/>
                        <w:bCs/>
                        <w:sz w:val="20"/>
                        <w:szCs w:val="20"/>
                      </w:rPr>
                      <w:t>küçümseme</w:t>
                    </w:r>
                  </w:p>
                </w:txbxContent>
              </v:textbox>
            </v:oval>
            <v:oval id="_x0000_s1032" style="position:absolute;left:10080;top:14415;width:1620;height:472" fillcolor="#cfc">
              <v:textbox style="mso-next-textbox:#_x0000_s1032">
                <w:txbxContent>
                  <w:p w:rsidR="00D77E05" w:rsidRPr="00FE30D6" w:rsidRDefault="00D77E05" w:rsidP="00AC38F5">
                    <w:pPr>
                      <w:rPr>
                        <w:b/>
                        <w:bCs/>
                        <w:sz w:val="20"/>
                        <w:szCs w:val="20"/>
                      </w:rPr>
                    </w:pPr>
                    <w:r w:rsidRPr="00FE30D6">
                      <w:rPr>
                        <w:b/>
                        <w:bCs/>
                        <w:sz w:val="20"/>
                        <w:szCs w:val="20"/>
                      </w:rPr>
                      <w:t>onaylama</w:t>
                    </w:r>
                  </w:p>
                  <w:p w:rsidR="00D77E05" w:rsidRPr="00F039F4" w:rsidRDefault="00D77E05" w:rsidP="00AC38F5"/>
                </w:txbxContent>
              </v:textbox>
            </v:oval>
            <v:oval id="_x0000_s1033" style="position:absolute;left:8820;top:13669;width:1490;height:472" fillcolor="#cff">
              <v:textbox style="mso-next-textbox:#_x0000_s1033">
                <w:txbxContent>
                  <w:p w:rsidR="00D77E05" w:rsidRPr="00F039F4" w:rsidRDefault="00D77E05" w:rsidP="00AC38F5">
                    <w:pPr>
                      <w:rPr>
                        <w:b/>
                        <w:bCs/>
                        <w:sz w:val="20"/>
                        <w:szCs w:val="20"/>
                      </w:rPr>
                    </w:pPr>
                    <w:r w:rsidRPr="00F039F4">
                      <w:rPr>
                        <w:b/>
                        <w:bCs/>
                        <w:sz w:val="20"/>
                        <w:szCs w:val="20"/>
                      </w:rPr>
                      <w:t>uyarma</w:t>
                    </w:r>
                  </w:p>
                </w:txbxContent>
              </v:textbox>
            </v:oval>
          </v:group>
        </w:pict>
      </w:r>
      <w:r>
        <w:rPr>
          <w:b/>
          <w:bCs/>
        </w:rPr>
        <w:t>7</w:t>
      </w:r>
      <w:r w:rsidRPr="000A4CC7">
        <w:rPr>
          <w:b/>
          <w:bCs/>
        </w:rPr>
        <w:t>-Aşağıdaki cümlelerin anlamına uygun ifadeleri yandaki kutucuklardan alarak cümlelerin karşıları</w:t>
      </w:r>
      <w:r>
        <w:rPr>
          <w:b/>
          <w:bCs/>
        </w:rPr>
        <w:t>ndaki boş bölümlere yazınız. (5</w:t>
      </w:r>
      <w:r w:rsidRPr="000A4CC7">
        <w:rPr>
          <w:b/>
          <w:bCs/>
        </w:rPr>
        <w:t xml:space="preserve"> p.)</w:t>
      </w:r>
    </w:p>
    <w:tbl>
      <w:tblPr>
        <w:tblpPr w:leftFromText="141" w:rightFromText="141" w:vertAnchor="text" w:horzAnchor="margin" w:tblpY="139"/>
        <w:tblOverlap w:val="neve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3060"/>
      </w:tblGrid>
      <w:tr w:rsidR="00D77E05" w:rsidRPr="000A4CC7">
        <w:tc>
          <w:tcPr>
            <w:tcW w:w="4968" w:type="dxa"/>
            <w:shd w:val="clear" w:color="auto" w:fill="FFFFCC"/>
          </w:tcPr>
          <w:p w:rsidR="00D77E05" w:rsidRPr="000A4CC7" w:rsidRDefault="00D77E05" w:rsidP="001D770E">
            <w:r w:rsidRPr="000A4CC7">
              <w:t>Söylediklerine katılmamak mümkün değil.</w:t>
            </w:r>
          </w:p>
        </w:tc>
        <w:tc>
          <w:tcPr>
            <w:tcW w:w="3060" w:type="dxa"/>
          </w:tcPr>
          <w:p w:rsidR="00D77E05" w:rsidRPr="000A4CC7" w:rsidRDefault="00D77E05" w:rsidP="001D770E"/>
        </w:tc>
      </w:tr>
      <w:tr w:rsidR="00D77E05" w:rsidRPr="000A4CC7">
        <w:tc>
          <w:tcPr>
            <w:tcW w:w="4968" w:type="dxa"/>
            <w:shd w:val="clear" w:color="auto" w:fill="FFFFCC"/>
          </w:tcPr>
          <w:p w:rsidR="00D77E05" w:rsidRPr="000A4CC7" w:rsidRDefault="00D77E05" w:rsidP="001D770E">
            <w:r w:rsidRPr="000A4CC7">
              <w:t>Bu yaz her senekinden daha sıcaktı.</w:t>
            </w:r>
          </w:p>
        </w:tc>
        <w:tc>
          <w:tcPr>
            <w:tcW w:w="3060" w:type="dxa"/>
          </w:tcPr>
          <w:p w:rsidR="00D77E05" w:rsidRPr="000A4CC7" w:rsidRDefault="00D77E05" w:rsidP="001D770E"/>
        </w:tc>
      </w:tr>
      <w:tr w:rsidR="00D77E05" w:rsidRPr="000A4CC7">
        <w:tc>
          <w:tcPr>
            <w:tcW w:w="4968" w:type="dxa"/>
            <w:shd w:val="clear" w:color="auto" w:fill="FFFFCC"/>
          </w:tcPr>
          <w:p w:rsidR="00D77E05" w:rsidRPr="000A4CC7" w:rsidRDefault="00D77E05" w:rsidP="001D770E">
            <w:r w:rsidRPr="000A4CC7">
              <w:t>Benimle sakın bir daha böyle konuşma</w:t>
            </w:r>
          </w:p>
        </w:tc>
        <w:tc>
          <w:tcPr>
            <w:tcW w:w="3060" w:type="dxa"/>
          </w:tcPr>
          <w:p w:rsidR="00D77E05" w:rsidRPr="000A4CC7" w:rsidRDefault="00D77E05" w:rsidP="001D770E"/>
        </w:tc>
      </w:tr>
      <w:tr w:rsidR="00D77E05" w:rsidRPr="000A4CC7">
        <w:tc>
          <w:tcPr>
            <w:tcW w:w="4968" w:type="dxa"/>
            <w:shd w:val="clear" w:color="auto" w:fill="FFFFCC"/>
          </w:tcPr>
          <w:p w:rsidR="00D77E05" w:rsidRPr="000A4CC7" w:rsidRDefault="00D77E05" w:rsidP="001D770E">
            <w:r w:rsidRPr="000A4CC7">
              <w:t>İkimiz de aynı şeyi düşünüyoruz belki.</w:t>
            </w:r>
          </w:p>
        </w:tc>
        <w:tc>
          <w:tcPr>
            <w:tcW w:w="3060" w:type="dxa"/>
          </w:tcPr>
          <w:p w:rsidR="00D77E05" w:rsidRPr="000A4CC7" w:rsidRDefault="00D77E05" w:rsidP="001D770E"/>
        </w:tc>
      </w:tr>
      <w:tr w:rsidR="00D77E05" w:rsidRPr="000A4CC7">
        <w:tc>
          <w:tcPr>
            <w:tcW w:w="4968" w:type="dxa"/>
            <w:shd w:val="clear" w:color="auto" w:fill="FFFFCC"/>
          </w:tcPr>
          <w:p w:rsidR="00D77E05" w:rsidRPr="000A4CC7" w:rsidRDefault="00D77E05" w:rsidP="001D770E">
            <w:r w:rsidRPr="000A4CC7">
              <w:t>Nerede olursan ol, seni bulacağım.</w:t>
            </w:r>
          </w:p>
        </w:tc>
        <w:tc>
          <w:tcPr>
            <w:tcW w:w="3060" w:type="dxa"/>
          </w:tcPr>
          <w:p w:rsidR="00D77E05" w:rsidRPr="000A4CC7" w:rsidRDefault="00D77E05" w:rsidP="001D770E"/>
        </w:tc>
      </w:tr>
      <w:tr w:rsidR="00D77E05" w:rsidRPr="000A4CC7">
        <w:tc>
          <w:tcPr>
            <w:tcW w:w="4968" w:type="dxa"/>
            <w:shd w:val="clear" w:color="auto" w:fill="FFFFCC"/>
          </w:tcPr>
          <w:p w:rsidR="00D77E05" w:rsidRPr="000A4CC7" w:rsidRDefault="00D77E05" w:rsidP="001D770E">
            <w:r w:rsidRPr="000A4CC7">
              <w:t>Bu hasta halimle bile seni yenerim.</w:t>
            </w:r>
          </w:p>
        </w:tc>
        <w:tc>
          <w:tcPr>
            <w:tcW w:w="3060" w:type="dxa"/>
          </w:tcPr>
          <w:p w:rsidR="00D77E05" w:rsidRPr="000A4CC7" w:rsidRDefault="00D77E05" w:rsidP="001D770E"/>
        </w:tc>
      </w:tr>
    </w:tbl>
    <w:p w:rsidR="00D77E05" w:rsidRPr="000A4CC7" w:rsidRDefault="00D77E05" w:rsidP="00AC38F5">
      <w:pPr>
        <w:ind w:firstLine="708"/>
        <w:rPr>
          <w:b/>
          <w:bCs/>
          <w:i/>
          <w:iCs/>
        </w:rPr>
      </w:pPr>
    </w:p>
    <w:p w:rsidR="00D77E05" w:rsidRPr="000A4CC7" w:rsidRDefault="00D77E05" w:rsidP="00AC38F5"/>
    <w:p w:rsidR="00D77E05" w:rsidRPr="000A4CC7" w:rsidRDefault="00D77E05" w:rsidP="00AC38F5"/>
    <w:p w:rsidR="00D77E05" w:rsidRPr="000A4CC7" w:rsidRDefault="00D77E05" w:rsidP="00AC38F5"/>
    <w:p w:rsidR="00D77E05" w:rsidRPr="000A4CC7" w:rsidRDefault="00D77E05" w:rsidP="00AC38F5">
      <w:pPr>
        <w:rPr>
          <w:b/>
          <w:bCs/>
        </w:rPr>
      </w:pPr>
    </w:p>
    <w:p w:rsidR="00D77E05" w:rsidRPr="000A4CC7" w:rsidRDefault="00D77E05" w:rsidP="00AC38F5">
      <w:pPr>
        <w:rPr>
          <w:b/>
          <w:bCs/>
        </w:rPr>
      </w:pPr>
    </w:p>
    <w:p w:rsidR="00D77E05" w:rsidRPr="000A4CC7" w:rsidRDefault="00D77E05" w:rsidP="00AC38F5">
      <w:pPr>
        <w:rPr>
          <w:b/>
          <w:bCs/>
        </w:rPr>
      </w:pPr>
    </w:p>
    <w:p w:rsidR="00D77E05" w:rsidRDefault="00D77E05" w:rsidP="00AC38F5">
      <w:pPr>
        <w:rPr>
          <w:b/>
          <w:bCs/>
        </w:rPr>
      </w:pPr>
    </w:p>
    <w:p w:rsidR="00D77E05" w:rsidRDefault="00D77E05" w:rsidP="00AC38F5">
      <w:pPr>
        <w:rPr>
          <w:b/>
          <w:bCs/>
        </w:rPr>
      </w:pPr>
      <w:r>
        <w:rPr>
          <w:b/>
          <w:bCs/>
        </w:rPr>
        <w:t>8</w:t>
      </w:r>
      <w:r w:rsidRPr="000A4CC7">
        <w:rPr>
          <w:b/>
          <w:bCs/>
        </w:rPr>
        <w:t xml:space="preserve">. Aşağıdaki eylemleri yanında yazılan kip ve kişi ekleriyle çekimleyiniz. </w:t>
      </w:r>
      <w:r>
        <w:rPr>
          <w:b/>
          <w:bCs/>
        </w:rPr>
        <w:t>(1</w:t>
      </w:r>
      <w:r w:rsidRPr="000A4CC7">
        <w:rPr>
          <w:b/>
          <w:bCs/>
        </w:rPr>
        <w:t>0 puan)</w:t>
      </w:r>
    </w:p>
    <w:p w:rsidR="00D77E05" w:rsidRPr="000A4CC7" w:rsidRDefault="00D77E05" w:rsidP="00AC38F5">
      <w:pPr>
        <w:rPr>
          <w:b/>
          <w:bCs/>
        </w:rPr>
      </w:pPr>
    </w:p>
    <w:p w:rsidR="00D77E05" w:rsidRPr="000A4CC7" w:rsidRDefault="00D77E05" w:rsidP="00AC38F5">
      <w:pPr>
        <w:pStyle w:val="ListParagraph"/>
        <w:numPr>
          <w:ilvl w:val="0"/>
          <w:numId w:val="1"/>
        </w:numPr>
        <w:ind w:left="0"/>
      </w:pPr>
      <w:r w:rsidRPr="000A4CC7">
        <w:t>yüksel-  ( şimdiki zaman, 2.tekil kişi) ………………………………………….</w:t>
      </w:r>
    </w:p>
    <w:p w:rsidR="00D77E05" w:rsidRPr="000A4CC7" w:rsidRDefault="00D77E05" w:rsidP="00AC38F5">
      <w:pPr>
        <w:pStyle w:val="ListParagraph"/>
        <w:numPr>
          <w:ilvl w:val="0"/>
          <w:numId w:val="1"/>
        </w:numPr>
        <w:ind w:left="0"/>
      </w:pPr>
      <w:r w:rsidRPr="000A4CC7">
        <w:t>göster-  ( gereklilik kipi,  1.çoğul kişi) …………………………………………</w:t>
      </w:r>
    </w:p>
    <w:p w:rsidR="00D77E05" w:rsidRPr="000A4CC7" w:rsidRDefault="00D77E05" w:rsidP="00AC38F5">
      <w:pPr>
        <w:pStyle w:val="ListParagraph"/>
        <w:numPr>
          <w:ilvl w:val="0"/>
          <w:numId w:val="1"/>
        </w:numPr>
        <w:ind w:left="0"/>
      </w:pPr>
      <w:r w:rsidRPr="000A4CC7">
        <w:t>belirt-  (duyulan geçmiş zaman, 2.çoğul kişi) …………………………………</w:t>
      </w:r>
    </w:p>
    <w:p w:rsidR="00D77E05" w:rsidRPr="000A4CC7" w:rsidRDefault="00D77E05" w:rsidP="00AC38F5">
      <w:pPr>
        <w:pStyle w:val="ListParagraph"/>
        <w:numPr>
          <w:ilvl w:val="0"/>
          <w:numId w:val="1"/>
        </w:numPr>
        <w:ind w:left="0"/>
      </w:pPr>
      <w:r w:rsidRPr="000A4CC7">
        <w:t>kaldır-  ( şart kipi,  3. çoğul kişi )………………………………………………</w:t>
      </w:r>
    </w:p>
    <w:p w:rsidR="00D77E05" w:rsidRPr="000A4CC7" w:rsidRDefault="00D77E05" w:rsidP="00AC38F5">
      <w:pPr>
        <w:pStyle w:val="ListParagraph"/>
        <w:numPr>
          <w:ilvl w:val="0"/>
          <w:numId w:val="1"/>
        </w:numPr>
        <w:ind w:left="0"/>
      </w:pPr>
      <w:r w:rsidRPr="000A4CC7">
        <w:t>yetiş- (emir kipi,  3.tekil kişi)……………………………………………………</w:t>
      </w:r>
    </w:p>
    <w:p w:rsidR="00D77E05" w:rsidRPr="000A4CC7" w:rsidRDefault="00D77E05" w:rsidP="00AC38F5">
      <w:pPr>
        <w:pStyle w:val="ListParagraph"/>
        <w:numPr>
          <w:ilvl w:val="0"/>
          <w:numId w:val="1"/>
        </w:numPr>
        <w:ind w:left="0"/>
      </w:pPr>
      <w:r w:rsidRPr="000A4CC7">
        <w:t>kaçın- (geniş zaman, 1. çoğul kişi) ……………………………………………..</w:t>
      </w:r>
    </w:p>
    <w:p w:rsidR="00D77E05" w:rsidRPr="000A4CC7" w:rsidRDefault="00D77E05" w:rsidP="00AC38F5">
      <w:pPr>
        <w:pStyle w:val="ListParagraph"/>
        <w:numPr>
          <w:ilvl w:val="0"/>
          <w:numId w:val="1"/>
        </w:numPr>
        <w:ind w:left="0"/>
      </w:pPr>
      <w:r w:rsidRPr="000A4CC7">
        <w:t>ara-  (görülen geçmiş zaman, 2.tekil kişi) ……………………………………..</w:t>
      </w:r>
    </w:p>
    <w:p w:rsidR="00D77E05" w:rsidRPr="000A4CC7" w:rsidRDefault="00D77E05" w:rsidP="00AC38F5">
      <w:pPr>
        <w:pStyle w:val="ListParagraph"/>
        <w:numPr>
          <w:ilvl w:val="0"/>
          <w:numId w:val="1"/>
        </w:numPr>
        <w:ind w:left="0"/>
      </w:pPr>
      <w:r w:rsidRPr="000A4CC7">
        <w:t>ver-  (şimdiki zaman, 2. çoğul kişi)…………………………………………….</w:t>
      </w:r>
    </w:p>
    <w:p w:rsidR="00D77E05" w:rsidRPr="000A4CC7" w:rsidRDefault="00D77E05" w:rsidP="000A4CC7">
      <w:pPr>
        <w:pStyle w:val="ListParagraph"/>
        <w:numPr>
          <w:ilvl w:val="0"/>
          <w:numId w:val="1"/>
        </w:numPr>
        <w:ind w:left="0"/>
      </w:pPr>
      <w:r w:rsidRPr="000A4CC7">
        <w:t>kullan- ( istek kipi,  1. tekil kişi )……………………………………………….</w:t>
      </w:r>
    </w:p>
    <w:p w:rsidR="00D77E05" w:rsidRPr="000A4CC7" w:rsidRDefault="00D77E05" w:rsidP="000A4CC7">
      <w:pPr>
        <w:pStyle w:val="ListParagraph"/>
        <w:numPr>
          <w:ilvl w:val="0"/>
          <w:numId w:val="1"/>
        </w:numPr>
        <w:ind w:left="0"/>
      </w:pPr>
      <w:r w:rsidRPr="000A4CC7">
        <w:t>buluş-  ( gelecek zaman, 3. çoğul kişi)………………………………………….</w:t>
      </w:r>
    </w:p>
    <w:p w:rsidR="00D77E05" w:rsidRPr="000A4CC7" w:rsidRDefault="00D77E05" w:rsidP="00AC38F5"/>
    <w:p w:rsidR="00D77E05" w:rsidRPr="000A4CC7" w:rsidRDefault="00D77E05" w:rsidP="00AC38F5">
      <w:pPr>
        <w:pStyle w:val="ListParagraph"/>
        <w:tabs>
          <w:tab w:val="left" w:pos="1089"/>
        </w:tabs>
        <w:ind w:left="0"/>
        <w:rPr>
          <w:b/>
          <w:bCs/>
        </w:rPr>
      </w:pPr>
      <w:r>
        <w:rPr>
          <w:b/>
          <w:bCs/>
        </w:rPr>
        <w:t>9</w:t>
      </w:r>
      <w:r w:rsidRPr="000A4CC7">
        <w:rPr>
          <w:b/>
          <w:bCs/>
        </w:rPr>
        <w:t>.  Aşağıdaki fiillerin kip ve kişilerini örnekte</w:t>
      </w:r>
      <w:r>
        <w:rPr>
          <w:b/>
          <w:bCs/>
        </w:rPr>
        <w:t>ki gibi karşılarına yazınız. ( 10</w:t>
      </w:r>
      <w:r w:rsidRPr="000A4CC7">
        <w:rPr>
          <w:b/>
          <w:bCs/>
        </w:rPr>
        <w:t xml:space="preserve"> puan )</w:t>
      </w:r>
    </w:p>
    <w:p w:rsidR="00D77E05" w:rsidRPr="000A4CC7" w:rsidRDefault="00D77E05" w:rsidP="00AC38F5">
      <w:pPr>
        <w:pStyle w:val="ListParagraph"/>
        <w:ind w:left="0"/>
        <w:rPr>
          <w:b/>
          <w:bCs/>
          <w:i/>
          <w:iCs/>
        </w:rPr>
      </w:pPr>
    </w:p>
    <w:tbl>
      <w:tblPr>
        <w:tblpPr w:leftFromText="141" w:rightFromText="141" w:vertAnchor="text" w:horzAnchor="page" w:tblpX="10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605"/>
        <w:gridCol w:w="2700"/>
      </w:tblGrid>
      <w:tr w:rsidR="00D77E05" w:rsidRPr="000A4CC7">
        <w:tc>
          <w:tcPr>
            <w:tcW w:w="1800" w:type="dxa"/>
          </w:tcPr>
          <w:p w:rsidR="00D77E05" w:rsidRPr="000A4CC7" w:rsidRDefault="00D77E05" w:rsidP="001D770E">
            <w:pPr>
              <w:rPr>
                <w:b/>
                <w:bCs/>
              </w:rPr>
            </w:pPr>
            <w:r w:rsidRPr="000A4CC7">
              <w:rPr>
                <w:b/>
                <w:bCs/>
              </w:rPr>
              <w:t>Fiiller</w:t>
            </w:r>
          </w:p>
        </w:tc>
        <w:tc>
          <w:tcPr>
            <w:tcW w:w="3605" w:type="dxa"/>
          </w:tcPr>
          <w:p w:rsidR="00D77E05" w:rsidRPr="000A4CC7" w:rsidRDefault="00D77E05" w:rsidP="001D770E">
            <w:pPr>
              <w:rPr>
                <w:b/>
                <w:bCs/>
              </w:rPr>
            </w:pPr>
            <w:r w:rsidRPr="000A4CC7">
              <w:rPr>
                <w:b/>
                <w:bCs/>
              </w:rPr>
              <w:t xml:space="preserve">                  Kipi </w:t>
            </w:r>
          </w:p>
        </w:tc>
        <w:tc>
          <w:tcPr>
            <w:tcW w:w="2700" w:type="dxa"/>
          </w:tcPr>
          <w:p w:rsidR="00D77E05" w:rsidRPr="000A4CC7" w:rsidRDefault="00D77E05" w:rsidP="001D770E">
            <w:pPr>
              <w:rPr>
                <w:b/>
                <w:bCs/>
              </w:rPr>
            </w:pPr>
            <w:r w:rsidRPr="000A4CC7">
              <w:rPr>
                <w:b/>
                <w:bCs/>
              </w:rPr>
              <w:t xml:space="preserve">Kişisi </w:t>
            </w:r>
          </w:p>
        </w:tc>
      </w:tr>
      <w:tr w:rsidR="00D77E05" w:rsidRPr="000A4CC7">
        <w:tc>
          <w:tcPr>
            <w:tcW w:w="1800" w:type="dxa"/>
          </w:tcPr>
          <w:p w:rsidR="00D77E05" w:rsidRPr="000A4CC7" w:rsidRDefault="00D77E05" w:rsidP="001D770E">
            <w:pPr>
              <w:rPr>
                <w:b/>
                <w:bCs/>
              </w:rPr>
            </w:pPr>
            <w:r w:rsidRPr="000A4CC7">
              <w:rPr>
                <w:b/>
                <w:bCs/>
              </w:rPr>
              <w:t xml:space="preserve">Çalıştık </w:t>
            </w:r>
          </w:p>
        </w:tc>
        <w:tc>
          <w:tcPr>
            <w:tcW w:w="3605" w:type="dxa"/>
          </w:tcPr>
          <w:p w:rsidR="00D77E05" w:rsidRPr="000A4CC7" w:rsidRDefault="00D77E05" w:rsidP="001D770E">
            <w:pPr>
              <w:rPr>
                <w:b/>
                <w:bCs/>
              </w:rPr>
            </w:pPr>
            <w:r w:rsidRPr="000A4CC7">
              <w:rPr>
                <w:b/>
                <w:bCs/>
              </w:rPr>
              <w:t xml:space="preserve">  Bilinen Geçmiş Zaman Kipi</w:t>
            </w:r>
          </w:p>
        </w:tc>
        <w:tc>
          <w:tcPr>
            <w:tcW w:w="2700" w:type="dxa"/>
          </w:tcPr>
          <w:p w:rsidR="00D77E05" w:rsidRPr="000A4CC7" w:rsidRDefault="00D77E05" w:rsidP="001D770E">
            <w:pPr>
              <w:rPr>
                <w:b/>
                <w:bCs/>
              </w:rPr>
            </w:pPr>
            <w:r w:rsidRPr="000A4CC7">
              <w:rPr>
                <w:b/>
                <w:bCs/>
              </w:rPr>
              <w:t>Biz ( 1. çoğul kişi )</w:t>
            </w:r>
          </w:p>
        </w:tc>
      </w:tr>
      <w:tr w:rsidR="00D77E05" w:rsidRPr="000A4CC7">
        <w:tc>
          <w:tcPr>
            <w:tcW w:w="1800" w:type="dxa"/>
          </w:tcPr>
          <w:p w:rsidR="00D77E05" w:rsidRPr="000A4CC7" w:rsidRDefault="00D77E05" w:rsidP="001D770E">
            <w:r w:rsidRPr="000A4CC7">
              <w:t xml:space="preserve">Bakmalısın </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Kalksın</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Okuyacağım</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Yapsanız</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Anlayacak</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Geziyorlar</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Söylemişsin</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İzlerim</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Gördüm</w:t>
            </w:r>
          </w:p>
        </w:tc>
        <w:tc>
          <w:tcPr>
            <w:tcW w:w="3605" w:type="dxa"/>
          </w:tcPr>
          <w:p w:rsidR="00D77E05" w:rsidRPr="000A4CC7" w:rsidRDefault="00D77E05" w:rsidP="001D770E"/>
        </w:tc>
        <w:tc>
          <w:tcPr>
            <w:tcW w:w="2700" w:type="dxa"/>
          </w:tcPr>
          <w:p w:rsidR="00D77E05" w:rsidRPr="000A4CC7" w:rsidRDefault="00D77E05" w:rsidP="001D770E"/>
        </w:tc>
      </w:tr>
      <w:tr w:rsidR="00D77E05" w:rsidRPr="000A4CC7">
        <w:tc>
          <w:tcPr>
            <w:tcW w:w="1800" w:type="dxa"/>
          </w:tcPr>
          <w:p w:rsidR="00D77E05" w:rsidRPr="000A4CC7" w:rsidRDefault="00D77E05" w:rsidP="001D770E">
            <w:r w:rsidRPr="000A4CC7">
              <w:t>Gelmelisin</w:t>
            </w:r>
          </w:p>
        </w:tc>
        <w:tc>
          <w:tcPr>
            <w:tcW w:w="3605" w:type="dxa"/>
          </w:tcPr>
          <w:p w:rsidR="00D77E05" w:rsidRPr="000A4CC7" w:rsidRDefault="00D77E05" w:rsidP="001D770E"/>
        </w:tc>
        <w:tc>
          <w:tcPr>
            <w:tcW w:w="2700" w:type="dxa"/>
          </w:tcPr>
          <w:p w:rsidR="00D77E05" w:rsidRPr="000A4CC7" w:rsidRDefault="00D77E05" w:rsidP="001D770E"/>
        </w:tc>
      </w:tr>
    </w:tbl>
    <w:p w:rsidR="00D77E05" w:rsidRPr="000A4CC7" w:rsidRDefault="00D77E05" w:rsidP="00AC38F5"/>
    <w:p w:rsidR="00D77E05" w:rsidRPr="000A4CC7" w:rsidRDefault="00D77E05" w:rsidP="0024275F">
      <w:pPr>
        <w:tabs>
          <w:tab w:val="left" w:pos="7950"/>
        </w:tabs>
        <w:rPr>
          <w:b/>
          <w:bCs/>
        </w:rPr>
      </w:pPr>
    </w:p>
    <w:p w:rsidR="00D77E05" w:rsidRPr="000A4CC7" w:rsidRDefault="00D77E05" w:rsidP="0024275F">
      <w:pPr>
        <w:tabs>
          <w:tab w:val="left" w:pos="7950"/>
        </w:tabs>
        <w:rPr>
          <w:b/>
          <w:bCs/>
        </w:rPr>
      </w:pPr>
    </w:p>
    <w:p w:rsidR="00D77E05" w:rsidRPr="000A4CC7" w:rsidRDefault="00D77E05" w:rsidP="0024275F">
      <w:pPr>
        <w:tabs>
          <w:tab w:val="left" w:pos="7950"/>
        </w:tabs>
        <w:rPr>
          <w:b/>
          <w:bCs/>
        </w:rPr>
      </w:pPr>
    </w:p>
    <w:p w:rsidR="00D77E05" w:rsidRDefault="00D77E05" w:rsidP="0024275F">
      <w:pPr>
        <w:tabs>
          <w:tab w:val="left" w:pos="7950"/>
        </w:tabs>
        <w:rPr>
          <w:b/>
          <w:bCs/>
        </w:rPr>
      </w:pPr>
    </w:p>
    <w:p w:rsidR="00D77E05" w:rsidRDefault="00D77E05" w:rsidP="0024275F">
      <w:pPr>
        <w:tabs>
          <w:tab w:val="left" w:pos="7950"/>
        </w:tabs>
        <w:rPr>
          <w:b/>
          <w:bCs/>
        </w:rPr>
      </w:pPr>
    </w:p>
    <w:p w:rsidR="00D77E05" w:rsidRDefault="00D77E05" w:rsidP="0024275F">
      <w:pPr>
        <w:tabs>
          <w:tab w:val="left" w:pos="7950"/>
        </w:tabs>
        <w:rPr>
          <w:b/>
          <w:bCs/>
        </w:rPr>
      </w:pPr>
      <w:r>
        <w:rPr>
          <w:b/>
          <w:bCs/>
        </w:rPr>
        <w:t>10</w:t>
      </w:r>
      <w:r w:rsidRPr="000A4CC7">
        <w:rPr>
          <w:b/>
          <w:bCs/>
        </w:rPr>
        <w:t>. Aşağıdaki cümleleri kutular içinde verilen uygun deyimlerle tamamlayınız. (4 Puan)</w:t>
      </w:r>
    </w:p>
    <w:p w:rsidR="00D77E05" w:rsidRPr="000A4CC7" w:rsidRDefault="00D77E05" w:rsidP="0024275F">
      <w:pPr>
        <w:tabs>
          <w:tab w:val="left" w:pos="7950"/>
        </w:tabs>
        <w:rPr>
          <w:b/>
          <w:bCs/>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4"/>
        <w:gridCol w:w="2918"/>
        <w:gridCol w:w="2586"/>
        <w:gridCol w:w="2586"/>
      </w:tblGrid>
      <w:tr w:rsidR="00D77E05" w:rsidRPr="000A4CC7">
        <w:tc>
          <w:tcPr>
            <w:tcW w:w="2254" w:type="dxa"/>
          </w:tcPr>
          <w:p w:rsidR="00D77E05" w:rsidRPr="000A4CC7" w:rsidRDefault="00D77E05" w:rsidP="001D770E">
            <w:pPr>
              <w:tabs>
                <w:tab w:val="left" w:pos="7950"/>
              </w:tabs>
              <w:jc w:val="center"/>
              <w:rPr>
                <w:b/>
                <w:bCs/>
              </w:rPr>
            </w:pPr>
            <w:r w:rsidRPr="000A4CC7">
              <w:rPr>
                <w:b/>
                <w:bCs/>
              </w:rPr>
              <w:t>kafa yormak</w:t>
            </w:r>
          </w:p>
        </w:tc>
        <w:tc>
          <w:tcPr>
            <w:tcW w:w="2918" w:type="dxa"/>
          </w:tcPr>
          <w:p w:rsidR="00D77E05" w:rsidRPr="000A4CC7" w:rsidRDefault="00D77E05" w:rsidP="001D770E">
            <w:pPr>
              <w:tabs>
                <w:tab w:val="left" w:pos="7950"/>
              </w:tabs>
              <w:jc w:val="center"/>
              <w:rPr>
                <w:b/>
                <w:bCs/>
              </w:rPr>
            </w:pPr>
            <w:r w:rsidRPr="000A4CC7">
              <w:rPr>
                <w:b/>
                <w:bCs/>
              </w:rPr>
              <w:t>ağzından bal damlamak</w:t>
            </w:r>
          </w:p>
        </w:tc>
        <w:tc>
          <w:tcPr>
            <w:tcW w:w="2586" w:type="dxa"/>
          </w:tcPr>
          <w:p w:rsidR="00D77E05" w:rsidRPr="000A4CC7" w:rsidRDefault="00D77E05" w:rsidP="001D770E">
            <w:pPr>
              <w:tabs>
                <w:tab w:val="left" w:pos="7950"/>
              </w:tabs>
              <w:jc w:val="center"/>
              <w:rPr>
                <w:b/>
                <w:bCs/>
              </w:rPr>
            </w:pPr>
            <w:r w:rsidRPr="000A4CC7">
              <w:rPr>
                <w:b/>
                <w:bCs/>
              </w:rPr>
              <w:t>aklı almamak</w:t>
            </w:r>
          </w:p>
        </w:tc>
        <w:tc>
          <w:tcPr>
            <w:tcW w:w="2586" w:type="dxa"/>
          </w:tcPr>
          <w:p w:rsidR="00D77E05" w:rsidRPr="000A4CC7" w:rsidRDefault="00D77E05" w:rsidP="001D770E">
            <w:pPr>
              <w:tabs>
                <w:tab w:val="left" w:pos="7950"/>
              </w:tabs>
              <w:jc w:val="center"/>
              <w:rPr>
                <w:b/>
                <w:bCs/>
              </w:rPr>
            </w:pPr>
            <w:r w:rsidRPr="000A4CC7">
              <w:rPr>
                <w:b/>
                <w:bCs/>
              </w:rPr>
              <w:t>içi parçalanmak</w:t>
            </w:r>
          </w:p>
        </w:tc>
      </w:tr>
    </w:tbl>
    <w:p w:rsidR="00D77E05" w:rsidRPr="000A4CC7" w:rsidRDefault="00D77E05" w:rsidP="0024275F">
      <w:pPr>
        <w:tabs>
          <w:tab w:val="left" w:pos="7950"/>
        </w:tabs>
        <w:rPr>
          <w:b/>
          <w:bCs/>
        </w:rPr>
      </w:pPr>
    </w:p>
    <w:p w:rsidR="00D77E05" w:rsidRPr="000A4CC7" w:rsidRDefault="00D77E05" w:rsidP="0024275F">
      <w:pPr>
        <w:numPr>
          <w:ilvl w:val="0"/>
          <w:numId w:val="2"/>
        </w:numPr>
        <w:tabs>
          <w:tab w:val="left" w:pos="7950"/>
        </w:tabs>
        <w:ind w:left="0"/>
      </w:pPr>
      <w:r w:rsidRPr="000A4CC7">
        <w:t>Nasıl böyle bir hata yaptı hâlâ  ..................................................................</w:t>
      </w:r>
    </w:p>
    <w:p w:rsidR="00D77E05" w:rsidRPr="000A4CC7" w:rsidRDefault="00D77E05" w:rsidP="0024275F">
      <w:pPr>
        <w:numPr>
          <w:ilvl w:val="0"/>
          <w:numId w:val="2"/>
        </w:numPr>
        <w:tabs>
          <w:tab w:val="left" w:pos="7950"/>
        </w:tabs>
        <w:ind w:left="0"/>
      </w:pPr>
      <w:r w:rsidRPr="000A4CC7">
        <w:t>O kadar güzel konuşuyordu ki sanki ..........................................................</w:t>
      </w:r>
    </w:p>
    <w:p w:rsidR="00D77E05" w:rsidRPr="000A4CC7" w:rsidRDefault="00D77E05" w:rsidP="0024275F">
      <w:pPr>
        <w:numPr>
          <w:ilvl w:val="0"/>
          <w:numId w:val="2"/>
        </w:numPr>
        <w:tabs>
          <w:tab w:val="left" w:pos="7950"/>
        </w:tabs>
        <w:ind w:left="0"/>
      </w:pPr>
      <w:r w:rsidRPr="000A4CC7">
        <w:t>Onun bu acınacak halini görünce ...............................................................</w:t>
      </w:r>
    </w:p>
    <w:p w:rsidR="00D77E05" w:rsidRPr="000A4CC7" w:rsidRDefault="00D77E05" w:rsidP="000A4CC7">
      <w:pPr>
        <w:numPr>
          <w:ilvl w:val="0"/>
          <w:numId w:val="2"/>
        </w:numPr>
        <w:tabs>
          <w:tab w:val="left" w:pos="7950"/>
        </w:tabs>
        <w:ind w:left="0"/>
      </w:pPr>
      <w:r w:rsidRPr="000A4CC7">
        <w:t>Bu problem üzerinde çok ............................................................................</w:t>
      </w:r>
    </w:p>
    <w:p w:rsidR="00D77E05" w:rsidRPr="000A4CC7" w:rsidRDefault="00D77E05" w:rsidP="000A4CC7">
      <w:pPr>
        <w:tabs>
          <w:tab w:val="left" w:pos="7950"/>
        </w:tabs>
      </w:pPr>
    </w:p>
    <w:p w:rsidR="00D77E05" w:rsidRPr="000A4CC7" w:rsidRDefault="00D77E05" w:rsidP="000A4CC7">
      <w:pPr>
        <w:rPr>
          <w:b/>
          <w:bCs/>
          <w:u w:val="single"/>
        </w:rPr>
      </w:pPr>
      <w:r>
        <w:rPr>
          <w:b/>
          <w:bCs/>
        </w:rPr>
        <w:t>11.</w:t>
      </w:r>
      <w:r w:rsidRPr="000A4CC7">
        <w:rPr>
          <w:b/>
          <w:bCs/>
        </w:rPr>
        <w:t xml:space="preserve">   Aşağıdaki cümleleri uygun kişi ve kip ekleriyle tamamlayınız.</w:t>
      </w:r>
      <w:r w:rsidRPr="000A4CC7">
        <w:rPr>
          <w:b/>
          <w:bCs/>
          <w:u w:val="single"/>
        </w:rPr>
        <w:t xml:space="preserve"> ( 5 p)</w:t>
      </w:r>
    </w:p>
    <w:p w:rsidR="00D77E05" w:rsidRPr="000A4CC7" w:rsidRDefault="00D77E05" w:rsidP="000A4CC7">
      <w:pPr>
        <w:rPr>
          <w:b/>
          <w:bCs/>
          <w:u w:val="single"/>
        </w:rPr>
      </w:pPr>
    </w:p>
    <w:p w:rsidR="00D77E05" w:rsidRPr="000A4CC7" w:rsidRDefault="00D77E05" w:rsidP="000A4CC7">
      <w:pPr>
        <w:numPr>
          <w:ilvl w:val="0"/>
          <w:numId w:val="3"/>
        </w:numPr>
        <w:spacing w:line="360" w:lineRule="auto"/>
      </w:pPr>
      <w:r w:rsidRPr="000A4CC7">
        <w:t xml:space="preserve">Dün  biz sabah seni gör………..............parkta.              </w:t>
      </w:r>
    </w:p>
    <w:p w:rsidR="00D77E05" w:rsidRPr="000A4CC7" w:rsidRDefault="00D77E05" w:rsidP="000A4CC7">
      <w:pPr>
        <w:numPr>
          <w:ilvl w:val="0"/>
          <w:numId w:val="3"/>
        </w:numPr>
        <w:spacing w:line="360" w:lineRule="auto"/>
      </w:pPr>
      <w:r w:rsidRPr="000A4CC7">
        <w:t>Her sabah elimi yüzümü yık……………………</w:t>
      </w:r>
    </w:p>
    <w:p w:rsidR="00D77E05" w:rsidRPr="000A4CC7" w:rsidRDefault="00D77E05" w:rsidP="000A4CC7">
      <w:pPr>
        <w:numPr>
          <w:ilvl w:val="0"/>
          <w:numId w:val="3"/>
        </w:numPr>
        <w:spacing w:line="360" w:lineRule="auto"/>
      </w:pPr>
      <w:r w:rsidRPr="000A4CC7">
        <w:t>Şu an Ayşe odasında ders çalış…………………</w:t>
      </w:r>
    </w:p>
    <w:p w:rsidR="00D77E05" w:rsidRPr="000A4CC7" w:rsidRDefault="00D77E05" w:rsidP="000A4CC7">
      <w:pPr>
        <w:numPr>
          <w:ilvl w:val="0"/>
          <w:numId w:val="3"/>
        </w:numPr>
        <w:spacing w:line="360" w:lineRule="auto"/>
      </w:pPr>
      <w:r w:rsidRPr="000A4CC7">
        <w:t>2023’te olimpiyatlar ülkemizde yapıl………….</w:t>
      </w:r>
    </w:p>
    <w:p w:rsidR="00D77E05" w:rsidRPr="000A4CC7" w:rsidRDefault="00D77E05" w:rsidP="000A4CC7">
      <w:pPr>
        <w:numPr>
          <w:ilvl w:val="0"/>
          <w:numId w:val="3"/>
        </w:numPr>
        <w:spacing w:line="360" w:lineRule="auto"/>
      </w:pPr>
      <w:r w:rsidRPr="000A4CC7">
        <w:t>Okula gelmediğimi  sen  Tolga’dan öğren…………..</w:t>
      </w:r>
    </w:p>
    <w:p w:rsidR="00D77E05" w:rsidRPr="000A4CC7" w:rsidRDefault="00D77E05" w:rsidP="000A4CC7">
      <w:pPr>
        <w:rPr>
          <w:b/>
          <w:bCs/>
        </w:rPr>
      </w:pPr>
    </w:p>
    <w:p w:rsidR="00D77E05" w:rsidRDefault="00D77E05" w:rsidP="000A4CC7">
      <w:r>
        <w:t>12</w:t>
      </w:r>
      <w:r w:rsidRPr="000A4CC7">
        <w:t xml:space="preserve">. Aşağıdaki mastar fiillerini özelliklerine göre inceleyiniz. ( </w:t>
      </w:r>
      <w:r>
        <w:t>5</w:t>
      </w:r>
      <w:r w:rsidRPr="000A4CC7">
        <w:t xml:space="preserve"> puan )</w:t>
      </w:r>
    </w:p>
    <w:p w:rsidR="00D77E05" w:rsidRPr="000A4CC7" w:rsidRDefault="00D77E05" w:rsidP="000A4CC7"/>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68"/>
        <w:gridCol w:w="968"/>
        <w:gridCol w:w="969"/>
      </w:tblGrid>
      <w:tr w:rsidR="00D77E05" w:rsidRPr="000A4CC7">
        <w:trPr>
          <w:trHeight w:val="630"/>
        </w:trPr>
        <w:tc>
          <w:tcPr>
            <w:tcW w:w="1368" w:type="dxa"/>
          </w:tcPr>
          <w:p w:rsidR="00D77E05" w:rsidRPr="000A4CC7" w:rsidRDefault="00D77E05" w:rsidP="00C76E3E">
            <w:r w:rsidRPr="000A4CC7">
              <w:t xml:space="preserve">Fiiller </w:t>
            </w:r>
          </w:p>
        </w:tc>
        <w:tc>
          <w:tcPr>
            <w:tcW w:w="968" w:type="dxa"/>
          </w:tcPr>
          <w:p w:rsidR="00D77E05" w:rsidRPr="000A4CC7" w:rsidRDefault="00D77E05" w:rsidP="00511116">
            <w:pPr>
              <w:jc w:val="center"/>
            </w:pPr>
            <w:r w:rsidRPr="000A4CC7">
              <w:t>İş</w:t>
            </w:r>
          </w:p>
        </w:tc>
        <w:tc>
          <w:tcPr>
            <w:tcW w:w="968" w:type="dxa"/>
          </w:tcPr>
          <w:p w:rsidR="00D77E05" w:rsidRPr="000A4CC7" w:rsidRDefault="00D77E05" w:rsidP="00511116">
            <w:pPr>
              <w:jc w:val="center"/>
            </w:pPr>
            <w:r w:rsidRPr="000A4CC7">
              <w:t>Durum</w:t>
            </w:r>
          </w:p>
        </w:tc>
        <w:tc>
          <w:tcPr>
            <w:tcW w:w="969" w:type="dxa"/>
          </w:tcPr>
          <w:p w:rsidR="00D77E05" w:rsidRPr="000A4CC7" w:rsidRDefault="00D77E05" w:rsidP="00511116">
            <w:pPr>
              <w:jc w:val="center"/>
            </w:pPr>
            <w:r w:rsidRPr="000A4CC7">
              <w:t>Oluş</w:t>
            </w:r>
          </w:p>
        </w:tc>
      </w:tr>
      <w:tr w:rsidR="00D77E05" w:rsidRPr="000A4CC7">
        <w:trPr>
          <w:trHeight w:val="381"/>
        </w:trPr>
        <w:tc>
          <w:tcPr>
            <w:tcW w:w="1368" w:type="dxa"/>
          </w:tcPr>
          <w:p w:rsidR="00D77E05" w:rsidRPr="000A4CC7" w:rsidRDefault="00D77E05" w:rsidP="00C76E3E">
            <w:r w:rsidRPr="000A4CC7">
              <w:t>Donmak</w:t>
            </w:r>
          </w:p>
        </w:tc>
        <w:tc>
          <w:tcPr>
            <w:tcW w:w="968" w:type="dxa"/>
          </w:tcPr>
          <w:p w:rsidR="00D77E05" w:rsidRPr="000A4CC7" w:rsidRDefault="00D77E05" w:rsidP="00C76E3E"/>
        </w:tc>
        <w:tc>
          <w:tcPr>
            <w:tcW w:w="968" w:type="dxa"/>
          </w:tcPr>
          <w:p w:rsidR="00D77E05" w:rsidRPr="000A4CC7" w:rsidRDefault="00D77E05" w:rsidP="00C76E3E"/>
        </w:tc>
        <w:tc>
          <w:tcPr>
            <w:tcW w:w="969" w:type="dxa"/>
          </w:tcPr>
          <w:p w:rsidR="00D77E05" w:rsidRPr="000A4CC7" w:rsidRDefault="00D77E05" w:rsidP="00C76E3E"/>
        </w:tc>
      </w:tr>
      <w:tr w:rsidR="00D77E05" w:rsidRPr="000A4CC7">
        <w:trPr>
          <w:trHeight w:val="349"/>
        </w:trPr>
        <w:tc>
          <w:tcPr>
            <w:tcW w:w="1368" w:type="dxa"/>
          </w:tcPr>
          <w:p w:rsidR="00D77E05" w:rsidRPr="000A4CC7" w:rsidRDefault="00D77E05" w:rsidP="00C76E3E">
            <w:r w:rsidRPr="000A4CC7">
              <w:t xml:space="preserve">Koşmak </w:t>
            </w:r>
          </w:p>
        </w:tc>
        <w:tc>
          <w:tcPr>
            <w:tcW w:w="968" w:type="dxa"/>
          </w:tcPr>
          <w:p w:rsidR="00D77E05" w:rsidRPr="000A4CC7" w:rsidRDefault="00D77E05" w:rsidP="00C76E3E"/>
        </w:tc>
        <w:tc>
          <w:tcPr>
            <w:tcW w:w="968" w:type="dxa"/>
          </w:tcPr>
          <w:p w:rsidR="00D77E05" w:rsidRPr="000A4CC7" w:rsidRDefault="00D77E05" w:rsidP="00C76E3E"/>
        </w:tc>
        <w:tc>
          <w:tcPr>
            <w:tcW w:w="969" w:type="dxa"/>
          </w:tcPr>
          <w:p w:rsidR="00D77E05" w:rsidRPr="000A4CC7" w:rsidRDefault="00D77E05" w:rsidP="00C76E3E"/>
        </w:tc>
      </w:tr>
      <w:tr w:rsidR="00D77E05" w:rsidRPr="000A4CC7">
        <w:trPr>
          <w:trHeight w:val="345"/>
        </w:trPr>
        <w:tc>
          <w:tcPr>
            <w:tcW w:w="1368" w:type="dxa"/>
          </w:tcPr>
          <w:p w:rsidR="00D77E05" w:rsidRPr="000A4CC7" w:rsidRDefault="00D77E05" w:rsidP="00C76E3E">
            <w:r w:rsidRPr="000A4CC7">
              <w:t>Kazmak</w:t>
            </w:r>
          </w:p>
        </w:tc>
        <w:tc>
          <w:tcPr>
            <w:tcW w:w="968" w:type="dxa"/>
          </w:tcPr>
          <w:p w:rsidR="00D77E05" w:rsidRPr="000A4CC7" w:rsidRDefault="00D77E05" w:rsidP="00C76E3E"/>
        </w:tc>
        <w:tc>
          <w:tcPr>
            <w:tcW w:w="968" w:type="dxa"/>
          </w:tcPr>
          <w:p w:rsidR="00D77E05" w:rsidRPr="000A4CC7" w:rsidRDefault="00D77E05" w:rsidP="00C76E3E"/>
        </w:tc>
        <w:tc>
          <w:tcPr>
            <w:tcW w:w="969" w:type="dxa"/>
          </w:tcPr>
          <w:p w:rsidR="00D77E05" w:rsidRPr="000A4CC7" w:rsidRDefault="00D77E05" w:rsidP="00C76E3E"/>
        </w:tc>
      </w:tr>
      <w:tr w:rsidR="00D77E05" w:rsidRPr="000A4CC7">
        <w:trPr>
          <w:trHeight w:val="355"/>
        </w:trPr>
        <w:tc>
          <w:tcPr>
            <w:tcW w:w="1368" w:type="dxa"/>
          </w:tcPr>
          <w:p w:rsidR="00D77E05" w:rsidRPr="000A4CC7" w:rsidRDefault="00D77E05" w:rsidP="00C76E3E">
            <w:r w:rsidRPr="000A4CC7">
              <w:t xml:space="preserve">Uyumak </w:t>
            </w:r>
          </w:p>
        </w:tc>
        <w:tc>
          <w:tcPr>
            <w:tcW w:w="968" w:type="dxa"/>
          </w:tcPr>
          <w:p w:rsidR="00D77E05" w:rsidRPr="000A4CC7" w:rsidRDefault="00D77E05" w:rsidP="00C76E3E"/>
        </w:tc>
        <w:tc>
          <w:tcPr>
            <w:tcW w:w="968" w:type="dxa"/>
          </w:tcPr>
          <w:p w:rsidR="00D77E05" w:rsidRPr="000A4CC7" w:rsidRDefault="00D77E05" w:rsidP="00C76E3E"/>
        </w:tc>
        <w:tc>
          <w:tcPr>
            <w:tcW w:w="969" w:type="dxa"/>
          </w:tcPr>
          <w:p w:rsidR="00D77E05" w:rsidRPr="000A4CC7" w:rsidRDefault="00D77E05" w:rsidP="00C76E3E"/>
        </w:tc>
      </w:tr>
      <w:tr w:rsidR="00D77E05" w:rsidRPr="000A4CC7">
        <w:trPr>
          <w:trHeight w:val="351"/>
        </w:trPr>
        <w:tc>
          <w:tcPr>
            <w:tcW w:w="1368" w:type="dxa"/>
          </w:tcPr>
          <w:p w:rsidR="00D77E05" w:rsidRPr="000A4CC7" w:rsidRDefault="00D77E05" w:rsidP="00C76E3E">
            <w:r w:rsidRPr="000A4CC7">
              <w:t>Sararmak</w:t>
            </w:r>
          </w:p>
        </w:tc>
        <w:tc>
          <w:tcPr>
            <w:tcW w:w="968" w:type="dxa"/>
          </w:tcPr>
          <w:p w:rsidR="00D77E05" w:rsidRPr="000A4CC7" w:rsidRDefault="00D77E05" w:rsidP="00C76E3E"/>
        </w:tc>
        <w:tc>
          <w:tcPr>
            <w:tcW w:w="968" w:type="dxa"/>
          </w:tcPr>
          <w:p w:rsidR="00D77E05" w:rsidRPr="000A4CC7" w:rsidRDefault="00D77E05" w:rsidP="00C76E3E"/>
        </w:tc>
        <w:tc>
          <w:tcPr>
            <w:tcW w:w="969" w:type="dxa"/>
          </w:tcPr>
          <w:p w:rsidR="00D77E05" w:rsidRPr="000A4CC7" w:rsidRDefault="00D77E05" w:rsidP="00C76E3E"/>
        </w:tc>
      </w:tr>
    </w:tbl>
    <w:p w:rsidR="00D77E05" w:rsidRDefault="00D77E05" w:rsidP="000A4CC7">
      <w:pPr>
        <w:tabs>
          <w:tab w:val="left" w:pos="7950"/>
        </w:tabs>
      </w:pPr>
    </w:p>
    <w:p w:rsidR="00D77E05" w:rsidRPr="00F805EC" w:rsidRDefault="00D77E05" w:rsidP="00EA050A">
      <w:pPr>
        <w:rPr>
          <w:b/>
          <w:bCs/>
        </w:rPr>
      </w:pPr>
      <w:r>
        <w:rPr>
          <w:b/>
          <w:bCs/>
        </w:rPr>
        <w:t>13. Aşağıdaki üç konudan</w:t>
      </w:r>
      <w:r w:rsidRPr="00F805EC">
        <w:rPr>
          <w:b/>
          <w:bCs/>
        </w:rPr>
        <w:t xml:space="preserve"> birini seçerek</w:t>
      </w:r>
      <w:r>
        <w:rPr>
          <w:b/>
          <w:bCs/>
        </w:rPr>
        <w:t>, seçtiğiniz konu ile ilgili görüş, duygu ve düşüncelerinizi anlatan</w:t>
      </w:r>
      <w:r w:rsidRPr="00F805EC">
        <w:rPr>
          <w:b/>
          <w:bCs/>
        </w:rPr>
        <w:t xml:space="preserve"> bir kompozisyon yazınız. ( 2</w:t>
      </w:r>
      <w:r>
        <w:rPr>
          <w:b/>
          <w:bCs/>
        </w:rPr>
        <w:t>6</w:t>
      </w:r>
      <w:r w:rsidRPr="00F805EC">
        <w:rPr>
          <w:b/>
          <w:bCs/>
        </w:rPr>
        <w:t xml:space="preserve"> p. )</w:t>
      </w:r>
    </w:p>
    <w:p w:rsidR="00D77E05" w:rsidRPr="00F805EC" w:rsidRDefault="00D77E05" w:rsidP="00EA050A">
      <w:pPr>
        <w:pStyle w:val="ListeParagraf1"/>
        <w:numPr>
          <w:ilvl w:val="0"/>
          <w:numId w:val="4"/>
        </w:numPr>
        <w:jc w:val="both"/>
        <w:rPr>
          <w:b/>
          <w:bCs/>
          <w:i/>
          <w:iCs/>
        </w:rPr>
      </w:pPr>
      <w:r>
        <w:rPr>
          <w:b/>
          <w:bCs/>
          <w:i/>
          <w:iCs/>
        </w:rPr>
        <w:t>Başınızdan geçen ve sizi çok etkileyen ve unutamadığınız bir anızı yazınız</w:t>
      </w:r>
      <w:r w:rsidRPr="00F805EC">
        <w:rPr>
          <w:b/>
          <w:bCs/>
          <w:i/>
          <w:iCs/>
        </w:rPr>
        <w:t>.</w:t>
      </w:r>
    </w:p>
    <w:p w:rsidR="00D77E05" w:rsidRPr="00F805EC" w:rsidRDefault="00D77E05" w:rsidP="00EA050A">
      <w:pPr>
        <w:pStyle w:val="ListeParagraf1"/>
        <w:numPr>
          <w:ilvl w:val="0"/>
          <w:numId w:val="4"/>
        </w:numPr>
        <w:jc w:val="both"/>
        <w:rPr>
          <w:b/>
          <w:bCs/>
          <w:i/>
          <w:iCs/>
        </w:rPr>
      </w:pPr>
      <w:r>
        <w:rPr>
          <w:b/>
          <w:bCs/>
          <w:i/>
          <w:iCs/>
        </w:rPr>
        <w:t>Kendinizi ya da yakın bir arkadaşınızı anlatan bir tanıtım yazısı yazınız.</w:t>
      </w:r>
    </w:p>
    <w:p w:rsidR="00D77E05" w:rsidRPr="00F805EC" w:rsidRDefault="00D77E05" w:rsidP="00EA050A">
      <w:pPr>
        <w:pStyle w:val="ListeParagraf1"/>
        <w:numPr>
          <w:ilvl w:val="0"/>
          <w:numId w:val="4"/>
        </w:numPr>
        <w:jc w:val="both"/>
        <w:rPr>
          <w:b/>
          <w:bCs/>
          <w:i/>
          <w:iCs/>
        </w:rPr>
      </w:pPr>
      <w:r>
        <w:rPr>
          <w:b/>
          <w:bCs/>
          <w:i/>
          <w:iCs/>
        </w:rPr>
        <w:t>Bir gün boyunca yaptıklarınız anlatan bir yazı yazınız.</w:t>
      </w:r>
    </w:p>
    <w:p w:rsidR="00D77E05" w:rsidRPr="00F805EC" w:rsidRDefault="00D77E05" w:rsidP="00EA050A">
      <w:r w:rsidRPr="00F805EC">
        <w:rPr>
          <w:b/>
          <w:bCs/>
        </w:rPr>
        <w:t>(Not Baremi: K</w:t>
      </w:r>
      <w:r>
        <w:rPr>
          <w:b/>
          <w:bCs/>
        </w:rPr>
        <w:t>ağıt düzeni:</w:t>
      </w:r>
      <w:r>
        <w:t>5</w:t>
      </w:r>
      <w:r w:rsidRPr="00F805EC">
        <w:t xml:space="preserve"> puan / </w:t>
      </w:r>
      <w:r w:rsidRPr="00F805EC">
        <w:rPr>
          <w:b/>
          <w:bCs/>
        </w:rPr>
        <w:t>Yazının okunabilirliği, Noktalama ve yazım kurallarına uygunluk:</w:t>
      </w:r>
      <w:r>
        <w:t>5</w:t>
      </w:r>
      <w:r w:rsidRPr="00F805EC">
        <w:t xml:space="preserve"> puan / </w:t>
      </w:r>
      <w:r w:rsidRPr="00F805EC">
        <w:rPr>
          <w:b/>
          <w:bCs/>
        </w:rPr>
        <w:t xml:space="preserve">Konuyu ifade edebilme: </w:t>
      </w:r>
      <w:r w:rsidRPr="00F805EC">
        <w:t>10 puan</w:t>
      </w:r>
      <w:r w:rsidRPr="00F805EC">
        <w:rPr>
          <w:b/>
          <w:bCs/>
        </w:rPr>
        <w:t>, Başlık, Giriş, Gelişme, Sonuç Bölümlerine Uygunluk:</w:t>
      </w:r>
      <w:r>
        <w:t xml:space="preserve"> 5</w:t>
      </w:r>
      <w:r w:rsidRPr="00F805EC">
        <w:t xml:space="preserve"> puan)  </w:t>
      </w:r>
    </w:p>
    <w:p w:rsidR="00D77E05" w:rsidRDefault="00D77E05">
      <w:r>
        <w:tab/>
      </w:r>
      <w:r>
        <w:tab/>
      </w:r>
    </w:p>
    <w:p w:rsidR="00D77E05" w:rsidRDefault="00D77E05"/>
    <w:p w:rsidR="00D77E05" w:rsidRPr="00424180" w:rsidRDefault="00D77E05" w:rsidP="00424180">
      <w:pPr>
        <w:rPr>
          <w:b/>
          <w:bCs/>
          <w:i/>
          <w:iCs/>
        </w:rPr>
      </w:pPr>
      <w:r>
        <w:tab/>
      </w:r>
      <w:r>
        <w:tab/>
      </w:r>
      <w:r>
        <w:tab/>
      </w:r>
      <w:r>
        <w:tab/>
      </w:r>
      <w:r>
        <w:tab/>
      </w:r>
      <w:r>
        <w:tab/>
      </w:r>
      <w:r>
        <w:tab/>
      </w:r>
      <w:r>
        <w:tab/>
      </w:r>
      <w:r>
        <w:tab/>
      </w:r>
      <w:r>
        <w:tab/>
      </w:r>
      <w:r>
        <w:tab/>
      </w:r>
      <w:r w:rsidRPr="00424180">
        <w:rPr>
          <w:b/>
          <w:bCs/>
          <w:i/>
          <w:iCs/>
        </w:rPr>
        <w:t>BAŞARILAR…</w:t>
      </w:r>
    </w:p>
    <w:p w:rsidR="00D77E05" w:rsidRPr="00424180" w:rsidRDefault="00D77E05" w:rsidP="00424180">
      <w:pPr>
        <w:rPr>
          <w:b/>
          <w:bCs/>
          <w:i/>
          <w:iCs/>
        </w:rPr>
      </w:pP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p>
    <w:p w:rsidR="00D77E05" w:rsidRPr="00424180" w:rsidRDefault="00D77E05" w:rsidP="00424180">
      <w:pPr>
        <w:rPr>
          <w:b/>
          <w:bCs/>
          <w:i/>
          <w:iCs/>
        </w:rPr>
      </w:pPr>
      <w:r w:rsidRPr="00424180">
        <w:rPr>
          <w:b/>
          <w:bCs/>
          <w:i/>
          <w:iCs/>
        </w:rPr>
        <w:t xml:space="preserve">                                                                                                                               Mehmet ÖZDOĞAR</w:t>
      </w:r>
    </w:p>
    <w:p w:rsidR="00D77E05" w:rsidRPr="00424180" w:rsidRDefault="00D77E05" w:rsidP="00424180">
      <w:pPr>
        <w:rPr>
          <w:b/>
          <w:bCs/>
          <w:i/>
          <w:iCs/>
        </w:rPr>
      </w:pP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r>
      <w:r w:rsidRPr="00424180">
        <w:rPr>
          <w:b/>
          <w:bCs/>
          <w:i/>
          <w:iCs/>
        </w:rPr>
        <w:tab/>
        <w:t xml:space="preserve">            Türkçe Öğretmeni</w:t>
      </w:r>
    </w:p>
    <w:p w:rsidR="00D77E05" w:rsidRPr="00424180" w:rsidRDefault="00D77E05">
      <w:pPr>
        <w:rPr>
          <w:b/>
          <w:bCs/>
          <w:i/>
          <w:iCs/>
        </w:rPr>
      </w:pPr>
    </w:p>
    <w:sectPr w:rsidR="00D77E05" w:rsidRPr="00424180" w:rsidSect="00DB1CD9">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07011"/>
    <w:multiLevelType w:val="hybridMultilevel"/>
    <w:tmpl w:val="F508C868"/>
    <w:lvl w:ilvl="0" w:tplc="041F0009">
      <w:start w:val="1"/>
      <w:numFmt w:val="bullet"/>
      <w:lvlText w:val=""/>
      <w:lvlJc w:val="left"/>
      <w:pPr>
        <w:tabs>
          <w:tab w:val="num" w:pos="360"/>
        </w:tabs>
        <w:ind w:left="360" w:hanging="360"/>
      </w:pPr>
      <w:rPr>
        <w:rFonts w:ascii="Wingdings" w:hAnsi="Wingdings"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
    <w:nsid w:val="1AFB3B7A"/>
    <w:multiLevelType w:val="hybridMultilevel"/>
    <w:tmpl w:val="DD6E5E5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hint="default"/>
      </w:rPr>
    </w:lvl>
    <w:lvl w:ilvl="1" w:tplc="041F0003">
      <w:start w:val="1"/>
      <w:numFmt w:val="bullet"/>
      <w:lvlText w:val="o"/>
      <w:lvlJc w:val="left"/>
      <w:pPr>
        <w:tabs>
          <w:tab w:val="num" w:pos="1560"/>
        </w:tabs>
        <w:ind w:left="1560" w:hanging="360"/>
      </w:pPr>
      <w:rPr>
        <w:rFonts w:ascii="Courier New" w:hAnsi="Courier New" w:cs="Courier New" w:hint="default"/>
      </w:rPr>
    </w:lvl>
    <w:lvl w:ilvl="2" w:tplc="041F0005">
      <w:start w:val="1"/>
      <w:numFmt w:val="bullet"/>
      <w:lvlText w:val=""/>
      <w:lvlJc w:val="left"/>
      <w:pPr>
        <w:tabs>
          <w:tab w:val="num" w:pos="2280"/>
        </w:tabs>
        <w:ind w:left="2280" w:hanging="360"/>
      </w:pPr>
      <w:rPr>
        <w:rFonts w:ascii="Wingdings" w:hAnsi="Wingdings" w:cs="Wingdings" w:hint="default"/>
      </w:rPr>
    </w:lvl>
    <w:lvl w:ilvl="3" w:tplc="041F0001">
      <w:start w:val="1"/>
      <w:numFmt w:val="bullet"/>
      <w:lvlText w:val=""/>
      <w:lvlJc w:val="left"/>
      <w:pPr>
        <w:tabs>
          <w:tab w:val="num" w:pos="3000"/>
        </w:tabs>
        <w:ind w:left="3000" w:hanging="360"/>
      </w:pPr>
      <w:rPr>
        <w:rFonts w:ascii="Symbol" w:hAnsi="Symbol" w:cs="Symbol" w:hint="default"/>
      </w:rPr>
    </w:lvl>
    <w:lvl w:ilvl="4" w:tplc="041F0003">
      <w:start w:val="1"/>
      <w:numFmt w:val="bullet"/>
      <w:lvlText w:val="o"/>
      <w:lvlJc w:val="left"/>
      <w:pPr>
        <w:tabs>
          <w:tab w:val="num" w:pos="3720"/>
        </w:tabs>
        <w:ind w:left="3720" w:hanging="360"/>
      </w:pPr>
      <w:rPr>
        <w:rFonts w:ascii="Courier New" w:hAnsi="Courier New" w:cs="Courier New" w:hint="default"/>
      </w:rPr>
    </w:lvl>
    <w:lvl w:ilvl="5" w:tplc="041F0005">
      <w:start w:val="1"/>
      <w:numFmt w:val="bullet"/>
      <w:lvlText w:val=""/>
      <w:lvlJc w:val="left"/>
      <w:pPr>
        <w:tabs>
          <w:tab w:val="num" w:pos="4440"/>
        </w:tabs>
        <w:ind w:left="4440" w:hanging="360"/>
      </w:pPr>
      <w:rPr>
        <w:rFonts w:ascii="Wingdings" w:hAnsi="Wingdings" w:cs="Wingdings" w:hint="default"/>
      </w:rPr>
    </w:lvl>
    <w:lvl w:ilvl="6" w:tplc="041F0001">
      <w:start w:val="1"/>
      <w:numFmt w:val="bullet"/>
      <w:lvlText w:val=""/>
      <w:lvlJc w:val="left"/>
      <w:pPr>
        <w:tabs>
          <w:tab w:val="num" w:pos="5160"/>
        </w:tabs>
        <w:ind w:left="5160" w:hanging="360"/>
      </w:pPr>
      <w:rPr>
        <w:rFonts w:ascii="Symbol" w:hAnsi="Symbol" w:cs="Symbol" w:hint="default"/>
      </w:rPr>
    </w:lvl>
    <w:lvl w:ilvl="7" w:tplc="041F0003">
      <w:start w:val="1"/>
      <w:numFmt w:val="bullet"/>
      <w:lvlText w:val="o"/>
      <w:lvlJc w:val="left"/>
      <w:pPr>
        <w:tabs>
          <w:tab w:val="num" w:pos="5880"/>
        </w:tabs>
        <w:ind w:left="5880" w:hanging="360"/>
      </w:pPr>
      <w:rPr>
        <w:rFonts w:ascii="Courier New" w:hAnsi="Courier New" w:cs="Courier New" w:hint="default"/>
      </w:rPr>
    </w:lvl>
    <w:lvl w:ilvl="8" w:tplc="041F0005">
      <w:start w:val="1"/>
      <w:numFmt w:val="bullet"/>
      <w:lvlText w:val=""/>
      <w:lvlJc w:val="left"/>
      <w:pPr>
        <w:tabs>
          <w:tab w:val="num" w:pos="6600"/>
        </w:tabs>
        <w:ind w:left="6600" w:hanging="360"/>
      </w:pPr>
      <w:rPr>
        <w:rFonts w:ascii="Wingdings" w:hAnsi="Wingdings" w:cs="Wingdings" w:hint="default"/>
      </w:rPr>
    </w:lvl>
  </w:abstractNum>
  <w:abstractNum w:abstractNumId="3">
    <w:nsid w:val="6F5F6162"/>
    <w:multiLevelType w:val="hybridMultilevel"/>
    <w:tmpl w:val="7A9AD77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43F9"/>
    <w:rsid w:val="000A4CC7"/>
    <w:rsid w:val="001D770E"/>
    <w:rsid w:val="002028A2"/>
    <w:rsid w:val="0024275F"/>
    <w:rsid w:val="00344FF4"/>
    <w:rsid w:val="00380917"/>
    <w:rsid w:val="00424180"/>
    <w:rsid w:val="004543F9"/>
    <w:rsid w:val="004671B2"/>
    <w:rsid w:val="004A0CC7"/>
    <w:rsid w:val="00511116"/>
    <w:rsid w:val="00780CE7"/>
    <w:rsid w:val="009A1CE9"/>
    <w:rsid w:val="009C3651"/>
    <w:rsid w:val="00A8521D"/>
    <w:rsid w:val="00AC38F5"/>
    <w:rsid w:val="00B65B07"/>
    <w:rsid w:val="00B84FA7"/>
    <w:rsid w:val="00C7181A"/>
    <w:rsid w:val="00C76E3E"/>
    <w:rsid w:val="00D77E05"/>
    <w:rsid w:val="00DB1CD9"/>
    <w:rsid w:val="00EA050A"/>
    <w:rsid w:val="00EB67E5"/>
    <w:rsid w:val="00F039F4"/>
    <w:rsid w:val="00F10CFE"/>
    <w:rsid w:val="00F805EC"/>
    <w:rsid w:val="00FE30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3F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543F9"/>
    <w:rPr>
      <w:color w:val="0000FF"/>
      <w:u w:val="single"/>
    </w:rPr>
  </w:style>
  <w:style w:type="paragraph" w:styleId="Header">
    <w:name w:val="header"/>
    <w:basedOn w:val="Normal"/>
    <w:link w:val="HeaderChar"/>
    <w:uiPriority w:val="99"/>
    <w:rsid w:val="004543F9"/>
    <w:pPr>
      <w:tabs>
        <w:tab w:val="center" w:pos="4536"/>
        <w:tab w:val="right" w:pos="9072"/>
      </w:tabs>
    </w:pPr>
  </w:style>
  <w:style w:type="character" w:customStyle="1" w:styleId="HeaderChar">
    <w:name w:val="Header Char"/>
    <w:basedOn w:val="DefaultParagraphFont"/>
    <w:link w:val="Header"/>
    <w:uiPriority w:val="99"/>
    <w:locked/>
    <w:rsid w:val="004543F9"/>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4543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43F9"/>
    <w:rPr>
      <w:rFonts w:ascii="Tahoma" w:hAnsi="Tahoma" w:cs="Tahoma"/>
      <w:sz w:val="16"/>
      <w:szCs w:val="16"/>
      <w:lang w:eastAsia="tr-TR"/>
    </w:rPr>
  </w:style>
  <w:style w:type="paragraph" w:styleId="ListParagraph">
    <w:name w:val="List Paragraph"/>
    <w:basedOn w:val="Normal"/>
    <w:uiPriority w:val="99"/>
    <w:qFormat/>
    <w:rsid w:val="00AC38F5"/>
    <w:pPr>
      <w:ind w:left="720"/>
    </w:pPr>
  </w:style>
  <w:style w:type="table" w:styleId="TableGrid">
    <w:name w:val="Table Grid"/>
    <w:basedOn w:val="TableNormal"/>
    <w:uiPriority w:val="99"/>
    <w:rsid w:val="000A4CC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uiPriority w:val="99"/>
    <w:rsid w:val="00EA050A"/>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3</Pages>
  <Words>923</Words>
  <Characters>5267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7</cp:revision>
  <dcterms:created xsi:type="dcterms:W3CDTF">2013-11-03T12:06:00Z</dcterms:created>
  <dcterms:modified xsi:type="dcterms:W3CDTF">2013-11-20T21:36:00Z</dcterms:modified>
</cp:coreProperties>
</file>