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B4A" w:rsidRDefault="00DB4B4A" w:rsidP="00EE5B4A">
      <w:pPr>
        <w:ind w:left="-426" w:firstLine="426"/>
      </w:pPr>
    </w:p>
    <w:p w:rsidR="00DB4B4A" w:rsidRDefault="00DB4B4A" w:rsidP="00EE5B4A">
      <w:pPr>
        <w:ind w:left="-426" w:firstLine="426"/>
        <w:sectPr w:rsidR="00DB4B4A" w:rsidSect="00A3548B">
          <w:pgSz w:w="11906" w:h="16838"/>
          <w:pgMar w:top="284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DB4B4A" w:rsidRDefault="00DB4B4A" w:rsidP="00A3548B">
      <w:pPr>
        <w:pStyle w:val="NoSpacing"/>
        <w:jc w:val="center"/>
      </w:pPr>
      <w:r>
        <w:t>2013-2014  EĞİTİM ÖĞRETİM YILI ÇERÇİLER ŞEHİT RECEP GEÇER YATILI ORTAOKULU 7.SINIFLAR 1.DÖNEM 2.YAZILI SORULARI</w:t>
      </w:r>
    </w:p>
    <w:p w:rsidR="00DB4B4A" w:rsidRDefault="00DB4B4A" w:rsidP="00A3548B">
      <w:pPr>
        <w:pStyle w:val="NoSpacing"/>
        <w:sectPr w:rsidR="00DB4B4A" w:rsidSect="00A3548B">
          <w:type w:val="continuous"/>
          <w:pgSz w:w="11906" w:h="16838"/>
          <w:pgMar w:top="284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t>ADI:</w:t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  <w:t>NUMARASI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1.Yanlış yazılan sözcüklerin doğrularını yazınız.(6p)</w:t>
      </w:r>
    </w:p>
    <w:p w:rsidR="00DB4B4A" w:rsidRDefault="00DB4B4A" w:rsidP="00A3548B">
      <w:pPr>
        <w:pStyle w:val="NoSpacing"/>
      </w:pPr>
      <w:r>
        <w:t>Hiçbirşey</w:t>
      </w:r>
      <w:r>
        <w:tab/>
        <w:t>………………………………..</w:t>
      </w:r>
    </w:p>
    <w:p w:rsidR="00DB4B4A" w:rsidRDefault="00DB4B4A" w:rsidP="00A3548B">
      <w:pPr>
        <w:pStyle w:val="NoSpacing"/>
      </w:pPr>
      <w:r>
        <w:t>Herkez</w:t>
      </w:r>
      <w:r>
        <w:tab/>
      </w:r>
      <w:r>
        <w:tab/>
        <w:t>………………………………..</w:t>
      </w:r>
    </w:p>
    <w:p w:rsidR="00DB4B4A" w:rsidRDefault="00DB4B4A" w:rsidP="00A3548B">
      <w:pPr>
        <w:pStyle w:val="NoSpacing"/>
      </w:pPr>
      <w:r>
        <w:t>Yanlız</w:t>
      </w:r>
      <w:r>
        <w:tab/>
      </w:r>
      <w:r>
        <w:tab/>
        <w:t>………………………………..</w:t>
      </w:r>
    </w:p>
    <w:p w:rsidR="00DB4B4A" w:rsidRDefault="00DB4B4A" w:rsidP="00A3548B">
      <w:pPr>
        <w:pStyle w:val="NoSpacing"/>
      </w:pPr>
      <w:r>
        <w:t>Makina</w:t>
      </w:r>
      <w:r>
        <w:tab/>
      </w:r>
      <w:r>
        <w:tab/>
        <w:t>………………………………..</w:t>
      </w:r>
    </w:p>
    <w:p w:rsidR="00DB4B4A" w:rsidRDefault="00DB4B4A" w:rsidP="00A3548B">
      <w:pPr>
        <w:pStyle w:val="NoSpacing"/>
      </w:pPr>
      <w:r>
        <w:t>Süpriz</w:t>
      </w:r>
      <w:r>
        <w:tab/>
      </w:r>
      <w:r>
        <w:tab/>
        <w:t>…………………………………</w:t>
      </w:r>
    </w:p>
    <w:p w:rsidR="00DB4B4A" w:rsidRDefault="00DB4B4A" w:rsidP="00A3548B">
      <w:pPr>
        <w:pStyle w:val="NoSpacing"/>
      </w:pPr>
      <w:r>
        <w:t>Bir takım</w:t>
      </w:r>
      <w:r>
        <w:tab/>
        <w:t>………………………………..</w:t>
      </w:r>
    </w:p>
    <w:p w:rsidR="00DB4B4A" w:rsidRDefault="00DB4B4A" w:rsidP="00A3548B">
      <w:pPr>
        <w:pStyle w:val="NoSpacing"/>
      </w:pPr>
      <w:r>
        <w:t>2.Aşağıdaki kelimelerin anlamlarını karşılarına yazınız.(6p)</w:t>
      </w:r>
    </w:p>
    <w:p w:rsidR="00DB4B4A" w:rsidRDefault="00DB4B4A" w:rsidP="00A3548B">
      <w:pPr>
        <w:pStyle w:val="NoSpacing"/>
      </w:pPr>
      <w:r>
        <w:t>Mahzur:</w:t>
      </w:r>
      <w:r w:rsidRPr="002916DF">
        <w:t xml:space="preserve"> </w:t>
      </w:r>
      <w:r>
        <w:t>………………………………..</w:t>
      </w:r>
    </w:p>
    <w:p w:rsidR="00DB4B4A" w:rsidRDefault="00DB4B4A" w:rsidP="00A3548B">
      <w:pPr>
        <w:pStyle w:val="NoSpacing"/>
      </w:pPr>
      <w:r>
        <w:t>Tesaüf:</w:t>
      </w:r>
      <w:r w:rsidRPr="002916DF">
        <w:t xml:space="preserve"> </w:t>
      </w:r>
      <w:r>
        <w:t>………………………………….</w:t>
      </w:r>
    </w:p>
    <w:p w:rsidR="00DB4B4A" w:rsidRDefault="00DB4B4A" w:rsidP="00A3548B">
      <w:pPr>
        <w:pStyle w:val="NoSpacing"/>
      </w:pPr>
      <w:r>
        <w:t>Yegane:</w:t>
      </w:r>
      <w:r w:rsidRPr="002916DF">
        <w:t xml:space="preserve"> </w:t>
      </w:r>
      <w:r>
        <w:t>………………………………..</w:t>
      </w:r>
    </w:p>
    <w:p w:rsidR="00DB4B4A" w:rsidRDefault="00DB4B4A" w:rsidP="00A3548B">
      <w:pPr>
        <w:pStyle w:val="NoSpacing"/>
      </w:pPr>
      <w:r>
        <w:t>İltimas:</w:t>
      </w:r>
      <w:r w:rsidRPr="002916DF">
        <w:t xml:space="preserve"> </w:t>
      </w:r>
      <w:r>
        <w:t>…………………………………</w:t>
      </w:r>
    </w:p>
    <w:p w:rsidR="00DB4B4A" w:rsidRDefault="00DB4B4A" w:rsidP="00A3548B">
      <w:pPr>
        <w:pStyle w:val="NoSpacing"/>
      </w:pPr>
      <w:r>
        <w:t>Cazibe:</w:t>
      </w:r>
      <w:r w:rsidRPr="002916DF">
        <w:t xml:space="preserve"> </w:t>
      </w:r>
      <w:r>
        <w:t>…………………………………</w:t>
      </w:r>
    </w:p>
    <w:p w:rsidR="00DB4B4A" w:rsidRDefault="00DB4B4A" w:rsidP="00A3548B">
      <w:pPr>
        <w:pStyle w:val="NoSpacing"/>
      </w:pPr>
      <w:r>
        <w:t>Liyakat:</w:t>
      </w:r>
      <w:r w:rsidRPr="002916DF">
        <w:t xml:space="preserve"> </w:t>
      </w:r>
      <w:r>
        <w:t>………………………………..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3.Aşağıdaki boşlukları uygun sözcüklerle doldurunuz.(5p)</w:t>
      </w:r>
    </w:p>
    <w:p w:rsidR="00DB4B4A" w:rsidRDefault="00DB4B4A" w:rsidP="00A3548B">
      <w:pPr>
        <w:pStyle w:val="NoSpacing"/>
      </w:pPr>
      <w:r>
        <w:t>a.)İsimlerin önüne gelerek onları niteleyen veya betimleyen sözcüklere ………………. denir.</w:t>
      </w:r>
    </w:p>
    <w:p w:rsidR="00DB4B4A" w:rsidRDefault="00DB4B4A" w:rsidP="00A3548B">
      <w:pPr>
        <w:pStyle w:val="NoSpacing"/>
      </w:pPr>
      <w:r>
        <w:t>b.)Cümleleri birbirine bağlayan kelimelere ………….. denir.</w:t>
      </w:r>
    </w:p>
    <w:p w:rsidR="00DB4B4A" w:rsidRDefault="00DB4B4A" w:rsidP="00A3548B">
      <w:pPr>
        <w:pStyle w:val="NoSpacing"/>
      </w:pPr>
      <w:r>
        <w:t>c.)Tek başlarına anlamı olmayan cümle içinde anlam kazanan sözcüklere ……….... denir.</w:t>
      </w:r>
    </w:p>
    <w:p w:rsidR="00DB4B4A" w:rsidRDefault="00DB4B4A" w:rsidP="00A3548B">
      <w:pPr>
        <w:pStyle w:val="NoSpacing"/>
      </w:pPr>
      <w:r>
        <w:t>ç.)Sayılabilen ifadelere …………… sayılamayanlara ise nitel denir.</w:t>
      </w:r>
    </w:p>
    <w:p w:rsidR="00DB4B4A" w:rsidRDefault="00DB4B4A" w:rsidP="00A3548B">
      <w:pPr>
        <w:pStyle w:val="NoSpacing"/>
      </w:pPr>
      <w:r>
        <w:t>d.)Cümledeki fiilin zamanı ile cümlenin anlamındaki zaman farklı ise buna …………… …………………… denir.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4.Aşağıdaki cümlelerde altı çizili kelimelerin türlerini yazınız.(5p)</w:t>
      </w:r>
    </w:p>
    <w:p w:rsidR="00DB4B4A" w:rsidRDefault="00DB4B4A" w:rsidP="00A3548B">
      <w:pPr>
        <w:pStyle w:val="NoSpacing"/>
      </w:pPr>
      <w:r>
        <w:t xml:space="preserve">Arkadaşımıza </w:t>
      </w:r>
      <w:r w:rsidRPr="00827416">
        <w:rPr>
          <w:u w:val="single"/>
        </w:rPr>
        <w:t>iyi</w:t>
      </w:r>
      <w:r>
        <w:t xml:space="preserve"> davranmalıyız………………….</w:t>
      </w:r>
    </w:p>
    <w:p w:rsidR="00DB4B4A" w:rsidRDefault="00DB4B4A" w:rsidP="00A3548B">
      <w:pPr>
        <w:pStyle w:val="NoSpacing"/>
      </w:pPr>
      <w:r>
        <w:t xml:space="preserve">Zekiye </w:t>
      </w:r>
      <w:r w:rsidRPr="00827416">
        <w:rPr>
          <w:u w:val="single"/>
        </w:rPr>
        <w:t>iyi</w:t>
      </w:r>
      <w:r>
        <w:t xml:space="preserve"> bir öğrencidir……………………………</w:t>
      </w:r>
    </w:p>
    <w:p w:rsidR="00DB4B4A" w:rsidRDefault="00DB4B4A" w:rsidP="00A3548B">
      <w:pPr>
        <w:pStyle w:val="NoSpacing"/>
      </w:pPr>
      <w:r>
        <w:t xml:space="preserve">Okulun </w:t>
      </w:r>
      <w:r w:rsidRPr="00827416">
        <w:rPr>
          <w:u w:val="single"/>
        </w:rPr>
        <w:t>iyisi</w:t>
      </w:r>
      <w:r>
        <w:t xml:space="preserve"> sınavda belli olur. ………………..</w:t>
      </w:r>
    </w:p>
    <w:p w:rsidR="00DB4B4A" w:rsidRDefault="00DB4B4A" w:rsidP="00A3548B">
      <w:pPr>
        <w:pStyle w:val="NoSpacing"/>
      </w:pPr>
      <w:r>
        <w:t xml:space="preserve">Üzeyir zeki </w:t>
      </w:r>
      <w:r w:rsidRPr="00827416">
        <w:rPr>
          <w:u w:val="single"/>
        </w:rPr>
        <w:t>ancak</w:t>
      </w:r>
      <w:r>
        <w:t xml:space="preserve"> alışmıyor. …………………..</w:t>
      </w:r>
    </w:p>
    <w:p w:rsidR="00DB4B4A" w:rsidRDefault="00DB4B4A" w:rsidP="00A3548B">
      <w:pPr>
        <w:pStyle w:val="NoSpacing"/>
      </w:pPr>
      <w:r>
        <w:t xml:space="preserve">Bana </w:t>
      </w:r>
      <w:r w:rsidRPr="00827416">
        <w:rPr>
          <w:u w:val="single"/>
        </w:rPr>
        <w:t>göre</w:t>
      </w:r>
      <w:r>
        <w:t xml:space="preserve"> her çocuk özeldir. …………………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5.”gördüler, uçuyordu, kaybedebilirim, göndertirim, düşeyazdım, geliversin, çalışıyorum, sarsıldılar, karşılaştık, gidedurun.” Fiillerini aşağıdaki kutulara yerleştirin.(10p)</w:t>
      </w:r>
    </w:p>
    <w:p w:rsidR="00DB4B4A" w:rsidRDefault="00DB4B4A" w:rsidP="00A3548B">
      <w:pPr>
        <w:pStyle w:val="NoSpacing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8pt;margin-top:5pt;width:62.95pt;height:18.75pt;z-index:251656704">
            <v:textbox>
              <w:txbxContent>
                <w:p w:rsidR="00DB4B4A" w:rsidRDefault="00DB4B4A">
                  <w:r>
                    <w:t>Türemiş F.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0.9pt;margin-top:5pt;width:48.75pt;height:18.75pt;z-index:251655680">
            <v:textbox>
              <w:txbxContent>
                <w:p w:rsidR="00DB4B4A" w:rsidRDefault="00DB4B4A">
                  <w:r>
                    <w:t>Basit F.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36.15pt;margin-top:5pt;width:57.7pt;height:18.75pt;z-index:251654656">
            <v:textbox>
              <w:txbxContent>
                <w:p w:rsidR="00DB4B4A" w:rsidRDefault="00DB4B4A">
                  <w:r>
                    <w:t>Birleşik F.</w:t>
                  </w:r>
                </w:p>
              </w:txbxContent>
            </v:textbox>
          </v:shape>
        </w:pict>
      </w:r>
      <w:r>
        <w:rPr>
          <w:noProof/>
          <w:lang w:eastAsia="tr-TR"/>
        </w:rPr>
      </w:r>
      <w:r>
        <w:pict>
          <v:rect id="_x0000_s1029" style="width:68.2pt;height:93pt;mso-position-horizontal-relative:char;mso-position-vertical-relative:line">
            <w10:anchorlock/>
          </v:rect>
        </w:pict>
      </w:r>
      <w:r>
        <w:rPr>
          <w:noProof/>
          <w:lang w:eastAsia="tr-TR"/>
        </w:rPr>
      </w:r>
      <w:r>
        <w:pict>
          <v:rect id="_x0000_s1030" style="width:61.5pt;height:93pt;mso-position-horizontal-relative:char;mso-position-vertical-relative:line">
            <w10:anchorlock/>
          </v:rect>
        </w:pict>
      </w:r>
      <w:r>
        <w:rPr>
          <w:noProof/>
          <w:lang w:eastAsia="tr-TR"/>
        </w:rPr>
      </w:r>
      <w:r>
        <w:pict>
          <v:rect id="_x0000_s1031" style="width:67.2pt;height:93.05pt;mso-position-horizontal-relative:char;mso-position-vertical-relative:line">
            <w10:anchorlock/>
          </v:rect>
        </w:pic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6.Aşağıdaki ikilemelerin oluş şekillerini yazınız.(6p)</w:t>
      </w:r>
    </w:p>
    <w:p w:rsidR="00DB4B4A" w:rsidRDefault="00DB4B4A" w:rsidP="00A3548B">
      <w:pPr>
        <w:pStyle w:val="NoSpacing"/>
      </w:pPr>
      <w:r>
        <w:t>a.)Çoluk çocuk :………………………………….</w:t>
      </w:r>
    </w:p>
    <w:p w:rsidR="00DB4B4A" w:rsidRDefault="00DB4B4A" w:rsidP="00A3548B">
      <w:pPr>
        <w:pStyle w:val="NoSpacing"/>
      </w:pPr>
      <w:r>
        <w:t>b.)güle ağlaya:……………………………………</w:t>
      </w:r>
    </w:p>
    <w:p w:rsidR="00DB4B4A" w:rsidRDefault="00DB4B4A" w:rsidP="00A3548B">
      <w:pPr>
        <w:pStyle w:val="NoSpacing"/>
      </w:pPr>
      <w:r>
        <w:t>c.)yeşil yeşil:………………………………………</w:t>
      </w:r>
    </w:p>
    <w:p w:rsidR="00DB4B4A" w:rsidRDefault="00DB4B4A" w:rsidP="00A3548B">
      <w:pPr>
        <w:pStyle w:val="NoSpacing"/>
      </w:pPr>
      <w:r>
        <w:t>ç.)yalan yanlış:…………………………………..</w:t>
      </w:r>
    </w:p>
    <w:p w:rsidR="00DB4B4A" w:rsidRDefault="00DB4B4A" w:rsidP="00A3548B">
      <w:pPr>
        <w:pStyle w:val="NoSpacing"/>
      </w:pPr>
      <w:r>
        <w:t>d.)abur cubur:……………………………………</w:t>
      </w:r>
    </w:p>
    <w:p w:rsidR="00DB4B4A" w:rsidRDefault="00DB4B4A" w:rsidP="00A3548B">
      <w:pPr>
        <w:pStyle w:val="NoSpacing"/>
      </w:pPr>
      <w:r>
        <w:t>e.)gele gide:………………………………………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7.Çiftçinin karnını yarmışlar kırk tane gelecek yıl çıkmış. Atasözünde hangi konu işlenmiştir.(5p)</w:t>
      </w:r>
    </w:p>
    <w:p w:rsidR="00DB4B4A" w:rsidRDefault="00DB4B4A" w:rsidP="00A3548B">
      <w:pPr>
        <w:pStyle w:val="NoSpacing"/>
      </w:pPr>
      <w:r>
        <w:t>a)beğenmemezlik</w:t>
      </w:r>
      <w:r>
        <w:tab/>
        <w:t>ç)şaşkınlık</w:t>
      </w:r>
    </w:p>
    <w:p w:rsidR="00DB4B4A" w:rsidRDefault="00DB4B4A" w:rsidP="00A3548B">
      <w:pPr>
        <w:pStyle w:val="NoSpacing"/>
      </w:pPr>
      <w:r>
        <w:t>b)iki yüzlülük</w:t>
      </w:r>
      <w:r>
        <w:tab/>
      </w:r>
      <w:r>
        <w:tab/>
        <w:t>d)umut</w:t>
      </w:r>
    </w:p>
    <w:p w:rsidR="00DB4B4A" w:rsidRDefault="00DB4B4A" w:rsidP="00A3548B">
      <w:pPr>
        <w:pStyle w:val="NoSpacing"/>
      </w:pPr>
      <w:r>
        <w:t xml:space="preserve">c)yalancılık 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8.Benzetmeleri elemanlarına ayırınız.(12p)</w:t>
      </w:r>
    </w:p>
    <w:p w:rsidR="00DB4B4A" w:rsidRDefault="00DB4B4A" w:rsidP="00A3548B">
      <w:pPr>
        <w:pStyle w:val="NoSpacing"/>
      </w:pPr>
      <w:r>
        <w:t>Pamuk kadar yumuşak kalpli</w:t>
      </w:r>
    </w:p>
    <w:p w:rsidR="00DB4B4A" w:rsidRDefault="00DB4B4A" w:rsidP="00A3548B">
      <w:pPr>
        <w:pStyle w:val="NoSpacing"/>
      </w:pPr>
      <w:r>
        <w:t>Mercan yeşili gibi gözler</w:t>
      </w:r>
    </w:p>
    <w:p w:rsidR="00DB4B4A" w:rsidRDefault="00DB4B4A" w:rsidP="00A3548B">
      <w:pPr>
        <w:pStyle w:val="NoSpacing"/>
      </w:pPr>
      <w:r>
        <w:t>Melek gibi uslu çocuk</w:t>
      </w:r>
    </w:p>
    <w:p w:rsidR="00DB4B4A" w:rsidRDefault="00DB4B4A" w:rsidP="00A3548B">
      <w:pPr>
        <w:pStyle w:val="NoSpacing"/>
      </w:pPr>
    </w:p>
    <w:tbl>
      <w:tblPr>
        <w:tblW w:w="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1"/>
        <w:gridCol w:w="1177"/>
        <w:gridCol w:w="1177"/>
        <w:gridCol w:w="1220"/>
      </w:tblGrid>
      <w:tr w:rsidR="00DB4B4A" w:rsidTr="006957D8">
        <w:trPr>
          <w:trHeight w:val="676"/>
        </w:trPr>
        <w:tc>
          <w:tcPr>
            <w:tcW w:w="1141" w:type="dxa"/>
          </w:tcPr>
          <w:p w:rsidR="00DB4B4A" w:rsidRPr="006957D8" w:rsidRDefault="00DB4B4A" w:rsidP="00A3548B">
            <w:pPr>
              <w:pStyle w:val="NoSpacing"/>
            </w:pPr>
            <w:r w:rsidRPr="006957D8">
              <w:t>Benzeyen</w:t>
            </w: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  <w:r w:rsidRPr="006957D8">
              <w:t>Benzetme Edatı</w:t>
            </w: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  <w:r w:rsidRPr="006957D8">
              <w:t>Benzetme Yönü</w:t>
            </w:r>
          </w:p>
        </w:tc>
        <w:tc>
          <w:tcPr>
            <w:tcW w:w="1220" w:type="dxa"/>
          </w:tcPr>
          <w:p w:rsidR="00DB4B4A" w:rsidRPr="006957D8" w:rsidRDefault="00DB4B4A" w:rsidP="00A3548B">
            <w:pPr>
              <w:pStyle w:val="NoSpacing"/>
            </w:pPr>
            <w:r w:rsidRPr="006957D8">
              <w:t>Kendisine Benzetilen</w:t>
            </w:r>
          </w:p>
        </w:tc>
      </w:tr>
      <w:tr w:rsidR="00DB4B4A" w:rsidTr="006957D8">
        <w:trPr>
          <w:trHeight w:val="291"/>
        </w:trPr>
        <w:tc>
          <w:tcPr>
            <w:tcW w:w="1141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220" w:type="dxa"/>
          </w:tcPr>
          <w:p w:rsidR="00DB4B4A" w:rsidRPr="006957D8" w:rsidRDefault="00DB4B4A" w:rsidP="00A3548B">
            <w:pPr>
              <w:pStyle w:val="NoSpacing"/>
            </w:pPr>
          </w:p>
        </w:tc>
      </w:tr>
      <w:tr w:rsidR="00DB4B4A" w:rsidTr="006957D8">
        <w:trPr>
          <w:trHeight w:val="309"/>
        </w:trPr>
        <w:tc>
          <w:tcPr>
            <w:tcW w:w="1141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220" w:type="dxa"/>
          </w:tcPr>
          <w:p w:rsidR="00DB4B4A" w:rsidRPr="006957D8" w:rsidRDefault="00DB4B4A" w:rsidP="00A3548B">
            <w:pPr>
              <w:pStyle w:val="NoSpacing"/>
            </w:pPr>
          </w:p>
        </w:tc>
      </w:tr>
      <w:tr w:rsidR="00DB4B4A" w:rsidTr="006957D8">
        <w:trPr>
          <w:trHeight w:val="309"/>
        </w:trPr>
        <w:tc>
          <w:tcPr>
            <w:tcW w:w="1141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177" w:type="dxa"/>
          </w:tcPr>
          <w:p w:rsidR="00DB4B4A" w:rsidRPr="006957D8" w:rsidRDefault="00DB4B4A" w:rsidP="00A3548B">
            <w:pPr>
              <w:pStyle w:val="NoSpacing"/>
            </w:pPr>
          </w:p>
        </w:tc>
        <w:tc>
          <w:tcPr>
            <w:tcW w:w="1220" w:type="dxa"/>
          </w:tcPr>
          <w:p w:rsidR="00DB4B4A" w:rsidRPr="006957D8" w:rsidRDefault="00DB4B4A" w:rsidP="00A3548B">
            <w:pPr>
              <w:pStyle w:val="NoSpacing"/>
            </w:pPr>
          </w:p>
        </w:tc>
      </w:tr>
    </w:tbl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9.Aşağıdaki deyimleri tamamlayınız.(5p)</w:t>
      </w:r>
    </w:p>
    <w:p w:rsidR="00DB4B4A" w:rsidRDefault="00DB4B4A" w:rsidP="00A3548B">
      <w:pPr>
        <w:pStyle w:val="NoSpacing"/>
      </w:pPr>
      <w:r>
        <w:t>………………….. işlemek: çok etkilemek.</w:t>
      </w:r>
    </w:p>
    <w:p w:rsidR="00DB4B4A" w:rsidRDefault="00DB4B4A" w:rsidP="00A3548B">
      <w:pPr>
        <w:pStyle w:val="NoSpacing"/>
      </w:pPr>
      <w:r>
        <w:t>………………….. çekmek: sabırsızlıkla beklemek.</w:t>
      </w:r>
    </w:p>
    <w:p w:rsidR="00DB4B4A" w:rsidRDefault="00DB4B4A" w:rsidP="00A3548B">
      <w:pPr>
        <w:pStyle w:val="NoSpacing"/>
      </w:pPr>
      <w:r>
        <w:t>Akıl ……………..: Düşünememek.</w:t>
      </w:r>
    </w:p>
    <w:p w:rsidR="00DB4B4A" w:rsidRDefault="00DB4B4A" w:rsidP="00A3548B">
      <w:pPr>
        <w:pStyle w:val="NoSpacing"/>
      </w:pPr>
      <w:r>
        <w:t>………………………….. su katmak:yoluna girmiş işi bozmak.</w:t>
      </w:r>
    </w:p>
    <w:p w:rsidR="00DB4B4A" w:rsidRDefault="00DB4B4A" w:rsidP="00A3548B">
      <w:pPr>
        <w:pStyle w:val="NoSpacing"/>
      </w:pPr>
      <w:r>
        <w:t>………………….. taşa vurmak: pot kırmak,gaf yapmak.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10.Aşağıdaki  cümlelerdeki ünlemlerin cümleye kattığı anlamı yazınız.(5p)</w:t>
      </w:r>
    </w:p>
    <w:p w:rsidR="00DB4B4A" w:rsidRDefault="00DB4B4A" w:rsidP="00A3548B">
      <w:pPr>
        <w:pStyle w:val="NoSpacing"/>
      </w:pPr>
      <w:r>
        <w:t>Düşeceksin Sena Nur!    …………………………</w:t>
      </w:r>
    </w:p>
    <w:p w:rsidR="00DB4B4A" w:rsidRDefault="00DB4B4A" w:rsidP="00A3548B">
      <w:pPr>
        <w:pStyle w:val="NoSpacing"/>
      </w:pPr>
      <w:r>
        <w:t>Yaşasın tatile çıkacaz!    ………………………….</w:t>
      </w:r>
    </w:p>
    <w:p w:rsidR="00DB4B4A" w:rsidRDefault="00DB4B4A" w:rsidP="00A3548B">
      <w:pPr>
        <w:pStyle w:val="NoSpacing"/>
      </w:pPr>
      <w:r>
        <w:t>Ne güzel sesin var!</w:t>
      </w:r>
      <w:r>
        <w:tab/>
        <w:t>………………………….</w:t>
      </w:r>
    </w:p>
    <w:p w:rsidR="00DB4B4A" w:rsidRDefault="00DB4B4A" w:rsidP="00A3548B">
      <w:pPr>
        <w:pStyle w:val="NoSpacing"/>
      </w:pPr>
      <w:r>
        <w:t>Ey Türk gençliği!</w:t>
      </w:r>
      <w:r>
        <w:tab/>
        <w:t>………………………….</w:t>
      </w:r>
    </w:p>
    <w:p w:rsidR="00DB4B4A" w:rsidRDefault="00DB4B4A" w:rsidP="00A3548B">
      <w:pPr>
        <w:pStyle w:val="NoSpacing"/>
      </w:pPr>
      <w:r>
        <w:t>Aaaaa Cafer parasını düşürmüş. ……………..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  <w:r>
        <w:t>(Şaşma-seslenme-beğenme-sevinç-uyarma-kinaye-kızma-)</w:t>
      </w: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310D22">
      <w:pPr>
        <w:spacing w:after="0"/>
        <w:jc w:val="both"/>
      </w:pPr>
    </w:p>
    <w:p w:rsidR="00DB4B4A" w:rsidRDefault="00DB4B4A" w:rsidP="00310D22">
      <w:pPr>
        <w:spacing w:after="0"/>
        <w:jc w:val="both"/>
        <w:rPr>
          <w:rFonts w:ascii="Comic Sans MS" w:hAnsi="Comic Sans MS" w:cs="Arial"/>
          <w:sz w:val="18"/>
          <w:szCs w:val="18"/>
        </w:rPr>
      </w:pPr>
      <w:r>
        <w:t>11.</w:t>
      </w:r>
      <w:r>
        <w:rPr>
          <w:rFonts w:ascii="Comic Sans MS" w:hAnsi="Comic Sans MS" w:cs="Arial"/>
          <w:sz w:val="18"/>
          <w:szCs w:val="18"/>
        </w:rPr>
        <w:t xml:space="preserve">Aşağıda yer alan fiilleri ifade ettikleri anlam özelliklerini göre belirtilen yerlere yazınız. </w:t>
      </w:r>
      <w:r>
        <w:rPr>
          <w:rFonts w:ascii="Comic Sans MS" w:hAnsi="Comic Sans MS" w:cs="Arial"/>
          <w:b/>
          <w:sz w:val="18"/>
          <w:szCs w:val="18"/>
        </w:rPr>
        <w:t>(5</w:t>
      </w:r>
      <w:r w:rsidRPr="00062FB8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DB4B4A" w:rsidRDefault="00DB4B4A" w:rsidP="00310D22">
      <w:pPr>
        <w:spacing w:after="0"/>
        <w:jc w:val="both"/>
        <w:rPr>
          <w:rFonts w:ascii="Comic Sans MS" w:hAnsi="Comic Sans MS" w:cs="Arial"/>
          <w:sz w:val="18"/>
          <w:szCs w:val="18"/>
        </w:rPr>
      </w:pPr>
      <w:r w:rsidRPr="00062FB8">
        <w:rPr>
          <w:rFonts w:ascii="Comic Sans MS" w:hAnsi="Comic Sans MS" w:cs="Arial"/>
          <w:b/>
          <w:sz w:val="18"/>
          <w:szCs w:val="18"/>
        </w:rPr>
        <w:t>Kelimeler:</w:t>
      </w:r>
      <w:r>
        <w:rPr>
          <w:rFonts w:ascii="Comic Sans MS" w:hAnsi="Comic Sans MS" w:cs="Arial"/>
          <w:sz w:val="18"/>
          <w:szCs w:val="18"/>
        </w:rPr>
        <w:t>Sarardı, yıkadım, okuyorum, yürüyorum, büyüdü…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1"/>
        <w:gridCol w:w="1240"/>
        <w:gridCol w:w="1917"/>
      </w:tblGrid>
      <w:tr w:rsidR="00DB4B4A" w:rsidRPr="004E3C77" w:rsidTr="00175043">
        <w:tc>
          <w:tcPr>
            <w:tcW w:w="3259" w:type="dxa"/>
          </w:tcPr>
          <w:p w:rsidR="00DB4B4A" w:rsidRPr="004E3C77" w:rsidRDefault="00DB4B4A" w:rsidP="00175043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4E3C77">
              <w:rPr>
                <w:rFonts w:ascii="Comic Sans MS" w:hAnsi="Comic Sans MS" w:cs="Arial"/>
                <w:b/>
                <w:sz w:val="18"/>
                <w:szCs w:val="18"/>
              </w:rPr>
              <w:t>İş Fiilleri</w:t>
            </w:r>
          </w:p>
        </w:tc>
        <w:tc>
          <w:tcPr>
            <w:tcW w:w="3259" w:type="dxa"/>
          </w:tcPr>
          <w:p w:rsidR="00DB4B4A" w:rsidRPr="004E3C77" w:rsidRDefault="00DB4B4A" w:rsidP="00175043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4E3C77">
              <w:rPr>
                <w:rFonts w:ascii="Comic Sans MS" w:hAnsi="Comic Sans MS" w:cs="Arial"/>
                <w:b/>
                <w:sz w:val="18"/>
                <w:szCs w:val="18"/>
              </w:rPr>
              <w:t>Oluş Fiilleri</w:t>
            </w:r>
          </w:p>
        </w:tc>
        <w:tc>
          <w:tcPr>
            <w:tcW w:w="3260" w:type="dxa"/>
          </w:tcPr>
          <w:p w:rsidR="00DB4B4A" w:rsidRPr="004E3C77" w:rsidRDefault="00DB4B4A" w:rsidP="00175043">
            <w:pPr>
              <w:spacing w:after="0" w:line="240" w:lineRule="auto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4E3C77">
              <w:rPr>
                <w:rFonts w:ascii="Comic Sans MS" w:hAnsi="Comic Sans MS" w:cs="Arial"/>
                <w:b/>
                <w:sz w:val="18"/>
                <w:szCs w:val="18"/>
              </w:rPr>
              <w:t>Hareket(Durum) Fiilleri</w:t>
            </w:r>
          </w:p>
        </w:tc>
      </w:tr>
      <w:tr w:rsidR="00DB4B4A" w:rsidRPr="004E3C77" w:rsidTr="00175043">
        <w:tc>
          <w:tcPr>
            <w:tcW w:w="3259" w:type="dxa"/>
          </w:tcPr>
          <w:p w:rsidR="00DB4B4A" w:rsidRPr="004E3C77" w:rsidRDefault="00DB4B4A" w:rsidP="00175043">
            <w:pPr>
              <w:spacing w:after="0" w:line="240" w:lineRule="auto"/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259" w:type="dxa"/>
          </w:tcPr>
          <w:p w:rsidR="00DB4B4A" w:rsidRPr="004E3C77" w:rsidRDefault="00DB4B4A" w:rsidP="00175043">
            <w:pPr>
              <w:spacing w:after="0" w:line="240" w:lineRule="auto"/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DB4B4A" w:rsidRPr="004E3C77" w:rsidRDefault="00DB4B4A" w:rsidP="00175043">
            <w:pPr>
              <w:spacing w:after="0" w:line="240" w:lineRule="auto"/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B4B4A" w:rsidRPr="004E3C77" w:rsidTr="00175043">
        <w:tc>
          <w:tcPr>
            <w:tcW w:w="3259" w:type="dxa"/>
          </w:tcPr>
          <w:p w:rsidR="00DB4B4A" w:rsidRPr="004E3C77" w:rsidRDefault="00DB4B4A" w:rsidP="00175043">
            <w:pPr>
              <w:spacing w:after="0" w:line="240" w:lineRule="auto"/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259" w:type="dxa"/>
          </w:tcPr>
          <w:p w:rsidR="00DB4B4A" w:rsidRPr="004E3C77" w:rsidRDefault="00DB4B4A" w:rsidP="00175043">
            <w:pPr>
              <w:spacing w:after="0" w:line="240" w:lineRule="auto"/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DB4B4A" w:rsidRPr="004E3C77" w:rsidRDefault="00DB4B4A" w:rsidP="00175043">
            <w:pPr>
              <w:spacing w:after="0" w:line="240" w:lineRule="auto"/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</w:tbl>
    <w:p w:rsidR="00DB4B4A" w:rsidRDefault="00DB4B4A" w:rsidP="00310D22">
      <w:pPr>
        <w:pStyle w:val="NoSpacing"/>
      </w:pP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12.</w:t>
      </w:r>
      <w:r w:rsidRPr="00310D22">
        <w:rPr>
          <w:rFonts w:ascii="Comic Sans MS" w:hAnsi="Comic Sans MS"/>
          <w:color w:val="333333"/>
          <w:sz w:val="18"/>
          <w:szCs w:val="18"/>
        </w:rPr>
        <w:t xml:space="preserve"> </w:t>
      </w:r>
      <w:r>
        <w:rPr>
          <w:rStyle w:val="Strong"/>
          <w:rFonts w:ascii="Comic Sans MS" w:hAnsi="Comic Sans MS"/>
          <w:color w:val="333333"/>
          <w:sz w:val="18"/>
          <w:szCs w:val="18"/>
        </w:rPr>
        <w:t>Aşağıdaki cümlelerin hangisinde eylemin kipinde bir anlam kayması</w:t>
      </w:r>
      <w:r>
        <w:rPr>
          <w:rStyle w:val="apple-converted-space"/>
          <w:rFonts w:ascii="Comic Sans MS" w:hAnsi="Comic Sans MS"/>
          <w:b/>
          <w:bCs/>
          <w:color w:val="333333"/>
          <w:sz w:val="18"/>
          <w:szCs w:val="18"/>
        </w:rPr>
        <w:t> </w:t>
      </w:r>
      <w:r>
        <w:rPr>
          <w:rStyle w:val="Strong"/>
          <w:rFonts w:ascii="Comic Sans MS" w:hAnsi="Comic Sans MS"/>
          <w:color w:val="333333"/>
          <w:sz w:val="18"/>
          <w:szCs w:val="18"/>
        </w:rPr>
        <w:t>olmuş</w:t>
      </w:r>
      <w:r>
        <w:rPr>
          <w:rStyle w:val="Strong"/>
          <w:rFonts w:ascii="Comic Sans MS" w:hAnsi="Comic Sans MS"/>
          <w:color w:val="333333"/>
          <w:sz w:val="18"/>
          <w:szCs w:val="18"/>
        </w:rPr>
        <w:softHyphen/>
        <w:t>tur?(5p)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A) Pazar günü gelmeye çalışacağım.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B) Sabahları erken kalkmayı sevmiyorum.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C) Yağmur yağdığı için gelememiş.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Ç) Söz verdi, yarın buraya uğrayacak.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D) İstanbul'a gitmekten vazgeçmişler.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rPr>
          <w:rStyle w:val="Strong"/>
          <w:rFonts w:ascii="Comic Sans MS" w:hAnsi="Comic Sans MS"/>
          <w:color w:val="333333"/>
          <w:sz w:val="18"/>
          <w:szCs w:val="18"/>
        </w:rPr>
        <w:t>ÖSS - 1994</w:t>
      </w:r>
    </w:p>
    <w:p w:rsidR="00DB4B4A" w:rsidRDefault="00DB4B4A" w:rsidP="00A3548B">
      <w:pPr>
        <w:pStyle w:val="NoSpacing"/>
      </w:pP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13.</w:t>
      </w:r>
      <w:r w:rsidRPr="00310D22">
        <w:rPr>
          <w:rFonts w:ascii="Comic Sans MS" w:hAnsi="Comic Sans MS"/>
          <w:color w:val="333333"/>
          <w:sz w:val="18"/>
          <w:szCs w:val="18"/>
        </w:rPr>
        <w:t xml:space="preserve"> </w:t>
      </w:r>
      <w:r>
        <w:rPr>
          <w:rStyle w:val="Strong"/>
          <w:rFonts w:ascii="Comic Sans MS" w:hAnsi="Comic Sans MS"/>
          <w:color w:val="333333"/>
          <w:sz w:val="18"/>
          <w:szCs w:val="18"/>
        </w:rPr>
        <w:t>Aşağıdaki cümlelerin hangisinde, yüklem olan fiilin kipinde anlam kayması</w:t>
      </w:r>
      <w:r>
        <w:rPr>
          <w:rStyle w:val="apple-converted-space"/>
          <w:rFonts w:ascii="Comic Sans MS" w:hAnsi="Comic Sans MS"/>
          <w:color w:val="333333"/>
          <w:sz w:val="18"/>
          <w:szCs w:val="18"/>
        </w:rPr>
        <w:t> </w:t>
      </w:r>
      <w:r>
        <w:rPr>
          <w:rStyle w:val="Strong"/>
          <w:rFonts w:ascii="Comic Sans MS" w:hAnsi="Comic Sans MS"/>
          <w:color w:val="333333"/>
          <w:sz w:val="18"/>
          <w:szCs w:val="18"/>
          <w:u w:val="single"/>
        </w:rPr>
        <w:t>yoktur</w:t>
      </w:r>
      <w:r>
        <w:rPr>
          <w:rStyle w:val="Strong"/>
          <w:rFonts w:ascii="Comic Sans MS" w:hAnsi="Comic Sans MS"/>
          <w:color w:val="333333"/>
          <w:sz w:val="18"/>
          <w:szCs w:val="18"/>
        </w:rPr>
        <w:t>?(5p)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A) Bazı günler, iş çıkışı, arkadaşlarla buluşuyoruz.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B) Masasına oturmuş, harıl harıl ders çalışıyor.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C) Hep söz veriyor, ama gelmiyorsun.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D) Derginin yeni sayısı yarın çıkıyor.</w:t>
      </w:r>
    </w:p>
    <w:p w:rsidR="00DB4B4A" w:rsidRDefault="00DB4B4A" w:rsidP="00310D22">
      <w:pPr>
        <w:pStyle w:val="NoSpacing"/>
        <w:rPr>
          <w:rFonts w:ascii="Trebuchet MS" w:hAnsi="Trebuchet MS"/>
        </w:rPr>
      </w:pPr>
      <w:r>
        <w:t>E) Tamam, biraz sonra geliyorum.</w:t>
      </w:r>
    </w:p>
    <w:p w:rsidR="00DB4B4A" w:rsidRDefault="00DB4B4A" w:rsidP="00A3548B">
      <w:pPr>
        <w:pStyle w:val="NoSpacing"/>
      </w:pPr>
    </w:p>
    <w:p w:rsidR="00DB4B4A" w:rsidRPr="00BB13FB" w:rsidRDefault="00DB4B4A" w:rsidP="00F95DF6">
      <w:pPr>
        <w:spacing w:after="0" w:line="240" w:lineRule="auto"/>
        <w:rPr>
          <w:rFonts w:ascii="Comic Sans MS" w:hAnsi="Comic Sans MS"/>
          <w:b/>
        </w:rPr>
      </w:pPr>
      <w:r>
        <w:t>14.</w:t>
      </w:r>
      <w:r w:rsidRPr="00F95DF6">
        <w:rPr>
          <w:rFonts w:ascii="Comic Sans MS" w:hAnsi="Comic Sans MS"/>
        </w:rPr>
        <w:t>Aşağıda verilen birleşik fiil</w:t>
      </w:r>
      <w:r>
        <w:rPr>
          <w:rFonts w:ascii="Comic Sans MS" w:hAnsi="Comic Sans MS"/>
        </w:rPr>
        <w:t>leri uygun yerlere yazınız . ( 10</w:t>
      </w:r>
      <w:r w:rsidRPr="00F95DF6">
        <w:rPr>
          <w:rFonts w:ascii="Comic Sans MS" w:hAnsi="Comic Sans MS"/>
        </w:rPr>
        <w:t xml:space="preserve"> Puan )</w:t>
      </w:r>
    </w:p>
    <w:p w:rsidR="00DB4B4A" w:rsidRDefault="00DB4B4A" w:rsidP="00F95DF6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margin-left:3pt;margin-top:9.75pt;width:202.65pt;height:77.25pt;z-index:251657728">
            <v:textbox style="mso-next-textbox:#_x0000_s1032">
              <w:txbxContent>
                <w:p w:rsidR="00DB4B4A" w:rsidRPr="00BB13FB" w:rsidRDefault="00DB4B4A" w:rsidP="00F95DF6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hissettik  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başvurmuş</w:t>
                  </w:r>
                </w:p>
                <w:p w:rsidR="00DB4B4A" w:rsidRPr="00BB13FB" w:rsidRDefault="00DB4B4A" w:rsidP="00F95DF6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halletmişler              * gelemem</w:t>
                  </w:r>
                </w:p>
                <w:p w:rsidR="00DB4B4A" w:rsidRPr="00BB13FB" w:rsidRDefault="00DB4B4A" w:rsidP="00F95DF6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* yazıvermiş               </w:t>
                  </w: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yetkili kılmak</w:t>
                  </w:r>
                </w:p>
                <w:p w:rsidR="00DB4B4A" w:rsidRPr="00BB13FB" w:rsidRDefault="00DB4B4A" w:rsidP="00F95DF6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öleyazdım                * bakakaldım.</w:t>
                  </w:r>
                </w:p>
                <w:p w:rsidR="00DB4B4A" w:rsidRPr="00BB13FB" w:rsidRDefault="00DB4B4A" w:rsidP="00F95DF6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13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* öğüt verdim              * gözden düşmek</w:t>
                  </w:r>
                </w:p>
                <w:p w:rsidR="00DB4B4A" w:rsidRPr="003A5CFD" w:rsidRDefault="00DB4B4A" w:rsidP="00F95DF6">
                  <w:pPr>
                    <w:rPr>
                      <w:rFonts w:ascii="Book Antiqua" w:hAnsi="Book Antiqua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</w:t>
      </w:r>
    </w:p>
    <w:p w:rsidR="00DB4B4A" w:rsidRDefault="00DB4B4A" w:rsidP="00F95DF6">
      <w:pPr>
        <w:spacing w:after="0"/>
        <w:rPr>
          <w:rFonts w:ascii="Comic Sans MS" w:hAnsi="Comic Sans MS"/>
        </w:rPr>
      </w:pPr>
    </w:p>
    <w:p w:rsidR="00DB4B4A" w:rsidRDefault="00DB4B4A" w:rsidP="00F95DF6">
      <w:pPr>
        <w:spacing w:after="0"/>
        <w:rPr>
          <w:rFonts w:ascii="Comic Sans MS" w:hAnsi="Comic Sans MS"/>
        </w:rPr>
      </w:pPr>
    </w:p>
    <w:p w:rsidR="00DB4B4A" w:rsidRDefault="00DB4B4A" w:rsidP="00F95DF6">
      <w:pPr>
        <w:spacing w:after="0"/>
        <w:rPr>
          <w:rFonts w:ascii="Comic Sans MS" w:hAnsi="Comic Sans MS"/>
        </w:rPr>
      </w:pPr>
    </w:p>
    <w:p w:rsidR="00DB4B4A" w:rsidRPr="00BB13FB" w:rsidRDefault="00DB4B4A" w:rsidP="00F95DF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4B4A" w:rsidRPr="00D63CA8" w:rsidRDefault="00DB4B4A" w:rsidP="00F95DF6">
      <w:pPr>
        <w:spacing w:after="0" w:line="240" w:lineRule="atLeast"/>
        <w:rPr>
          <w:rFonts w:ascii="Comic Sans MS" w:hAnsi="Comic Sans MS"/>
          <w:b/>
          <w:sz w:val="18"/>
          <w:szCs w:val="18"/>
          <w:u w:val="single"/>
        </w:rPr>
      </w:pPr>
      <w:r w:rsidRPr="00D63CA8">
        <w:rPr>
          <w:rFonts w:ascii="Comic Sans MS" w:hAnsi="Comic Sans MS"/>
          <w:b/>
          <w:sz w:val="18"/>
          <w:szCs w:val="18"/>
          <w:u w:val="single"/>
        </w:rPr>
        <w:t>Kurallı Birleşik Fiil</w:t>
      </w:r>
      <w:r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>:</w:t>
      </w:r>
    </w:p>
    <w:p w:rsidR="00DB4B4A" w:rsidRDefault="00DB4B4A" w:rsidP="00F95DF6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 xml:space="preserve">                                                          </w:t>
      </w:r>
    </w:p>
    <w:p w:rsidR="00DB4B4A" w:rsidRPr="001E11BB" w:rsidRDefault="00DB4B4A" w:rsidP="00F95DF6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 xml:space="preserve">       </w:t>
      </w:r>
    </w:p>
    <w:p w:rsidR="00DB4B4A" w:rsidRPr="00120F18" w:rsidRDefault="00DB4B4A" w:rsidP="00F95DF6">
      <w:pPr>
        <w:spacing w:after="0" w:line="240" w:lineRule="atLeast"/>
        <w:rPr>
          <w:rFonts w:ascii="Book Antiqua" w:hAnsi="Book Antiqua"/>
          <w:b/>
          <w:sz w:val="18"/>
          <w:szCs w:val="18"/>
          <w:u w:val="single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  <w:t xml:space="preserve">           </w:t>
      </w:r>
      <w:r w:rsidRPr="00D63CA8">
        <w:rPr>
          <w:rFonts w:ascii="Comic Sans MS" w:hAnsi="Comic Sans MS"/>
          <w:b/>
          <w:sz w:val="18"/>
          <w:szCs w:val="18"/>
          <w:u w:val="single"/>
        </w:rPr>
        <w:t>Yardımcı Eylemle Kurulan Birleşik Fiil</w:t>
      </w:r>
      <w:r>
        <w:rPr>
          <w:rFonts w:ascii="Comic Sans MS" w:hAnsi="Comic Sans MS"/>
          <w:b/>
          <w:sz w:val="18"/>
          <w:szCs w:val="18"/>
          <w:u w:val="single"/>
        </w:rPr>
        <w:t>ler</w:t>
      </w:r>
      <w:r w:rsidRPr="00D63CA8">
        <w:rPr>
          <w:rFonts w:ascii="Comic Sans MS" w:hAnsi="Comic Sans MS"/>
          <w:b/>
          <w:sz w:val="18"/>
          <w:szCs w:val="18"/>
          <w:u w:val="single"/>
        </w:rPr>
        <w:t xml:space="preserve"> :</w:t>
      </w:r>
    </w:p>
    <w:p w:rsidR="00DB4B4A" w:rsidRDefault="00DB4B4A" w:rsidP="00F95DF6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>
        <w:rPr>
          <w:rFonts w:ascii="Book Antiqua" w:hAnsi="Book Antiqua"/>
          <w:sz w:val="18"/>
          <w:szCs w:val="18"/>
        </w:rPr>
        <w:t xml:space="preserve">                           </w:t>
      </w:r>
    </w:p>
    <w:p w:rsidR="00DB4B4A" w:rsidRDefault="00DB4B4A" w:rsidP="00F95DF6">
      <w:pPr>
        <w:spacing w:after="0" w:line="240" w:lineRule="atLeast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                                                                      </w:t>
      </w:r>
    </w:p>
    <w:p w:rsidR="00DB4B4A" w:rsidRDefault="00DB4B4A" w:rsidP="00F95DF6">
      <w:pPr>
        <w:spacing w:after="0" w:line="240" w:lineRule="atLeast"/>
        <w:rPr>
          <w:rFonts w:ascii="Book Antiqua" w:hAnsi="Book Antiqua"/>
          <w:sz w:val="18"/>
          <w:szCs w:val="18"/>
        </w:rPr>
      </w:pPr>
    </w:p>
    <w:p w:rsidR="00DB4B4A" w:rsidRPr="00120F18" w:rsidRDefault="00DB4B4A" w:rsidP="00F95DF6">
      <w:pPr>
        <w:spacing w:after="0" w:line="240" w:lineRule="atLeast"/>
        <w:rPr>
          <w:rFonts w:ascii="Book Antiqua" w:hAnsi="Book Antiqua"/>
          <w:sz w:val="18"/>
          <w:szCs w:val="18"/>
        </w:rPr>
      </w:pPr>
      <w:r w:rsidRPr="00D63CA8">
        <w:rPr>
          <w:rFonts w:ascii="Comic Sans MS" w:hAnsi="Comic Sans MS"/>
          <w:b/>
          <w:sz w:val="18"/>
          <w:szCs w:val="18"/>
          <w:u w:val="single"/>
        </w:rPr>
        <w:t>Anlamca Kaynaşmış Birleşik Fiil</w:t>
      </w:r>
      <w:r>
        <w:rPr>
          <w:rFonts w:ascii="Comic Sans MS" w:hAnsi="Comic Sans MS"/>
          <w:b/>
          <w:sz w:val="18"/>
          <w:szCs w:val="18"/>
          <w:u w:val="single"/>
        </w:rPr>
        <w:t>ler</w:t>
      </w:r>
      <w:r w:rsidRPr="001E11BB">
        <w:rPr>
          <w:rFonts w:ascii="Book Antiqua" w:hAnsi="Book Antiqua"/>
          <w:b/>
          <w:sz w:val="18"/>
          <w:szCs w:val="18"/>
          <w:u w:val="single"/>
        </w:rPr>
        <w:t xml:space="preserve"> : </w:t>
      </w:r>
      <w:r w:rsidRPr="001E11BB">
        <w:rPr>
          <w:rFonts w:ascii="Book Antiqua" w:hAnsi="Book Antiqua"/>
          <w:sz w:val="18"/>
          <w:szCs w:val="18"/>
        </w:rPr>
        <w:t>........................</w:t>
      </w:r>
      <w:r>
        <w:rPr>
          <w:rFonts w:ascii="Book Antiqua" w:hAnsi="Book Antiqua"/>
          <w:sz w:val="18"/>
          <w:szCs w:val="18"/>
        </w:rPr>
        <w:t>............</w:t>
      </w:r>
      <w:r w:rsidRPr="001E11BB">
        <w:rPr>
          <w:rFonts w:ascii="Book Antiqua" w:hAnsi="Book Antiqua"/>
          <w:sz w:val="18"/>
          <w:szCs w:val="18"/>
        </w:rPr>
        <w:t>...............</w:t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  <w:r w:rsidRPr="001E11BB">
        <w:rPr>
          <w:rFonts w:ascii="Book Antiqua" w:hAnsi="Book Antiqua"/>
          <w:sz w:val="18"/>
          <w:szCs w:val="18"/>
        </w:rPr>
        <w:tab/>
      </w: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Default="00DB4B4A" w:rsidP="00F95DF6">
      <w:pPr>
        <w:spacing w:after="0" w:line="240" w:lineRule="atLeast"/>
      </w:pPr>
    </w:p>
    <w:p w:rsidR="00DB4B4A" w:rsidRPr="005361FC" w:rsidRDefault="00DB4B4A" w:rsidP="00F95DF6">
      <w:pPr>
        <w:spacing w:after="0" w:line="240" w:lineRule="atLeast"/>
        <w:rPr>
          <w:rFonts w:ascii="Comic Sans MS" w:hAnsi="Comic Sans MS"/>
          <w:b/>
          <w:i/>
        </w:rPr>
      </w:pPr>
      <w:r>
        <w:t>15</w:t>
      </w:r>
      <w:r w:rsidRPr="00F95DF6">
        <w:rPr>
          <w:b/>
        </w:rPr>
        <w:t>.</w:t>
      </w:r>
      <w:r w:rsidRPr="00FA6A64">
        <w:rPr>
          <w:rFonts w:ascii="Comic Sans MS" w:hAnsi="Comic Sans MS"/>
        </w:rPr>
        <w:t>Aşağıdaki fiillerin hangi zamanda ve kipte çekimlendiklerini altlarına yazınız?</w:t>
      </w:r>
      <w:r w:rsidRPr="00FA6A64">
        <w:rPr>
          <w:rFonts w:ascii="Comic Sans MS" w:hAnsi="Comic Sans MS"/>
          <w:i/>
        </w:rPr>
        <w:t xml:space="preserve"> </w:t>
      </w:r>
      <w:r w:rsidRPr="00FA6A64">
        <w:rPr>
          <w:rFonts w:ascii="Comic Sans MS" w:hAnsi="Comic Sans MS"/>
        </w:rPr>
        <w:t>(10 puan)</w:t>
      </w:r>
    </w:p>
    <w:p w:rsidR="00DB4B4A" w:rsidRDefault="00DB4B4A" w:rsidP="00A3548B">
      <w:pPr>
        <w:pStyle w:val="NoSpacing"/>
      </w:pPr>
    </w:p>
    <w:tbl>
      <w:tblPr>
        <w:tblW w:w="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6"/>
        <w:gridCol w:w="1617"/>
        <w:gridCol w:w="1617"/>
      </w:tblGrid>
      <w:tr w:rsidR="00DB4B4A" w:rsidTr="006957D8">
        <w:trPr>
          <w:trHeight w:val="541"/>
        </w:trPr>
        <w:tc>
          <w:tcPr>
            <w:tcW w:w="1616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Zaman</w:t>
            </w: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Şahıs</w:t>
            </w:r>
          </w:p>
        </w:tc>
      </w:tr>
      <w:tr w:rsidR="00DB4B4A" w:rsidTr="006957D8">
        <w:trPr>
          <w:trHeight w:val="541"/>
        </w:trPr>
        <w:tc>
          <w:tcPr>
            <w:tcW w:w="1616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Dönmeliler</w:t>
            </w: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</w:tr>
      <w:tr w:rsidR="00DB4B4A" w:rsidTr="006957D8">
        <w:trPr>
          <w:trHeight w:val="1147"/>
        </w:trPr>
        <w:tc>
          <w:tcPr>
            <w:tcW w:w="1616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Gelecek misin?</w:t>
            </w: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</w:tr>
      <w:tr w:rsidR="00DB4B4A" w:rsidTr="006957D8">
        <w:trPr>
          <w:trHeight w:val="573"/>
        </w:trPr>
        <w:tc>
          <w:tcPr>
            <w:tcW w:w="1616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sevmediniz</w:t>
            </w: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</w:tr>
      <w:tr w:rsidR="00DB4B4A" w:rsidTr="006957D8">
        <w:trPr>
          <w:trHeight w:val="573"/>
        </w:trPr>
        <w:tc>
          <w:tcPr>
            <w:tcW w:w="1616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yaşayalım</w:t>
            </w: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</w:tr>
      <w:tr w:rsidR="00DB4B4A" w:rsidTr="006957D8">
        <w:trPr>
          <w:trHeight w:val="573"/>
        </w:trPr>
        <w:tc>
          <w:tcPr>
            <w:tcW w:w="1616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  <w:r w:rsidRPr="006957D8">
              <w:t>unutmuş</w:t>
            </w: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  <w:tc>
          <w:tcPr>
            <w:tcW w:w="1617" w:type="dxa"/>
            <w:vAlign w:val="center"/>
          </w:tcPr>
          <w:p w:rsidR="00DB4B4A" w:rsidRPr="006957D8" w:rsidRDefault="00DB4B4A" w:rsidP="006957D8">
            <w:pPr>
              <w:pStyle w:val="NoSpacing"/>
              <w:jc w:val="center"/>
            </w:pPr>
          </w:p>
        </w:tc>
      </w:tr>
    </w:tbl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3548B">
      <w:pPr>
        <w:pStyle w:val="NoSpacing"/>
      </w:pPr>
    </w:p>
    <w:p w:rsidR="00DB4B4A" w:rsidRDefault="00DB4B4A" w:rsidP="00A41CF3">
      <w:pPr>
        <w:pStyle w:val="NoSpacing"/>
        <w:jc w:val="right"/>
      </w:pPr>
    </w:p>
    <w:p w:rsidR="00DB4B4A" w:rsidRDefault="00DB4B4A" w:rsidP="00A41CF3">
      <w:pPr>
        <w:pStyle w:val="NoSpacing"/>
        <w:ind w:left="1416"/>
        <w:jc w:val="right"/>
      </w:pPr>
      <w:r>
        <w:t xml:space="preserve"> İnanmak başarmanın yarısıdır.</w:t>
      </w:r>
    </w:p>
    <w:p w:rsidR="00DB4B4A" w:rsidRDefault="00DB4B4A" w:rsidP="00A41CF3">
      <w:pPr>
        <w:pStyle w:val="NoSpacing"/>
        <w:jc w:val="center"/>
      </w:pPr>
      <w:r>
        <w:t xml:space="preserve">                          Engin YILMAZ</w:t>
      </w:r>
    </w:p>
    <w:p w:rsidR="00DB4B4A" w:rsidRPr="00EE5B4A" w:rsidRDefault="00DB4B4A" w:rsidP="00A41CF3">
      <w:pPr>
        <w:pStyle w:val="NoSpacing"/>
        <w:jc w:val="center"/>
      </w:pPr>
      <w:r>
        <w:t xml:space="preserve">                        Türkçe Öğretmeniniz</w:t>
      </w:r>
    </w:p>
    <w:sectPr w:rsidR="00DB4B4A" w:rsidRPr="00EE5B4A" w:rsidSect="002916DF">
      <w:type w:val="continuous"/>
      <w:pgSz w:w="11906" w:h="16838"/>
      <w:pgMar w:top="284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B4A"/>
    <w:rsid w:val="000135A2"/>
    <w:rsid w:val="0003256D"/>
    <w:rsid w:val="00062FB8"/>
    <w:rsid w:val="000961E4"/>
    <w:rsid w:val="000D4465"/>
    <w:rsid w:val="00120F18"/>
    <w:rsid w:val="00167E41"/>
    <w:rsid w:val="00175043"/>
    <w:rsid w:val="001E11BB"/>
    <w:rsid w:val="002916DF"/>
    <w:rsid w:val="00305766"/>
    <w:rsid w:val="00310D22"/>
    <w:rsid w:val="003A5CFD"/>
    <w:rsid w:val="003E3AB5"/>
    <w:rsid w:val="003F78AA"/>
    <w:rsid w:val="00450C3D"/>
    <w:rsid w:val="004C5BC2"/>
    <w:rsid w:val="004E3C77"/>
    <w:rsid w:val="005361FC"/>
    <w:rsid w:val="00631E18"/>
    <w:rsid w:val="006957D8"/>
    <w:rsid w:val="00827416"/>
    <w:rsid w:val="00A00E3C"/>
    <w:rsid w:val="00A3548B"/>
    <w:rsid w:val="00A41CF3"/>
    <w:rsid w:val="00A46784"/>
    <w:rsid w:val="00A76255"/>
    <w:rsid w:val="00A96D75"/>
    <w:rsid w:val="00B664EA"/>
    <w:rsid w:val="00BB13FB"/>
    <w:rsid w:val="00D03913"/>
    <w:rsid w:val="00D54A6F"/>
    <w:rsid w:val="00D63CA8"/>
    <w:rsid w:val="00DB4B4A"/>
    <w:rsid w:val="00DE20F3"/>
    <w:rsid w:val="00EE5B4A"/>
    <w:rsid w:val="00F95DF6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D2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5B4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5B4A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A3548B"/>
    <w:rPr>
      <w:lang w:eastAsia="en-US"/>
    </w:rPr>
  </w:style>
  <w:style w:type="table" w:styleId="TableGrid">
    <w:name w:val="Table Grid"/>
    <w:basedOn w:val="TableNormal"/>
    <w:uiPriority w:val="99"/>
    <w:rsid w:val="00167E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310D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310D22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10D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18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2</Pages>
  <Words>702</Words>
  <Characters>4006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2012-12-02T16:59:00Z</dcterms:created>
  <dcterms:modified xsi:type="dcterms:W3CDTF">2013-12-03T09:25:00Z</dcterms:modified>
</cp:coreProperties>
</file>