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XSpec="center" w:tblpY="34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303"/>
        <w:gridCol w:w="2303"/>
        <w:gridCol w:w="2303"/>
        <w:gridCol w:w="2303"/>
      </w:tblGrid>
      <w:tr w:rsidR="00FE0F80" w:rsidRPr="00205EDF" w:rsidTr="00205EDF">
        <w:tc>
          <w:tcPr>
            <w:tcW w:w="9212" w:type="dxa"/>
            <w:gridSpan w:val="4"/>
          </w:tcPr>
          <w:p w:rsidR="00FE0F80" w:rsidRPr="00205EDF" w:rsidRDefault="00FE0F80" w:rsidP="00205EDF">
            <w:pPr>
              <w:spacing w:after="0" w:line="240" w:lineRule="auto"/>
              <w:rPr>
                <w:b/>
              </w:rPr>
            </w:pPr>
            <w:r w:rsidRPr="00205EDF">
              <w:rPr>
                <w:b/>
              </w:rPr>
              <w:t>20…./20…. EĞİTİM ÖĞRETİM YILI ……………………………………..OKULU II.DÖNEM I.YAZILI SORULARI</w:t>
            </w:r>
          </w:p>
        </w:tc>
      </w:tr>
      <w:tr w:rsidR="00FE0F80" w:rsidRPr="00205EDF" w:rsidTr="00205EDF">
        <w:tc>
          <w:tcPr>
            <w:tcW w:w="2303" w:type="dxa"/>
          </w:tcPr>
          <w:p w:rsidR="00FE0F80" w:rsidRPr="00205EDF" w:rsidRDefault="00FE0F80" w:rsidP="00205EDF">
            <w:pPr>
              <w:spacing w:after="0" w:line="240" w:lineRule="auto"/>
            </w:pPr>
            <w:r w:rsidRPr="00205EDF">
              <w:t>Adı:</w:t>
            </w:r>
          </w:p>
        </w:tc>
        <w:tc>
          <w:tcPr>
            <w:tcW w:w="2303" w:type="dxa"/>
          </w:tcPr>
          <w:p w:rsidR="00FE0F80" w:rsidRPr="00205EDF" w:rsidRDefault="00FE0F80" w:rsidP="00205EDF">
            <w:pPr>
              <w:spacing w:after="0" w:line="240" w:lineRule="auto"/>
            </w:pPr>
            <w:r w:rsidRPr="00205EDF">
              <w:t>Soyadı:</w:t>
            </w:r>
          </w:p>
        </w:tc>
        <w:tc>
          <w:tcPr>
            <w:tcW w:w="2303" w:type="dxa"/>
          </w:tcPr>
          <w:p w:rsidR="00FE0F80" w:rsidRPr="00205EDF" w:rsidRDefault="00FE0F80" w:rsidP="00205EDF">
            <w:pPr>
              <w:spacing w:after="0" w:line="240" w:lineRule="auto"/>
            </w:pPr>
            <w:r w:rsidRPr="00205EDF">
              <w:t>Sınıfı: 7/</w:t>
            </w:r>
          </w:p>
        </w:tc>
        <w:tc>
          <w:tcPr>
            <w:tcW w:w="2303" w:type="dxa"/>
          </w:tcPr>
          <w:p w:rsidR="00FE0F80" w:rsidRPr="00205EDF" w:rsidRDefault="00FE0F80" w:rsidP="00205EDF">
            <w:pPr>
              <w:spacing w:after="0" w:line="240" w:lineRule="auto"/>
            </w:pPr>
            <w:r w:rsidRPr="00205EDF">
              <w:t>Numara:</w:t>
            </w:r>
          </w:p>
        </w:tc>
      </w:tr>
    </w:tbl>
    <w:p w:rsidR="00FE0F80" w:rsidRPr="00D05222" w:rsidRDefault="00FE0F80" w:rsidP="00BB566B">
      <w:pPr>
        <w:rPr>
          <w:b/>
          <w:sz w:val="20"/>
          <w:szCs w:val="20"/>
          <w:u w:val="single"/>
        </w:rPr>
      </w:pPr>
      <w:r w:rsidRPr="00D05222">
        <w:rPr>
          <w:b/>
          <w:sz w:val="20"/>
          <w:szCs w:val="20"/>
          <w:u w:val="single"/>
        </w:rPr>
        <w:t>A.</w:t>
      </w:r>
      <w:r>
        <w:rPr>
          <w:b/>
          <w:u w:val="single"/>
        </w:rPr>
        <w:t xml:space="preserve"> </w:t>
      </w:r>
      <w:r>
        <w:rPr>
          <w:noProof/>
          <w:lang w:eastAsia="tr-TR"/>
        </w:rPr>
        <w:pict>
          <v:rect id="Dikdörtgen 2" o:spid="_x0000_s1026" style="position:absolute;margin-left:462.4pt;margin-top:-54.35pt;width:43.5pt;height:48pt;z-index:25165824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" strokeweight="2pt">
            <v:textbox>
              <w:txbxContent>
                <w:p w:rsidR="00FE0F80" w:rsidRPr="00BB566B" w:rsidRDefault="00FE0F80" w:rsidP="00BB566B">
                  <w:pPr>
                    <w:jc w:val="center"/>
                    <w:rPr>
                      <w:b/>
                      <w:sz w:val="76"/>
                      <w:szCs w:val="76"/>
                    </w:rPr>
                  </w:pPr>
                  <w:r w:rsidRPr="00BB566B">
                    <w:rPr>
                      <w:b/>
                      <w:sz w:val="76"/>
                      <w:szCs w:val="76"/>
                    </w:rPr>
                    <w:t>A</w:t>
                  </w:r>
                </w:p>
              </w:txbxContent>
            </v:textbox>
          </v:rect>
        </w:pict>
      </w:r>
      <w:r w:rsidRPr="00D05222">
        <w:rPr>
          <w:b/>
          <w:sz w:val="20"/>
          <w:szCs w:val="20"/>
          <w:u w:val="single"/>
        </w:rPr>
        <w:t>Aşağıdaki sorularda boş bırakılan yerleri doldurunuz.(10puan)</w:t>
      </w:r>
    </w:p>
    <w:p w:rsidR="00FE0F80" w:rsidRPr="00D05222" w:rsidRDefault="00FE0F80" w:rsidP="00BB566B">
      <w:pPr>
        <w:rPr>
          <w:sz w:val="20"/>
          <w:szCs w:val="20"/>
        </w:rPr>
      </w:pPr>
      <w:r w:rsidRPr="00D05222">
        <w:rPr>
          <w:sz w:val="20"/>
          <w:szCs w:val="20"/>
        </w:rPr>
        <w:t>1. Mısır’ın fethiyle ………………… Osmanlı Devleti’ne geçti.</w:t>
      </w:r>
    </w:p>
    <w:p w:rsidR="00FE0F80" w:rsidRPr="00D05222" w:rsidRDefault="00FE0F80" w:rsidP="00BB566B">
      <w:pPr>
        <w:rPr>
          <w:sz w:val="20"/>
          <w:szCs w:val="20"/>
        </w:rPr>
      </w:pPr>
      <w:r w:rsidRPr="00D05222">
        <w:rPr>
          <w:sz w:val="20"/>
          <w:szCs w:val="20"/>
        </w:rPr>
        <w:t>2. “Cihannüma ” adlı eserinin yazarı ………………………………………………………’ dir.</w:t>
      </w:r>
    </w:p>
    <w:p w:rsidR="00FE0F80" w:rsidRPr="00D05222" w:rsidRDefault="00FE0F80" w:rsidP="00BB566B">
      <w:pPr>
        <w:rPr>
          <w:sz w:val="20"/>
          <w:szCs w:val="20"/>
        </w:rPr>
      </w:pPr>
      <w:r w:rsidRPr="00D05222">
        <w:rPr>
          <w:sz w:val="20"/>
          <w:szCs w:val="20"/>
        </w:rPr>
        <w:t>3. Osmanlılarda ilk denizcilik faaliyetleri ………………... Bey zamanında başlamıştır.</w:t>
      </w:r>
    </w:p>
    <w:p w:rsidR="00FE0F80" w:rsidRPr="00D05222" w:rsidRDefault="00FE0F80" w:rsidP="00F24A0C">
      <w:pPr>
        <w:rPr>
          <w:sz w:val="20"/>
          <w:szCs w:val="20"/>
        </w:rPr>
      </w:pPr>
      <w:r w:rsidRPr="00D05222">
        <w:rPr>
          <w:sz w:val="20"/>
          <w:szCs w:val="20"/>
        </w:rPr>
        <w:t>4. III. Selim tarafından kurulan orduya………………………………………. Ordusu denir.</w:t>
      </w:r>
    </w:p>
    <w:p w:rsidR="00FE0F80" w:rsidRPr="00D05222" w:rsidRDefault="00FE0F80" w:rsidP="00F24A0C">
      <w:pPr>
        <w:rPr>
          <w:sz w:val="20"/>
          <w:szCs w:val="20"/>
        </w:rPr>
      </w:pPr>
      <w:r w:rsidRPr="00D05222">
        <w:rPr>
          <w:sz w:val="20"/>
          <w:szCs w:val="20"/>
        </w:rPr>
        <w:t>5. ………………… adasının fethedilmesi, İnebahtı Deniz Savaşı'na neden olmuştur.</w:t>
      </w:r>
    </w:p>
    <w:p w:rsidR="00FE0F80" w:rsidRPr="00D05222" w:rsidRDefault="00FE0F80" w:rsidP="00F24A0C">
      <w:pPr>
        <w:rPr>
          <w:b/>
          <w:sz w:val="20"/>
          <w:szCs w:val="20"/>
          <w:u w:val="single"/>
        </w:rPr>
      </w:pPr>
      <w:r w:rsidRPr="00D05222">
        <w:rPr>
          <w:b/>
          <w:sz w:val="20"/>
          <w:szCs w:val="20"/>
          <w:u w:val="single"/>
        </w:rPr>
        <w:t>B. Aşağıdaki ifadelerden doğru olanlarının başına D ve yanlış olanların başına Y yazınız.(10 puan)</w:t>
      </w:r>
    </w:p>
    <w:p w:rsidR="00FE0F80" w:rsidRPr="00D05222" w:rsidRDefault="00FE0F80" w:rsidP="00F24A0C">
      <w:pPr>
        <w:rPr>
          <w:sz w:val="20"/>
          <w:szCs w:val="20"/>
        </w:rPr>
      </w:pPr>
      <w:r w:rsidRPr="00D05222">
        <w:rPr>
          <w:sz w:val="20"/>
          <w:szCs w:val="20"/>
        </w:rPr>
        <w:t>1.  (  )Amerika Kıtasını ilk kez Macellan keşfetmiştir.</w:t>
      </w:r>
    </w:p>
    <w:p w:rsidR="00FE0F80" w:rsidRPr="00D05222" w:rsidRDefault="00FE0F80" w:rsidP="00F24A0C">
      <w:pPr>
        <w:rPr>
          <w:sz w:val="20"/>
          <w:szCs w:val="20"/>
        </w:rPr>
      </w:pPr>
      <w:r w:rsidRPr="00D05222">
        <w:rPr>
          <w:sz w:val="20"/>
          <w:szCs w:val="20"/>
        </w:rPr>
        <w:t>2.  (  ) Coğrafi Keşifler Osmanlı Devleti’nin ekonomisini olumlu yönde etkilemiştir.</w:t>
      </w:r>
    </w:p>
    <w:p w:rsidR="00FE0F80" w:rsidRPr="00D05222" w:rsidRDefault="00FE0F80" w:rsidP="00F24A0C">
      <w:pPr>
        <w:rPr>
          <w:sz w:val="20"/>
          <w:szCs w:val="20"/>
        </w:rPr>
      </w:pPr>
      <w:r w:rsidRPr="00D05222">
        <w:rPr>
          <w:sz w:val="20"/>
          <w:szCs w:val="20"/>
        </w:rPr>
        <w:t>3.  (  ) Osmanlı deniz askerlerine “levend” denilirdi.</w:t>
      </w:r>
    </w:p>
    <w:p w:rsidR="00FE0F80" w:rsidRPr="00D05222" w:rsidRDefault="00FE0F80" w:rsidP="00F24A0C">
      <w:pPr>
        <w:rPr>
          <w:sz w:val="20"/>
          <w:szCs w:val="20"/>
        </w:rPr>
      </w:pPr>
      <w:r w:rsidRPr="00D05222">
        <w:rPr>
          <w:sz w:val="20"/>
          <w:szCs w:val="20"/>
        </w:rPr>
        <w:t>4. (  ) Kılıç Ali Reis, en ünlü Türk denizcisidir.</w:t>
      </w:r>
    </w:p>
    <w:p w:rsidR="00FE0F80" w:rsidRPr="00D05222" w:rsidRDefault="00FE0F80" w:rsidP="00F24A0C">
      <w:pPr>
        <w:rPr>
          <w:sz w:val="20"/>
          <w:szCs w:val="20"/>
        </w:rPr>
      </w:pPr>
      <w:r w:rsidRPr="00D05222">
        <w:rPr>
          <w:sz w:val="20"/>
          <w:szCs w:val="20"/>
        </w:rPr>
        <w:t>5.  (  )Lale Devri Kabakçı Mustafa İsyanı ile sona ermiştir.</w:t>
      </w:r>
    </w:p>
    <w:p w:rsidR="00FE0F80" w:rsidRPr="00D05222" w:rsidRDefault="00FE0F80" w:rsidP="00F24A0C">
      <w:pPr>
        <w:rPr>
          <w:sz w:val="20"/>
          <w:szCs w:val="20"/>
        </w:rPr>
      </w:pPr>
      <w:r w:rsidRPr="00D05222">
        <w:rPr>
          <w:sz w:val="20"/>
          <w:szCs w:val="20"/>
        </w:rPr>
        <w:t>6. (  ) Osmanlı Mehteri, Mozart ve Beethoven gibi Avrupa'nın önde gelen bestecilerine ilham kaynağı olmuştur.</w:t>
      </w:r>
    </w:p>
    <w:p w:rsidR="00FE0F80" w:rsidRPr="00D05222" w:rsidRDefault="00FE0F80" w:rsidP="00F24A0C">
      <w:pPr>
        <w:rPr>
          <w:sz w:val="20"/>
          <w:szCs w:val="20"/>
        </w:rPr>
      </w:pPr>
      <w:r w:rsidRPr="00D05222">
        <w:rPr>
          <w:sz w:val="20"/>
          <w:szCs w:val="20"/>
        </w:rPr>
        <w:t>7. (  ) Çin’den başlayarak İstanbul ve Karadeniz limanlarına ulaşan ticaret yolunun adı Kral Yoludur.</w:t>
      </w:r>
    </w:p>
    <w:p w:rsidR="00FE0F80" w:rsidRPr="00D05222" w:rsidRDefault="00FE0F80" w:rsidP="00F24A0C">
      <w:pPr>
        <w:rPr>
          <w:sz w:val="20"/>
          <w:szCs w:val="20"/>
        </w:rPr>
      </w:pPr>
      <w:r w:rsidRPr="00D05222">
        <w:rPr>
          <w:sz w:val="20"/>
          <w:szCs w:val="20"/>
        </w:rPr>
        <w:t>8. (  ) Türkler övünmeyi sevmeyen, alçakgönüllü bir millettir.</w:t>
      </w:r>
    </w:p>
    <w:p w:rsidR="00FE0F80" w:rsidRPr="00D05222" w:rsidRDefault="00FE0F80" w:rsidP="00F24A0C">
      <w:pPr>
        <w:rPr>
          <w:sz w:val="20"/>
          <w:szCs w:val="20"/>
        </w:rPr>
      </w:pPr>
      <w:r w:rsidRPr="00D05222">
        <w:rPr>
          <w:sz w:val="20"/>
          <w:szCs w:val="20"/>
        </w:rPr>
        <w:t>9. (  ) Buhar ilk önce kereste sanayisinde kullanılmıştır.</w:t>
      </w:r>
    </w:p>
    <w:p w:rsidR="00FE0F80" w:rsidRDefault="00FE0F80" w:rsidP="00F24A0C">
      <w:r w:rsidRPr="00D05222">
        <w:rPr>
          <w:sz w:val="20"/>
          <w:szCs w:val="20"/>
        </w:rPr>
        <w:t>10.(  ) Osmanlı Devleti'nin uzun süre varlığını sürdürmüş olması adaletli ve hoşgörülü bir yönetim uygulamasının sonucudur</w:t>
      </w:r>
      <w:r w:rsidRPr="00C57D18">
        <w:t>.</w:t>
      </w:r>
    </w:p>
    <w:p w:rsidR="00FE0F80" w:rsidRPr="00D05222" w:rsidRDefault="00FE0F80" w:rsidP="00F24A0C">
      <w:pPr>
        <w:rPr>
          <w:b/>
          <w:sz w:val="20"/>
          <w:szCs w:val="20"/>
          <w:u w:val="single"/>
        </w:rPr>
      </w:pPr>
      <w:r w:rsidRPr="00D05222">
        <w:rPr>
          <w:b/>
          <w:sz w:val="20"/>
          <w:szCs w:val="20"/>
          <w:u w:val="single"/>
        </w:rPr>
        <w:t>C. Aşağıda</w:t>
      </w:r>
      <w:r>
        <w:rPr>
          <w:b/>
          <w:sz w:val="20"/>
          <w:szCs w:val="20"/>
          <w:u w:val="single"/>
        </w:rPr>
        <w:t>ki soruları cevaplandırınız. (35</w:t>
      </w:r>
      <w:r w:rsidRPr="00D05222">
        <w:rPr>
          <w:b/>
          <w:sz w:val="20"/>
          <w:szCs w:val="20"/>
          <w:u w:val="single"/>
        </w:rPr>
        <w:t xml:space="preserve"> puan)</w:t>
      </w:r>
    </w:p>
    <w:p w:rsidR="00FE0F80" w:rsidRPr="00D05222" w:rsidRDefault="00FE0F80" w:rsidP="00F24A0C">
      <w:pPr>
        <w:rPr>
          <w:sz w:val="20"/>
          <w:szCs w:val="20"/>
        </w:rPr>
      </w:pPr>
      <w:r w:rsidRPr="00D05222">
        <w:rPr>
          <w:sz w:val="20"/>
          <w:szCs w:val="20"/>
        </w:rPr>
        <w:t>1. Tarım faaliyetlerini etkileyen faktörlerden beş tanesini yazınız.</w:t>
      </w:r>
      <w:r>
        <w:rPr>
          <w:sz w:val="20"/>
          <w:szCs w:val="20"/>
        </w:rPr>
        <w:t xml:space="preserve"> (10p)</w:t>
      </w:r>
    </w:p>
    <w:p w:rsidR="00FE0F80" w:rsidRPr="00D05222" w:rsidRDefault="00FE0F80" w:rsidP="00F24A0C">
      <w:pPr>
        <w:rPr>
          <w:sz w:val="20"/>
          <w:szCs w:val="20"/>
        </w:rPr>
      </w:pPr>
      <w:r w:rsidRPr="00D05222">
        <w:rPr>
          <w:sz w:val="20"/>
          <w:szCs w:val="20"/>
        </w:rPr>
        <w:t>1-                                                2-                                           3-                                  4-                                     5-</w:t>
      </w:r>
    </w:p>
    <w:p w:rsidR="00FE0F80" w:rsidRPr="00D05222" w:rsidRDefault="00FE0F80" w:rsidP="00F24A0C">
      <w:pPr>
        <w:rPr>
          <w:sz w:val="20"/>
          <w:szCs w:val="20"/>
        </w:rPr>
      </w:pPr>
      <w:r w:rsidRPr="00D05222">
        <w:rPr>
          <w:sz w:val="20"/>
          <w:szCs w:val="20"/>
        </w:rPr>
        <w:t xml:space="preserve">2. Coğrafi Keşiflerin sonuçlarından 5 tanesini yazınız. </w:t>
      </w:r>
      <w:r>
        <w:rPr>
          <w:sz w:val="20"/>
          <w:szCs w:val="20"/>
        </w:rPr>
        <w:t>(10p)</w:t>
      </w:r>
      <w:r w:rsidRPr="00D05222">
        <w:rPr>
          <w:sz w:val="20"/>
          <w:szCs w:val="20"/>
        </w:rPr>
        <w:t xml:space="preserve">  </w:t>
      </w:r>
    </w:p>
    <w:p w:rsidR="00FE0F80" w:rsidRPr="00D05222" w:rsidRDefault="00FE0F80" w:rsidP="00F24A0C">
      <w:pPr>
        <w:rPr>
          <w:sz w:val="20"/>
          <w:szCs w:val="20"/>
        </w:rPr>
      </w:pPr>
      <w:r w:rsidRPr="00D05222">
        <w:rPr>
          <w:sz w:val="20"/>
          <w:szCs w:val="20"/>
        </w:rPr>
        <w:t>1-_________________________________          2-_________________________________</w:t>
      </w:r>
    </w:p>
    <w:p w:rsidR="00FE0F80" w:rsidRPr="00D05222" w:rsidRDefault="00FE0F80" w:rsidP="00F24A0C">
      <w:pPr>
        <w:rPr>
          <w:sz w:val="20"/>
          <w:szCs w:val="20"/>
        </w:rPr>
      </w:pPr>
      <w:r w:rsidRPr="00D05222">
        <w:rPr>
          <w:sz w:val="20"/>
          <w:szCs w:val="20"/>
        </w:rPr>
        <w:t>3-_________________________________          4-_________________________________</w:t>
      </w:r>
    </w:p>
    <w:p w:rsidR="00FE0F80" w:rsidRPr="00D05222" w:rsidRDefault="00FE0F80" w:rsidP="00F24A0C">
      <w:pPr>
        <w:rPr>
          <w:sz w:val="20"/>
          <w:szCs w:val="20"/>
        </w:rPr>
      </w:pPr>
      <w:r w:rsidRPr="00D05222">
        <w:rPr>
          <w:sz w:val="20"/>
          <w:szCs w:val="20"/>
        </w:rPr>
        <w:t xml:space="preserve">5-__________________________________________________________________________    </w:t>
      </w:r>
    </w:p>
    <w:p w:rsidR="00FE0F80" w:rsidRPr="00D05222" w:rsidRDefault="00FE0F80" w:rsidP="00F24A0C">
      <w:pPr>
        <w:rPr>
          <w:sz w:val="20"/>
          <w:szCs w:val="20"/>
        </w:rPr>
      </w:pPr>
      <w:r w:rsidRPr="00D05222">
        <w:rPr>
          <w:sz w:val="20"/>
          <w:szCs w:val="20"/>
        </w:rPr>
        <w:t>3.  Osmanlıda dirlikler yıllık gelirine göre kaça ayrılmaktadır. Kısaca açıklayınız.</w:t>
      </w:r>
      <w:r>
        <w:rPr>
          <w:sz w:val="20"/>
          <w:szCs w:val="20"/>
        </w:rPr>
        <w:t>(15p)</w:t>
      </w:r>
    </w:p>
    <w:p w:rsidR="00FE0F80" w:rsidRDefault="00FE0F80" w:rsidP="00F24A0C"/>
    <w:p w:rsidR="00FE0F80" w:rsidRDefault="00FE0F80" w:rsidP="00F24A0C"/>
    <w:p w:rsidR="00FE0F80" w:rsidRDefault="00FE0F80" w:rsidP="00F24A0C"/>
    <w:p w:rsidR="00FE0F80" w:rsidRDefault="00FE0F80" w:rsidP="00F24A0C">
      <w:pPr>
        <w:sectPr w:rsidR="00FE0F80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FE0F80" w:rsidRDefault="00FE0F80" w:rsidP="00F24A0C">
      <w:pPr>
        <w:rPr>
          <w:b/>
          <w:u w:val="single"/>
        </w:rPr>
      </w:pPr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3" o:spid="_x0000_s1027" type="#_x0000_t75" style="position:absolute;margin-left:10pt;margin-top:34.55pt;width:171pt;height:120.25pt;z-index:251659264;visibility:visible">
            <v:imagedata r:id="rId5" o:title="" cropbottom="6880f" gain="1.25" blacklevel="-1311f"/>
          </v:shape>
        </w:pict>
      </w:r>
      <w:r w:rsidRPr="00D05222">
        <w:rPr>
          <w:b/>
          <w:u w:val="single"/>
        </w:rPr>
        <w:t>D. Aşağıdaki çoktan seçmeli sorular</w:t>
      </w:r>
      <w:r>
        <w:rPr>
          <w:b/>
          <w:u w:val="single"/>
        </w:rPr>
        <w:t xml:space="preserve">ı cevaplayınız. (45 </w:t>
      </w:r>
      <w:r w:rsidRPr="00D05222">
        <w:rPr>
          <w:b/>
          <w:u w:val="single"/>
        </w:rPr>
        <w:t xml:space="preserve">puan) </w:t>
      </w:r>
    </w:p>
    <w:p w:rsidR="00FE0F80" w:rsidRPr="00D05222" w:rsidRDefault="00FE0F80" w:rsidP="00D05222">
      <w:pPr>
        <w:rPr>
          <w:b/>
          <w:u w:val="single"/>
        </w:rPr>
      </w:pPr>
      <w:r>
        <w:t>1.</w:t>
      </w:r>
      <w:r w:rsidRPr="00D05222">
        <w:rPr>
          <w:b/>
          <w:u w:val="single"/>
        </w:rPr>
        <w:t xml:space="preserve"> </w:t>
      </w:r>
    </w:p>
    <w:p w:rsidR="00FE0F80" w:rsidRPr="00D05222" w:rsidRDefault="00FE0F80" w:rsidP="00D05222">
      <w:pPr>
        <w:rPr>
          <w:b/>
          <w:u w:val="single"/>
        </w:rPr>
      </w:pPr>
    </w:p>
    <w:p w:rsidR="00FE0F80" w:rsidRPr="00D05222" w:rsidRDefault="00FE0F80" w:rsidP="00D05222">
      <w:pPr>
        <w:rPr>
          <w:b/>
          <w:u w:val="single"/>
        </w:rPr>
      </w:pPr>
    </w:p>
    <w:p w:rsidR="00FE0F80" w:rsidRPr="00D05222" w:rsidRDefault="00FE0F80" w:rsidP="00D05222">
      <w:pPr>
        <w:rPr>
          <w:b/>
          <w:u w:val="single"/>
        </w:rPr>
      </w:pPr>
    </w:p>
    <w:p w:rsidR="00FE0F80" w:rsidRDefault="00FE0F80" w:rsidP="00D05222">
      <w:pPr>
        <w:rPr>
          <w:b/>
          <w:u w:val="single"/>
        </w:rPr>
      </w:pPr>
    </w:p>
    <w:p w:rsidR="00FE0F80" w:rsidRPr="00D05222" w:rsidRDefault="00FE0F80" w:rsidP="00D05222">
      <w:pPr>
        <w:rPr>
          <w:b/>
          <w:sz w:val="20"/>
          <w:szCs w:val="20"/>
        </w:rPr>
      </w:pPr>
      <w:r w:rsidRPr="00D05222">
        <w:rPr>
          <w:b/>
          <w:sz w:val="20"/>
          <w:szCs w:val="20"/>
        </w:rPr>
        <w:t>Portekizli gemicilerin bu sözlerine bakarak Coğrafi Keşiflerin aşağıdakilerden hangisine katkıda bulunduğu savunulabilir?</w:t>
      </w:r>
    </w:p>
    <w:p w:rsidR="00FE0F80" w:rsidRPr="00D05222" w:rsidRDefault="00FE0F80" w:rsidP="00D05222">
      <w:pPr>
        <w:rPr>
          <w:sz w:val="20"/>
          <w:szCs w:val="20"/>
        </w:rPr>
      </w:pPr>
      <w:r w:rsidRPr="00D05222">
        <w:rPr>
          <w:sz w:val="20"/>
          <w:szCs w:val="20"/>
        </w:rPr>
        <w:t>a) Bilimsel gerçeklerin anlaşılmasına</w:t>
      </w:r>
    </w:p>
    <w:p w:rsidR="00FE0F80" w:rsidRPr="00D05222" w:rsidRDefault="00FE0F80" w:rsidP="00D05222">
      <w:pPr>
        <w:rPr>
          <w:sz w:val="20"/>
          <w:szCs w:val="20"/>
        </w:rPr>
      </w:pPr>
      <w:r w:rsidRPr="00D05222">
        <w:rPr>
          <w:sz w:val="20"/>
          <w:szCs w:val="20"/>
        </w:rPr>
        <w:t>b) Yeni gezegenlerin bulunmasına</w:t>
      </w:r>
    </w:p>
    <w:p w:rsidR="00FE0F80" w:rsidRPr="00D05222" w:rsidRDefault="00FE0F80" w:rsidP="00D05222">
      <w:pPr>
        <w:rPr>
          <w:sz w:val="20"/>
          <w:szCs w:val="20"/>
        </w:rPr>
      </w:pPr>
      <w:r w:rsidRPr="00D05222">
        <w:rPr>
          <w:sz w:val="20"/>
          <w:szCs w:val="20"/>
        </w:rPr>
        <w:t>c) Avrupalıların zenginleşmesine</w:t>
      </w:r>
    </w:p>
    <w:p w:rsidR="00FE0F80" w:rsidRDefault="00FE0F80" w:rsidP="00D05222">
      <w:pPr>
        <w:rPr>
          <w:sz w:val="20"/>
          <w:szCs w:val="20"/>
        </w:rPr>
      </w:pPr>
      <w:r w:rsidRPr="00D05222">
        <w:rPr>
          <w:sz w:val="20"/>
          <w:szCs w:val="20"/>
        </w:rPr>
        <w:t xml:space="preserve">d) Avrupa'daki savaşların sona ermesine    </w:t>
      </w:r>
    </w:p>
    <w:p w:rsidR="00FE0F80" w:rsidRPr="00D05222" w:rsidRDefault="00FE0F80" w:rsidP="00D05222">
      <w:pPr>
        <w:rPr>
          <w:sz w:val="20"/>
          <w:szCs w:val="20"/>
        </w:rPr>
      </w:pPr>
      <w:r>
        <w:rPr>
          <w:sz w:val="20"/>
          <w:szCs w:val="20"/>
        </w:rPr>
        <w:t>2.</w:t>
      </w:r>
      <w:r w:rsidRPr="00D05222">
        <w:rPr>
          <w:sz w:val="20"/>
          <w:szCs w:val="20"/>
        </w:rPr>
        <w:t xml:space="preserve">       Türkiye'de dağlık alanların fazla olduğu bölgelerde nüfus yoğunluğu azdır.</w:t>
      </w:r>
    </w:p>
    <w:p w:rsidR="00FE0F80" w:rsidRDefault="00FE0F80" w:rsidP="00D05222">
      <w:pPr>
        <w:rPr>
          <w:sz w:val="20"/>
          <w:szCs w:val="20"/>
        </w:rPr>
      </w:pPr>
      <w:r w:rsidRPr="003210AF">
        <w:rPr>
          <w:noProof/>
          <w:sz w:val="20"/>
          <w:szCs w:val="20"/>
          <w:lang w:eastAsia="tr-TR"/>
        </w:rPr>
        <w:pict>
          <v:shape id="Resim 5" o:spid="_x0000_i1025" type="#_x0000_t75" style="width:174pt;height:95.25pt;visibility:visible">
            <v:imagedata r:id="rId6" o:title=""/>
          </v:shape>
        </w:pict>
      </w:r>
    </w:p>
    <w:p w:rsidR="00FE0F80" w:rsidRPr="00442EA7" w:rsidRDefault="00FE0F80" w:rsidP="00D05222">
      <w:pPr>
        <w:rPr>
          <w:b/>
          <w:sz w:val="20"/>
          <w:szCs w:val="20"/>
        </w:rPr>
      </w:pPr>
      <w:r>
        <w:rPr>
          <w:noProof/>
          <w:lang w:eastAsia="tr-TR"/>
        </w:rPr>
        <w:pict>
          <v:shape id="Resim 4" o:spid="_x0000_s1028" type="#_x0000_t75" style="position:absolute;margin-left:211.35pt;margin-top:373.95pt;width:172.9pt;height:94.45pt;z-index:251660288;visibility:visible">
            <v:imagedata r:id="rId7" o:title="" gain="1.25" blacklevel="-1311f"/>
          </v:shape>
        </w:pict>
      </w:r>
      <w:r w:rsidRPr="00442EA7">
        <w:rPr>
          <w:b/>
          <w:sz w:val="20"/>
          <w:szCs w:val="20"/>
        </w:rPr>
        <w:t>Haritaya göre, aşağıdaki yerlerin hangisinde nüfus yoğunluğunun az olması dağlık alanların varlığına bağlanamaz?</w:t>
      </w:r>
    </w:p>
    <w:p w:rsidR="00FE0F80" w:rsidRPr="00442EA7" w:rsidRDefault="00FE0F80" w:rsidP="00442EA7">
      <w:pPr>
        <w:rPr>
          <w:sz w:val="16"/>
          <w:szCs w:val="16"/>
        </w:rPr>
      </w:pPr>
      <w:r w:rsidRPr="00442EA7">
        <w:rPr>
          <w:sz w:val="16"/>
          <w:szCs w:val="16"/>
        </w:rPr>
        <w:t xml:space="preserve">a) Güney Ege                             b) Kuzeydoğu   Anadolu                                         </w:t>
      </w:r>
    </w:p>
    <w:p w:rsidR="00FE0F80" w:rsidRPr="00442EA7" w:rsidRDefault="00FE0F80" w:rsidP="00442EA7">
      <w:pPr>
        <w:rPr>
          <w:sz w:val="16"/>
          <w:szCs w:val="16"/>
        </w:rPr>
      </w:pPr>
      <w:r w:rsidRPr="00442EA7">
        <w:rPr>
          <w:sz w:val="16"/>
          <w:szCs w:val="16"/>
        </w:rPr>
        <w:t xml:space="preserve">c) Tuz Gölü'nün çevresi             d) Van Gölü'nün </w:t>
      </w:r>
      <w:r>
        <w:rPr>
          <w:sz w:val="16"/>
          <w:szCs w:val="16"/>
        </w:rPr>
        <w:t xml:space="preserve"> </w:t>
      </w:r>
      <w:r w:rsidRPr="00442EA7">
        <w:rPr>
          <w:sz w:val="16"/>
          <w:szCs w:val="16"/>
        </w:rPr>
        <w:t xml:space="preserve">  çevresi</w:t>
      </w:r>
    </w:p>
    <w:p w:rsidR="00FE0F80" w:rsidRPr="00D05222" w:rsidRDefault="00FE0F80" w:rsidP="00D05222">
      <w:pPr>
        <w:rPr>
          <w:sz w:val="20"/>
          <w:szCs w:val="20"/>
        </w:rPr>
      </w:pPr>
      <w:r>
        <w:rPr>
          <w:sz w:val="20"/>
          <w:szCs w:val="20"/>
        </w:rPr>
        <w:t>3.</w:t>
      </w:r>
      <w:r w:rsidRPr="00D05222">
        <w:rPr>
          <w:sz w:val="20"/>
          <w:szCs w:val="20"/>
        </w:rPr>
        <w:t xml:space="preserve">  I. Savaşlarda elde edilen başarıların azalması</w:t>
      </w:r>
    </w:p>
    <w:p w:rsidR="00FE0F80" w:rsidRPr="00D05222" w:rsidRDefault="00FE0F80" w:rsidP="00D05222">
      <w:pPr>
        <w:rPr>
          <w:sz w:val="20"/>
          <w:szCs w:val="20"/>
        </w:rPr>
      </w:pPr>
      <w:r w:rsidRPr="00D05222">
        <w:rPr>
          <w:sz w:val="20"/>
          <w:szCs w:val="20"/>
        </w:rPr>
        <w:t xml:space="preserve">          II. Devletin yeniçeri maaşlarını ödeyemez hale gelmesi</w:t>
      </w:r>
    </w:p>
    <w:p w:rsidR="00FE0F80" w:rsidRPr="00D05222" w:rsidRDefault="00FE0F80" w:rsidP="00D05222">
      <w:pPr>
        <w:rPr>
          <w:sz w:val="20"/>
          <w:szCs w:val="20"/>
        </w:rPr>
      </w:pPr>
      <w:r w:rsidRPr="00D05222">
        <w:rPr>
          <w:sz w:val="20"/>
          <w:szCs w:val="20"/>
        </w:rPr>
        <w:t xml:space="preserve">          III. İstanbul’da ve Anadolu’da sık sık isyanların çıkması</w:t>
      </w:r>
    </w:p>
    <w:p w:rsidR="00FE0F80" w:rsidRDefault="00FE0F80" w:rsidP="00D05222">
      <w:pPr>
        <w:rPr>
          <w:sz w:val="20"/>
          <w:szCs w:val="20"/>
        </w:rPr>
      </w:pPr>
      <w:r w:rsidRPr="00D05222">
        <w:rPr>
          <w:sz w:val="20"/>
          <w:szCs w:val="20"/>
        </w:rPr>
        <w:t xml:space="preserve">          IV. Hükümdarlık hakkın</w:t>
      </w:r>
      <w:r>
        <w:rPr>
          <w:sz w:val="20"/>
          <w:szCs w:val="20"/>
        </w:rPr>
        <w:t>ın en yaşlı şehzadeye tanınması</w:t>
      </w:r>
    </w:p>
    <w:p w:rsidR="00FE0F80" w:rsidRDefault="00FE0F80" w:rsidP="00D05222">
      <w:pPr>
        <w:rPr>
          <w:b/>
          <w:sz w:val="20"/>
          <w:szCs w:val="20"/>
        </w:rPr>
      </w:pPr>
      <w:r w:rsidRPr="00442EA7">
        <w:rPr>
          <w:b/>
          <w:sz w:val="20"/>
          <w:szCs w:val="20"/>
        </w:rPr>
        <w:t>17. yüzyılda Osmanlı Devleti'nde meydana gelen yukarıdaki olaylardan hangisi devletin eski</w:t>
      </w:r>
      <w:r>
        <w:rPr>
          <w:b/>
          <w:sz w:val="20"/>
          <w:szCs w:val="20"/>
        </w:rPr>
        <w:t xml:space="preserve"> gücünü kaybettiğini göstermez?</w:t>
      </w:r>
    </w:p>
    <w:p w:rsidR="00FE0F80" w:rsidRDefault="00FE0F80" w:rsidP="00D05222">
      <w:pPr>
        <w:rPr>
          <w:sz w:val="20"/>
          <w:szCs w:val="20"/>
        </w:rPr>
      </w:pPr>
      <w:r w:rsidRPr="00D05222">
        <w:rPr>
          <w:sz w:val="20"/>
          <w:szCs w:val="20"/>
        </w:rPr>
        <w:t>a) I                     b) II                   c) III                  d) IV</w:t>
      </w:r>
    </w:p>
    <w:p w:rsidR="00FE0F80" w:rsidRDefault="00FE0F80" w:rsidP="00D05222">
      <w:pPr>
        <w:rPr>
          <w:sz w:val="20"/>
          <w:szCs w:val="20"/>
        </w:rPr>
      </w:pPr>
    </w:p>
    <w:p w:rsidR="00FE0F80" w:rsidRDefault="00FE0F80" w:rsidP="00D05222">
      <w:pPr>
        <w:rPr>
          <w:sz w:val="20"/>
          <w:szCs w:val="20"/>
        </w:rPr>
      </w:pPr>
      <w:r>
        <w:rPr>
          <w:sz w:val="20"/>
          <w:szCs w:val="20"/>
        </w:rPr>
        <w:t>4.</w:t>
      </w:r>
    </w:p>
    <w:p w:rsidR="00FE0F80" w:rsidRDefault="00FE0F80" w:rsidP="00D05222">
      <w:pPr>
        <w:rPr>
          <w:noProof/>
          <w:sz w:val="20"/>
          <w:szCs w:val="20"/>
          <w:lang w:eastAsia="tr-TR"/>
        </w:rPr>
      </w:pPr>
      <w:r w:rsidRPr="00442EA7">
        <w:rPr>
          <w:noProof/>
          <w:sz w:val="20"/>
          <w:szCs w:val="20"/>
          <w:lang w:eastAsia="tr-TR"/>
        </w:rPr>
        <w:t xml:space="preserve"> </w:t>
      </w:r>
      <w:r w:rsidRPr="003210AF">
        <w:rPr>
          <w:noProof/>
          <w:sz w:val="20"/>
          <w:szCs w:val="20"/>
          <w:lang w:eastAsia="tr-TR"/>
        </w:rPr>
        <w:pict>
          <v:shape id="Resim 6" o:spid="_x0000_i1026" type="#_x0000_t75" style="width:185.25pt;height:162.75pt;visibility:visible">
            <v:imagedata r:id="rId8" o:title=""/>
          </v:shape>
        </w:pict>
      </w:r>
    </w:p>
    <w:p w:rsidR="00FE0F80" w:rsidRDefault="00FE0F80" w:rsidP="00D05222">
      <w:pPr>
        <w:rPr>
          <w:noProof/>
          <w:sz w:val="20"/>
          <w:szCs w:val="20"/>
          <w:lang w:eastAsia="tr-TR"/>
        </w:rPr>
      </w:pPr>
      <w:r>
        <w:rPr>
          <w:noProof/>
          <w:sz w:val="20"/>
          <w:szCs w:val="20"/>
          <w:lang w:eastAsia="tr-TR"/>
        </w:rPr>
        <w:t>5.</w:t>
      </w:r>
    </w:p>
    <w:p w:rsidR="00FE0F80" w:rsidRDefault="00FE0F80" w:rsidP="00D05222">
      <w:pPr>
        <w:rPr>
          <w:sz w:val="20"/>
          <w:szCs w:val="20"/>
        </w:rPr>
      </w:pPr>
      <w:r w:rsidRPr="003210AF">
        <w:rPr>
          <w:noProof/>
          <w:sz w:val="20"/>
          <w:szCs w:val="20"/>
          <w:lang w:eastAsia="tr-TR"/>
        </w:rPr>
        <w:pict>
          <v:shape id="Resim 7" o:spid="_x0000_i1027" type="#_x0000_t75" style="width:187.5pt;height:219pt;visibility:visible">
            <v:imagedata r:id="rId9" o:title=""/>
          </v:shape>
        </w:pict>
      </w:r>
    </w:p>
    <w:p w:rsidR="00FE0F80" w:rsidRDefault="00FE0F80" w:rsidP="00D05222">
      <w:pPr>
        <w:rPr>
          <w:sz w:val="20"/>
          <w:szCs w:val="20"/>
        </w:rPr>
      </w:pPr>
      <w:r>
        <w:rPr>
          <w:sz w:val="20"/>
          <w:szCs w:val="20"/>
        </w:rPr>
        <w:t>6.</w:t>
      </w:r>
    </w:p>
    <w:p w:rsidR="00FE0F80" w:rsidRDefault="00FE0F80" w:rsidP="00D05222">
      <w:pPr>
        <w:rPr>
          <w:sz w:val="20"/>
          <w:szCs w:val="20"/>
        </w:rPr>
      </w:pPr>
      <w:r w:rsidRPr="003210AF">
        <w:rPr>
          <w:noProof/>
          <w:sz w:val="20"/>
          <w:szCs w:val="20"/>
          <w:lang w:eastAsia="tr-TR"/>
        </w:rPr>
        <w:pict>
          <v:shape id="Resim 8" o:spid="_x0000_i1028" type="#_x0000_t75" style="width:189.75pt;height:120.75pt;visibility:visible">
            <v:imagedata r:id="rId10" o:title=""/>
          </v:shape>
        </w:pict>
      </w:r>
    </w:p>
    <w:p w:rsidR="00FE0F80" w:rsidRDefault="00FE0F80" w:rsidP="00D05222">
      <w:pPr>
        <w:rPr>
          <w:sz w:val="20"/>
          <w:szCs w:val="20"/>
        </w:rPr>
      </w:pPr>
      <w:r>
        <w:rPr>
          <w:sz w:val="20"/>
          <w:szCs w:val="20"/>
        </w:rPr>
        <w:t>7.</w:t>
      </w:r>
    </w:p>
    <w:p w:rsidR="00FE0F80" w:rsidRDefault="00FE0F80" w:rsidP="00D05222">
      <w:pPr>
        <w:rPr>
          <w:sz w:val="20"/>
          <w:szCs w:val="20"/>
        </w:rPr>
      </w:pPr>
      <w:r w:rsidRPr="003210AF">
        <w:rPr>
          <w:noProof/>
          <w:sz w:val="20"/>
          <w:szCs w:val="20"/>
          <w:lang w:eastAsia="tr-TR"/>
        </w:rPr>
        <w:pict>
          <v:shape id="Resim 9" o:spid="_x0000_i1029" type="#_x0000_t75" style="width:159.75pt;height:124.5pt;visibility:visible">
            <v:imagedata r:id="rId11" o:title=""/>
          </v:shape>
        </w:pict>
      </w:r>
    </w:p>
    <w:p w:rsidR="00FE0F80" w:rsidRDefault="00FE0F80" w:rsidP="00D05222">
      <w:pPr>
        <w:rPr>
          <w:sz w:val="20"/>
          <w:szCs w:val="20"/>
        </w:rPr>
      </w:pPr>
      <w:r>
        <w:rPr>
          <w:sz w:val="20"/>
          <w:szCs w:val="20"/>
        </w:rPr>
        <w:t>8.</w:t>
      </w:r>
      <w:r w:rsidRPr="003210AF">
        <w:rPr>
          <w:noProof/>
          <w:sz w:val="20"/>
          <w:szCs w:val="20"/>
          <w:lang w:eastAsia="tr-TR"/>
        </w:rPr>
        <w:pict>
          <v:shape id="Resim 10" o:spid="_x0000_i1030" type="#_x0000_t75" style="width:222pt;height:127.5pt;visibility:visible">
            <v:imagedata r:id="rId12" o:title=""/>
          </v:shape>
        </w:pict>
      </w:r>
    </w:p>
    <w:p w:rsidR="00FE0F80" w:rsidRPr="00442EA7" w:rsidRDefault="00FE0F80" w:rsidP="00442EA7">
      <w:pPr>
        <w:rPr>
          <w:rFonts w:ascii="Times New Roman" w:eastAsia="Batang" w:hAnsi="Times New Roman"/>
          <w:sz w:val="24"/>
          <w:szCs w:val="24"/>
          <w:lang w:eastAsia="ko-KR"/>
        </w:rPr>
      </w:pPr>
      <w:r>
        <w:rPr>
          <w:noProof/>
          <w:lang w:eastAsia="tr-TR"/>
        </w:rPr>
        <w:pict>
          <v:shape id="Resim 11" o:spid="_x0000_s1029" type="#_x0000_t75" style="position:absolute;margin-left:18pt;margin-top:.65pt;width:171pt;height:136.3pt;z-index:251661312;visibility:visible">
            <v:imagedata r:id="rId13" o:title="" croptop="1943f" gain="1.25"/>
          </v:shape>
        </w:pict>
      </w:r>
      <w:r>
        <w:rPr>
          <w:sz w:val="20"/>
          <w:szCs w:val="20"/>
        </w:rPr>
        <w:t>9.</w:t>
      </w:r>
      <w:r w:rsidRPr="00442EA7">
        <w:rPr>
          <w:rFonts w:ascii="Times New Roman" w:eastAsia="Batang" w:hAnsi="Times New Roman"/>
          <w:sz w:val="24"/>
          <w:szCs w:val="24"/>
          <w:lang w:eastAsia="ko-KR"/>
        </w:rPr>
        <w:t xml:space="preserve"> </w:t>
      </w:r>
    </w:p>
    <w:p w:rsidR="00FE0F80" w:rsidRPr="00442EA7" w:rsidRDefault="00FE0F80" w:rsidP="00442EA7">
      <w:pPr>
        <w:spacing w:after="0" w:line="240" w:lineRule="auto"/>
        <w:rPr>
          <w:rFonts w:ascii="Times New Roman" w:eastAsia="Batang" w:hAnsi="Times New Roman"/>
          <w:sz w:val="24"/>
          <w:szCs w:val="24"/>
          <w:lang w:eastAsia="ko-KR"/>
        </w:rPr>
      </w:pPr>
    </w:p>
    <w:p w:rsidR="00FE0F80" w:rsidRPr="00442EA7" w:rsidRDefault="00FE0F80" w:rsidP="00442EA7">
      <w:pPr>
        <w:spacing w:after="0" w:line="240" w:lineRule="auto"/>
        <w:rPr>
          <w:rFonts w:ascii="Times New Roman" w:eastAsia="Batang" w:hAnsi="Times New Roman"/>
          <w:sz w:val="24"/>
          <w:szCs w:val="24"/>
          <w:lang w:eastAsia="ko-KR"/>
        </w:rPr>
      </w:pPr>
    </w:p>
    <w:p w:rsidR="00FE0F80" w:rsidRPr="00442EA7" w:rsidRDefault="00FE0F80" w:rsidP="00442EA7">
      <w:pPr>
        <w:spacing w:after="0" w:line="240" w:lineRule="auto"/>
        <w:rPr>
          <w:rFonts w:ascii="Times New Roman" w:eastAsia="Batang" w:hAnsi="Times New Roman"/>
          <w:sz w:val="24"/>
          <w:szCs w:val="24"/>
          <w:lang w:eastAsia="ko-KR"/>
        </w:rPr>
      </w:pPr>
    </w:p>
    <w:p w:rsidR="00FE0F80" w:rsidRPr="00442EA7" w:rsidRDefault="00FE0F80" w:rsidP="00442EA7">
      <w:pPr>
        <w:spacing w:after="0" w:line="240" w:lineRule="auto"/>
        <w:rPr>
          <w:rFonts w:ascii="Times New Roman" w:eastAsia="Batang" w:hAnsi="Times New Roman"/>
          <w:sz w:val="24"/>
          <w:szCs w:val="24"/>
          <w:lang w:eastAsia="ko-KR"/>
        </w:rPr>
      </w:pPr>
    </w:p>
    <w:p w:rsidR="00FE0F80" w:rsidRPr="00442EA7" w:rsidRDefault="00FE0F80" w:rsidP="00442EA7">
      <w:pPr>
        <w:spacing w:after="0" w:line="240" w:lineRule="auto"/>
        <w:rPr>
          <w:rFonts w:ascii="Times New Roman" w:eastAsia="Batang" w:hAnsi="Times New Roman"/>
          <w:sz w:val="24"/>
          <w:szCs w:val="24"/>
          <w:lang w:eastAsia="ko-KR"/>
        </w:rPr>
      </w:pPr>
    </w:p>
    <w:p w:rsidR="00FE0F80" w:rsidRPr="00442EA7" w:rsidRDefault="00FE0F80" w:rsidP="00442EA7">
      <w:pPr>
        <w:spacing w:after="0" w:line="240" w:lineRule="auto"/>
        <w:rPr>
          <w:rFonts w:ascii="Times New Roman" w:eastAsia="Batang" w:hAnsi="Times New Roman"/>
          <w:sz w:val="24"/>
          <w:szCs w:val="24"/>
          <w:lang w:eastAsia="ko-KR"/>
        </w:rPr>
      </w:pPr>
    </w:p>
    <w:p w:rsidR="00FE0F80" w:rsidRPr="00442EA7" w:rsidRDefault="00FE0F80" w:rsidP="00442EA7">
      <w:pPr>
        <w:spacing w:after="0" w:line="240" w:lineRule="auto"/>
        <w:rPr>
          <w:rFonts w:ascii="Times New Roman" w:eastAsia="Batang" w:hAnsi="Times New Roman"/>
          <w:sz w:val="24"/>
          <w:szCs w:val="24"/>
          <w:lang w:eastAsia="ko-KR"/>
        </w:rPr>
      </w:pPr>
    </w:p>
    <w:p w:rsidR="00FE0F80" w:rsidRPr="00442EA7" w:rsidRDefault="00FE0F80" w:rsidP="00442EA7">
      <w:pPr>
        <w:spacing w:after="0" w:line="240" w:lineRule="auto"/>
        <w:rPr>
          <w:rFonts w:ascii="Times New Roman" w:eastAsia="Batang" w:hAnsi="Times New Roman"/>
          <w:sz w:val="24"/>
          <w:szCs w:val="24"/>
          <w:lang w:eastAsia="ko-KR"/>
        </w:rPr>
      </w:pPr>
    </w:p>
    <w:p w:rsidR="00FE0F80" w:rsidRDefault="00FE0F80" w:rsidP="00442EA7">
      <w:pPr>
        <w:autoSpaceDE w:val="0"/>
        <w:autoSpaceDN w:val="0"/>
        <w:adjustRightInd w:val="0"/>
        <w:spacing w:after="0" w:line="240" w:lineRule="auto"/>
        <w:rPr>
          <w:rFonts w:ascii="Times New Roman" w:eastAsia="Batang" w:hAnsi="Times New Roman"/>
          <w:sz w:val="24"/>
          <w:szCs w:val="24"/>
          <w:lang w:eastAsia="ko-KR"/>
        </w:rPr>
      </w:pPr>
    </w:p>
    <w:p w:rsidR="00FE0F80" w:rsidRPr="00442EA7" w:rsidRDefault="00FE0F80" w:rsidP="00442EA7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sz w:val="18"/>
          <w:szCs w:val="18"/>
          <w:lang w:eastAsia="ko-KR"/>
        </w:rPr>
      </w:pPr>
      <w:r w:rsidRPr="00442EA7">
        <w:rPr>
          <w:rFonts w:ascii="Arial" w:eastAsia="Batang" w:hAnsi="Arial" w:cs="Arial"/>
          <w:sz w:val="18"/>
          <w:szCs w:val="18"/>
          <w:lang w:eastAsia="ko-KR"/>
        </w:rPr>
        <w:t>Kavram haritasında aşağıdakilerden hangisinin sonuçları verilmiştir?</w:t>
      </w:r>
    </w:p>
    <w:p w:rsidR="00FE0F80" w:rsidRPr="00442EA7" w:rsidRDefault="00FE0F80" w:rsidP="00442EA7">
      <w:pPr>
        <w:autoSpaceDE w:val="0"/>
        <w:autoSpaceDN w:val="0"/>
        <w:adjustRightInd w:val="0"/>
        <w:spacing w:after="0" w:line="240" w:lineRule="auto"/>
        <w:jc w:val="right"/>
        <w:rPr>
          <w:rFonts w:ascii="Arial" w:eastAsia="Batang" w:hAnsi="Arial" w:cs="Arial"/>
          <w:b/>
          <w:bCs/>
          <w:sz w:val="4"/>
          <w:szCs w:val="4"/>
          <w:lang w:eastAsia="ko-KR"/>
        </w:rPr>
      </w:pPr>
    </w:p>
    <w:p w:rsidR="00FE0F80" w:rsidRPr="00442EA7" w:rsidRDefault="00FE0F80" w:rsidP="00442EA7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  <w:r w:rsidRPr="00442EA7">
        <w:rPr>
          <w:rFonts w:ascii="Arial" w:eastAsia="Batang" w:hAnsi="Arial" w:cs="Arial"/>
          <w:bCs/>
          <w:sz w:val="18"/>
          <w:szCs w:val="18"/>
          <w:lang w:eastAsia="ko-KR"/>
        </w:rPr>
        <w:t>a) Kıbrıs'ın Fethi                    b) İnebahtı Deniz Savaşı</w:t>
      </w:r>
    </w:p>
    <w:p w:rsidR="00FE0F80" w:rsidRDefault="00FE0F80" w:rsidP="00442EA7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  <w:r w:rsidRPr="00442EA7">
        <w:rPr>
          <w:rFonts w:ascii="Arial" w:eastAsia="Batang" w:hAnsi="Arial" w:cs="Arial"/>
          <w:bCs/>
          <w:sz w:val="18"/>
          <w:szCs w:val="18"/>
          <w:lang w:eastAsia="ko-KR"/>
        </w:rPr>
        <w:t>c) Preveze Deniz Savaşı        d) Malta Seferi</w:t>
      </w:r>
    </w:p>
    <w:p w:rsidR="00FE0F80" w:rsidRDefault="00FE0F80" w:rsidP="00442EA7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</w:p>
    <w:p w:rsidR="00FE0F80" w:rsidRPr="00442EA7" w:rsidRDefault="00FE0F80" w:rsidP="00442EA7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  <w:r>
        <w:rPr>
          <w:rFonts w:ascii="Arial" w:eastAsia="Batang" w:hAnsi="Arial" w:cs="Arial"/>
          <w:bCs/>
          <w:sz w:val="18"/>
          <w:szCs w:val="18"/>
          <w:lang w:eastAsia="ko-KR"/>
        </w:rPr>
        <w:t>10.</w:t>
      </w:r>
      <w:r w:rsidRPr="00442EA7">
        <w:rPr>
          <w:rFonts w:ascii="Arial" w:eastAsia="Batang" w:hAnsi="Arial" w:cs="Arial"/>
          <w:bCs/>
          <w:sz w:val="18"/>
          <w:szCs w:val="18"/>
          <w:lang w:eastAsia="ko-KR"/>
        </w:rPr>
        <w:t xml:space="preserve">  II. Bayezid döneminde,</w:t>
      </w:r>
    </w:p>
    <w:p w:rsidR="00FE0F80" w:rsidRPr="00442EA7" w:rsidRDefault="00FE0F80" w:rsidP="00442EA7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</w:p>
    <w:p w:rsidR="00FE0F80" w:rsidRPr="00442EA7" w:rsidRDefault="00FE0F80" w:rsidP="00442EA7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  <w:r w:rsidRPr="00442EA7">
        <w:rPr>
          <w:rFonts w:ascii="Arial" w:eastAsia="Batang" w:hAnsi="Arial" w:cs="Arial"/>
          <w:bCs/>
          <w:sz w:val="18"/>
          <w:szCs w:val="18"/>
          <w:lang w:eastAsia="ko-KR"/>
        </w:rPr>
        <w:t xml:space="preserve">         • Fetihlerin yavaşlaması</w:t>
      </w:r>
    </w:p>
    <w:p w:rsidR="00FE0F80" w:rsidRPr="00442EA7" w:rsidRDefault="00FE0F80" w:rsidP="00442EA7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  <w:r w:rsidRPr="00442EA7">
        <w:rPr>
          <w:rFonts w:ascii="Arial" w:eastAsia="Batang" w:hAnsi="Arial" w:cs="Arial"/>
          <w:bCs/>
          <w:sz w:val="18"/>
          <w:szCs w:val="18"/>
          <w:lang w:eastAsia="ko-KR"/>
        </w:rPr>
        <w:t xml:space="preserve">         • Devletin iç sorunlarının artması</w:t>
      </w:r>
    </w:p>
    <w:p w:rsidR="00FE0F80" w:rsidRPr="00442EA7" w:rsidRDefault="00FE0F80" w:rsidP="00442EA7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  <w:r w:rsidRPr="00442EA7">
        <w:rPr>
          <w:rFonts w:ascii="Arial" w:eastAsia="Batang" w:hAnsi="Arial" w:cs="Arial"/>
          <w:bCs/>
          <w:sz w:val="18"/>
          <w:szCs w:val="18"/>
          <w:lang w:eastAsia="ko-KR"/>
        </w:rPr>
        <w:t xml:space="preserve">         • Memlüklerle yapılan seferlerde başarılı olunamaması</w:t>
      </w:r>
    </w:p>
    <w:p w:rsidR="00FE0F80" w:rsidRPr="00442EA7" w:rsidRDefault="00FE0F80" w:rsidP="00442EA7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</w:p>
    <w:p w:rsidR="00FE0F80" w:rsidRPr="00442EA7" w:rsidRDefault="00FE0F80" w:rsidP="00442EA7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/>
          <w:bCs/>
          <w:sz w:val="18"/>
          <w:szCs w:val="18"/>
          <w:lang w:eastAsia="ko-KR"/>
        </w:rPr>
      </w:pPr>
      <w:r w:rsidRPr="00442EA7">
        <w:rPr>
          <w:rFonts w:ascii="Arial" w:eastAsia="Batang" w:hAnsi="Arial" w:cs="Arial"/>
          <w:b/>
          <w:bCs/>
          <w:sz w:val="18"/>
          <w:szCs w:val="18"/>
          <w:lang w:eastAsia="ko-KR"/>
        </w:rPr>
        <w:t>aşağıdakilerden hangisinin bir sonucudur?</w:t>
      </w:r>
    </w:p>
    <w:p w:rsidR="00FE0F80" w:rsidRPr="00442EA7" w:rsidRDefault="00FE0F80" w:rsidP="00442EA7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</w:p>
    <w:p w:rsidR="00FE0F80" w:rsidRPr="00442EA7" w:rsidRDefault="00FE0F80" w:rsidP="00442EA7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  <w:r w:rsidRPr="00442EA7">
        <w:rPr>
          <w:rFonts w:ascii="Arial" w:eastAsia="Batang" w:hAnsi="Arial" w:cs="Arial"/>
          <w:bCs/>
          <w:sz w:val="18"/>
          <w:szCs w:val="18"/>
          <w:lang w:eastAsia="ko-KR"/>
        </w:rPr>
        <w:t>a) Donanmaya verilen önemin artmasının</w:t>
      </w:r>
    </w:p>
    <w:p w:rsidR="00FE0F80" w:rsidRPr="00442EA7" w:rsidRDefault="00FE0F80" w:rsidP="00442EA7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  <w:r w:rsidRPr="00442EA7">
        <w:rPr>
          <w:rFonts w:ascii="Arial" w:eastAsia="Batang" w:hAnsi="Arial" w:cs="Arial"/>
          <w:bCs/>
          <w:sz w:val="18"/>
          <w:szCs w:val="18"/>
          <w:lang w:eastAsia="ko-KR"/>
        </w:rPr>
        <w:t>b) II. Bayezid'in uzun süre tahtta kalmasının</w:t>
      </w:r>
    </w:p>
    <w:p w:rsidR="00FE0F80" w:rsidRPr="00442EA7" w:rsidRDefault="00FE0F80" w:rsidP="00442EA7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  <w:r w:rsidRPr="00442EA7">
        <w:rPr>
          <w:rFonts w:ascii="Arial" w:eastAsia="Batang" w:hAnsi="Arial" w:cs="Arial"/>
          <w:bCs/>
          <w:sz w:val="18"/>
          <w:szCs w:val="18"/>
          <w:lang w:eastAsia="ko-KR"/>
        </w:rPr>
        <w:t>c) Yeni tersanelerin kurulması</w:t>
      </w:r>
    </w:p>
    <w:p w:rsidR="00FE0F80" w:rsidRDefault="00FE0F80" w:rsidP="00442EA7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  <w:r w:rsidRPr="00442EA7">
        <w:rPr>
          <w:rFonts w:ascii="Arial" w:eastAsia="Batang" w:hAnsi="Arial" w:cs="Arial"/>
          <w:bCs/>
          <w:sz w:val="18"/>
          <w:szCs w:val="18"/>
          <w:lang w:eastAsia="ko-KR"/>
        </w:rPr>
        <w:t>d) Şehzade Cem'in hükümdarlık iddiasıyla isyan etmesinin</w:t>
      </w:r>
    </w:p>
    <w:p w:rsidR="00FE0F80" w:rsidRDefault="00FE0F80" w:rsidP="00442EA7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</w:p>
    <w:p w:rsidR="00FE0F80" w:rsidRPr="00442EA7" w:rsidRDefault="00FE0F80" w:rsidP="00442EA7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  <w:r>
        <w:rPr>
          <w:rFonts w:ascii="Arial" w:eastAsia="Batang" w:hAnsi="Arial" w:cs="Arial"/>
          <w:bCs/>
          <w:sz w:val="18"/>
          <w:szCs w:val="18"/>
          <w:lang w:eastAsia="ko-KR"/>
        </w:rPr>
        <w:t>11.</w:t>
      </w:r>
      <w:r w:rsidRPr="00442EA7">
        <w:t xml:space="preserve"> </w:t>
      </w:r>
      <w:r w:rsidRPr="00442EA7">
        <w:rPr>
          <w:rFonts w:ascii="Arial" w:eastAsia="Batang" w:hAnsi="Arial" w:cs="Arial"/>
          <w:bCs/>
          <w:sz w:val="18"/>
          <w:szCs w:val="18"/>
          <w:lang w:eastAsia="ko-KR"/>
        </w:rPr>
        <w:t xml:space="preserve">–Çiçek aşısının uygulanması           </w:t>
      </w:r>
    </w:p>
    <w:tbl>
      <w:tblPr>
        <w:tblpPr w:leftFromText="141" w:rightFromText="141" w:vertAnchor="page" w:horzAnchor="page" w:tblpX="7183" w:tblpY="1119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19"/>
        <w:gridCol w:w="432"/>
        <w:gridCol w:w="425"/>
        <w:gridCol w:w="423"/>
        <w:gridCol w:w="439"/>
      </w:tblGrid>
      <w:tr w:rsidR="00FE0F80" w:rsidRPr="00205EDF" w:rsidTr="00205EDF">
        <w:tc>
          <w:tcPr>
            <w:tcW w:w="2238" w:type="dxa"/>
            <w:gridSpan w:val="5"/>
          </w:tcPr>
          <w:p w:rsidR="00FE0F80" w:rsidRPr="00205EDF" w:rsidRDefault="00FE0F80" w:rsidP="00205EDF">
            <w:pPr>
              <w:spacing w:after="0" w:line="240" w:lineRule="auto"/>
              <w:jc w:val="center"/>
              <w:rPr>
                <w:b/>
                <w:sz w:val="20"/>
                <w:szCs w:val="20"/>
                <w:u w:val="single"/>
              </w:rPr>
            </w:pPr>
            <w:r w:rsidRPr="00205EDF">
              <w:rPr>
                <w:b/>
                <w:sz w:val="20"/>
                <w:szCs w:val="20"/>
                <w:u w:val="single"/>
              </w:rPr>
              <w:t>CEVAPLAR</w:t>
            </w:r>
          </w:p>
        </w:tc>
      </w:tr>
      <w:tr w:rsidR="00FE0F80" w:rsidRPr="00205EDF" w:rsidTr="00205EDF">
        <w:tc>
          <w:tcPr>
            <w:tcW w:w="519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1</w:t>
            </w:r>
          </w:p>
        </w:tc>
        <w:tc>
          <w:tcPr>
            <w:tcW w:w="432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A</w:t>
            </w:r>
          </w:p>
        </w:tc>
        <w:tc>
          <w:tcPr>
            <w:tcW w:w="425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B</w:t>
            </w:r>
          </w:p>
        </w:tc>
        <w:tc>
          <w:tcPr>
            <w:tcW w:w="423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C</w:t>
            </w:r>
          </w:p>
        </w:tc>
        <w:tc>
          <w:tcPr>
            <w:tcW w:w="439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D</w:t>
            </w:r>
          </w:p>
        </w:tc>
      </w:tr>
      <w:tr w:rsidR="00FE0F80" w:rsidRPr="00205EDF" w:rsidTr="00205EDF">
        <w:tc>
          <w:tcPr>
            <w:tcW w:w="519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2</w:t>
            </w:r>
          </w:p>
        </w:tc>
        <w:tc>
          <w:tcPr>
            <w:tcW w:w="432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A</w:t>
            </w:r>
          </w:p>
        </w:tc>
        <w:tc>
          <w:tcPr>
            <w:tcW w:w="425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B</w:t>
            </w:r>
          </w:p>
        </w:tc>
        <w:tc>
          <w:tcPr>
            <w:tcW w:w="423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C</w:t>
            </w:r>
          </w:p>
        </w:tc>
        <w:tc>
          <w:tcPr>
            <w:tcW w:w="439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D</w:t>
            </w:r>
          </w:p>
        </w:tc>
      </w:tr>
      <w:tr w:rsidR="00FE0F80" w:rsidRPr="00205EDF" w:rsidTr="00205EDF">
        <w:tc>
          <w:tcPr>
            <w:tcW w:w="519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3</w:t>
            </w:r>
          </w:p>
        </w:tc>
        <w:tc>
          <w:tcPr>
            <w:tcW w:w="432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A</w:t>
            </w:r>
          </w:p>
        </w:tc>
        <w:tc>
          <w:tcPr>
            <w:tcW w:w="425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B</w:t>
            </w:r>
          </w:p>
        </w:tc>
        <w:tc>
          <w:tcPr>
            <w:tcW w:w="423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C</w:t>
            </w:r>
          </w:p>
        </w:tc>
        <w:tc>
          <w:tcPr>
            <w:tcW w:w="439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D</w:t>
            </w:r>
          </w:p>
        </w:tc>
      </w:tr>
      <w:tr w:rsidR="00FE0F80" w:rsidRPr="00205EDF" w:rsidTr="00205EDF">
        <w:tc>
          <w:tcPr>
            <w:tcW w:w="519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4</w:t>
            </w:r>
          </w:p>
        </w:tc>
        <w:tc>
          <w:tcPr>
            <w:tcW w:w="432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A</w:t>
            </w:r>
          </w:p>
        </w:tc>
        <w:tc>
          <w:tcPr>
            <w:tcW w:w="425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B</w:t>
            </w:r>
          </w:p>
        </w:tc>
        <w:tc>
          <w:tcPr>
            <w:tcW w:w="423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C</w:t>
            </w:r>
          </w:p>
        </w:tc>
        <w:tc>
          <w:tcPr>
            <w:tcW w:w="439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D</w:t>
            </w:r>
          </w:p>
        </w:tc>
      </w:tr>
      <w:tr w:rsidR="00FE0F80" w:rsidRPr="00205EDF" w:rsidTr="00205EDF">
        <w:tc>
          <w:tcPr>
            <w:tcW w:w="519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5</w:t>
            </w:r>
          </w:p>
        </w:tc>
        <w:tc>
          <w:tcPr>
            <w:tcW w:w="432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A</w:t>
            </w:r>
          </w:p>
        </w:tc>
        <w:tc>
          <w:tcPr>
            <w:tcW w:w="425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B</w:t>
            </w:r>
          </w:p>
        </w:tc>
        <w:tc>
          <w:tcPr>
            <w:tcW w:w="423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C</w:t>
            </w:r>
          </w:p>
        </w:tc>
        <w:tc>
          <w:tcPr>
            <w:tcW w:w="439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D</w:t>
            </w:r>
          </w:p>
        </w:tc>
      </w:tr>
      <w:tr w:rsidR="00FE0F80" w:rsidRPr="00205EDF" w:rsidTr="00205EDF">
        <w:tc>
          <w:tcPr>
            <w:tcW w:w="519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6</w:t>
            </w:r>
          </w:p>
        </w:tc>
        <w:tc>
          <w:tcPr>
            <w:tcW w:w="432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A</w:t>
            </w:r>
          </w:p>
        </w:tc>
        <w:tc>
          <w:tcPr>
            <w:tcW w:w="425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B</w:t>
            </w:r>
          </w:p>
        </w:tc>
        <w:tc>
          <w:tcPr>
            <w:tcW w:w="423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C</w:t>
            </w:r>
          </w:p>
        </w:tc>
        <w:tc>
          <w:tcPr>
            <w:tcW w:w="439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D</w:t>
            </w:r>
          </w:p>
        </w:tc>
      </w:tr>
      <w:tr w:rsidR="00FE0F80" w:rsidRPr="00205EDF" w:rsidTr="00205EDF">
        <w:tc>
          <w:tcPr>
            <w:tcW w:w="519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7</w:t>
            </w:r>
          </w:p>
        </w:tc>
        <w:tc>
          <w:tcPr>
            <w:tcW w:w="432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A</w:t>
            </w:r>
          </w:p>
        </w:tc>
        <w:tc>
          <w:tcPr>
            <w:tcW w:w="425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B</w:t>
            </w:r>
          </w:p>
        </w:tc>
        <w:tc>
          <w:tcPr>
            <w:tcW w:w="423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C</w:t>
            </w:r>
          </w:p>
        </w:tc>
        <w:tc>
          <w:tcPr>
            <w:tcW w:w="439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D</w:t>
            </w:r>
          </w:p>
        </w:tc>
      </w:tr>
      <w:tr w:rsidR="00FE0F80" w:rsidRPr="00205EDF" w:rsidTr="00205EDF">
        <w:tc>
          <w:tcPr>
            <w:tcW w:w="519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8</w:t>
            </w:r>
          </w:p>
        </w:tc>
        <w:tc>
          <w:tcPr>
            <w:tcW w:w="432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A</w:t>
            </w:r>
          </w:p>
        </w:tc>
        <w:tc>
          <w:tcPr>
            <w:tcW w:w="425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B</w:t>
            </w:r>
          </w:p>
        </w:tc>
        <w:tc>
          <w:tcPr>
            <w:tcW w:w="423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C</w:t>
            </w:r>
          </w:p>
        </w:tc>
        <w:tc>
          <w:tcPr>
            <w:tcW w:w="439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D</w:t>
            </w:r>
          </w:p>
        </w:tc>
      </w:tr>
      <w:tr w:rsidR="00FE0F80" w:rsidRPr="00205EDF" w:rsidTr="00205EDF">
        <w:tc>
          <w:tcPr>
            <w:tcW w:w="519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9</w:t>
            </w:r>
          </w:p>
        </w:tc>
        <w:tc>
          <w:tcPr>
            <w:tcW w:w="432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A</w:t>
            </w:r>
          </w:p>
        </w:tc>
        <w:tc>
          <w:tcPr>
            <w:tcW w:w="425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B</w:t>
            </w:r>
          </w:p>
        </w:tc>
        <w:tc>
          <w:tcPr>
            <w:tcW w:w="423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C</w:t>
            </w:r>
          </w:p>
        </w:tc>
        <w:tc>
          <w:tcPr>
            <w:tcW w:w="439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D</w:t>
            </w:r>
          </w:p>
        </w:tc>
      </w:tr>
      <w:tr w:rsidR="00FE0F80" w:rsidRPr="00205EDF" w:rsidTr="00205EDF">
        <w:tc>
          <w:tcPr>
            <w:tcW w:w="519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10</w:t>
            </w:r>
          </w:p>
        </w:tc>
        <w:tc>
          <w:tcPr>
            <w:tcW w:w="432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A</w:t>
            </w:r>
          </w:p>
        </w:tc>
        <w:tc>
          <w:tcPr>
            <w:tcW w:w="425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B</w:t>
            </w:r>
          </w:p>
        </w:tc>
        <w:tc>
          <w:tcPr>
            <w:tcW w:w="423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C</w:t>
            </w:r>
          </w:p>
        </w:tc>
        <w:tc>
          <w:tcPr>
            <w:tcW w:w="439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D</w:t>
            </w:r>
          </w:p>
        </w:tc>
      </w:tr>
      <w:tr w:rsidR="00FE0F80" w:rsidRPr="00205EDF" w:rsidTr="00205EDF">
        <w:tc>
          <w:tcPr>
            <w:tcW w:w="519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11</w:t>
            </w:r>
          </w:p>
        </w:tc>
        <w:tc>
          <w:tcPr>
            <w:tcW w:w="432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A</w:t>
            </w:r>
          </w:p>
        </w:tc>
        <w:tc>
          <w:tcPr>
            <w:tcW w:w="425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B</w:t>
            </w:r>
          </w:p>
        </w:tc>
        <w:tc>
          <w:tcPr>
            <w:tcW w:w="423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C</w:t>
            </w:r>
          </w:p>
        </w:tc>
        <w:tc>
          <w:tcPr>
            <w:tcW w:w="439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D</w:t>
            </w:r>
          </w:p>
        </w:tc>
      </w:tr>
      <w:tr w:rsidR="00FE0F80" w:rsidRPr="00205EDF" w:rsidTr="00205EDF">
        <w:tc>
          <w:tcPr>
            <w:tcW w:w="519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12</w:t>
            </w:r>
          </w:p>
        </w:tc>
        <w:tc>
          <w:tcPr>
            <w:tcW w:w="432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A</w:t>
            </w:r>
          </w:p>
        </w:tc>
        <w:tc>
          <w:tcPr>
            <w:tcW w:w="425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B</w:t>
            </w:r>
          </w:p>
        </w:tc>
        <w:tc>
          <w:tcPr>
            <w:tcW w:w="423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C</w:t>
            </w:r>
          </w:p>
        </w:tc>
        <w:tc>
          <w:tcPr>
            <w:tcW w:w="439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D</w:t>
            </w:r>
          </w:p>
        </w:tc>
      </w:tr>
      <w:tr w:rsidR="00FE0F80" w:rsidRPr="00205EDF" w:rsidTr="00205EDF">
        <w:tc>
          <w:tcPr>
            <w:tcW w:w="519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13</w:t>
            </w:r>
          </w:p>
        </w:tc>
        <w:tc>
          <w:tcPr>
            <w:tcW w:w="432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A</w:t>
            </w:r>
          </w:p>
        </w:tc>
        <w:tc>
          <w:tcPr>
            <w:tcW w:w="425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B</w:t>
            </w:r>
          </w:p>
        </w:tc>
        <w:tc>
          <w:tcPr>
            <w:tcW w:w="423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C</w:t>
            </w:r>
          </w:p>
        </w:tc>
        <w:tc>
          <w:tcPr>
            <w:tcW w:w="439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D</w:t>
            </w:r>
          </w:p>
        </w:tc>
      </w:tr>
      <w:tr w:rsidR="00FE0F80" w:rsidRPr="00205EDF" w:rsidTr="00205EDF">
        <w:tc>
          <w:tcPr>
            <w:tcW w:w="519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14</w:t>
            </w:r>
          </w:p>
        </w:tc>
        <w:tc>
          <w:tcPr>
            <w:tcW w:w="432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A</w:t>
            </w:r>
          </w:p>
        </w:tc>
        <w:tc>
          <w:tcPr>
            <w:tcW w:w="425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B</w:t>
            </w:r>
          </w:p>
        </w:tc>
        <w:tc>
          <w:tcPr>
            <w:tcW w:w="423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C</w:t>
            </w:r>
          </w:p>
        </w:tc>
        <w:tc>
          <w:tcPr>
            <w:tcW w:w="439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D</w:t>
            </w:r>
          </w:p>
        </w:tc>
      </w:tr>
      <w:tr w:rsidR="00FE0F80" w:rsidRPr="00205EDF" w:rsidTr="00205EDF">
        <w:tc>
          <w:tcPr>
            <w:tcW w:w="519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15</w:t>
            </w:r>
          </w:p>
        </w:tc>
        <w:tc>
          <w:tcPr>
            <w:tcW w:w="432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A</w:t>
            </w:r>
          </w:p>
        </w:tc>
        <w:tc>
          <w:tcPr>
            <w:tcW w:w="425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B</w:t>
            </w:r>
          </w:p>
        </w:tc>
        <w:tc>
          <w:tcPr>
            <w:tcW w:w="423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C</w:t>
            </w:r>
          </w:p>
        </w:tc>
        <w:tc>
          <w:tcPr>
            <w:tcW w:w="439" w:type="dxa"/>
          </w:tcPr>
          <w:p w:rsidR="00FE0F80" w:rsidRPr="00205EDF" w:rsidRDefault="00FE0F80" w:rsidP="00205EDF">
            <w:pPr>
              <w:spacing w:after="0" w:line="240" w:lineRule="auto"/>
              <w:rPr>
                <w:sz w:val="20"/>
                <w:szCs w:val="20"/>
              </w:rPr>
            </w:pPr>
            <w:r w:rsidRPr="00205EDF">
              <w:rPr>
                <w:sz w:val="20"/>
                <w:szCs w:val="20"/>
              </w:rPr>
              <w:t>D</w:t>
            </w:r>
          </w:p>
        </w:tc>
      </w:tr>
    </w:tbl>
    <w:p w:rsidR="00FE0F80" w:rsidRPr="00442EA7" w:rsidRDefault="00FE0F80" w:rsidP="00442EA7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  <w:r>
        <w:rPr>
          <w:rFonts w:ascii="Arial" w:eastAsia="Batang" w:hAnsi="Arial" w:cs="Arial"/>
          <w:bCs/>
          <w:sz w:val="18"/>
          <w:szCs w:val="18"/>
          <w:lang w:eastAsia="ko-KR"/>
        </w:rPr>
        <w:t xml:space="preserve">       </w:t>
      </w:r>
      <w:r w:rsidRPr="00442EA7">
        <w:rPr>
          <w:rFonts w:ascii="Arial" w:eastAsia="Batang" w:hAnsi="Arial" w:cs="Arial"/>
          <w:bCs/>
          <w:sz w:val="18"/>
          <w:szCs w:val="18"/>
          <w:lang w:eastAsia="ko-KR"/>
        </w:rPr>
        <w:t xml:space="preserve">-İlk itfaiye teşkilatının kurulması       </w:t>
      </w:r>
    </w:p>
    <w:p w:rsidR="00FE0F80" w:rsidRPr="00442EA7" w:rsidRDefault="00FE0F80" w:rsidP="00442EA7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  <w:r>
        <w:rPr>
          <w:rFonts w:ascii="Arial" w:eastAsia="Batang" w:hAnsi="Arial" w:cs="Arial"/>
          <w:bCs/>
          <w:sz w:val="18"/>
          <w:szCs w:val="18"/>
          <w:lang w:eastAsia="ko-KR"/>
        </w:rPr>
        <w:t xml:space="preserve">      </w:t>
      </w:r>
      <w:r w:rsidRPr="00442EA7">
        <w:rPr>
          <w:rFonts w:ascii="Arial" w:eastAsia="Batang" w:hAnsi="Arial" w:cs="Arial"/>
          <w:bCs/>
          <w:sz w:val="18"/>
          <w:szCs w:val="18"/>
          <w:lang w:eastAsia="ko-KR"/>
        </w:rPr>
        <w:t xml:space="preserve"> -Avrupa’ya elçiler gönderilmesi</w:t>
      </w:r>
    </w:p>
    <w:p w:rsidR="00FE0F80" w:rsidRPr="00442EA7" w:rsidRDefault="00FE0F80" w:rsidP="00442EA7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  <w:r w:rsidRPr="00442EA7">
        <w:rPr>
          <w:rFonts w:ascii="Arial" w:eastAsia="Batang" w:hAnsi="Arial" w:cs="Arial"/>
          <w:bCs/>
          <w:sz w:val="18"/>
          <w:szCs w:val="18"/>
          <w:lang w:eastAsia="ko-KR"/>
        </w:rPr>
        <w:t xml:space="preserve">    Yukarıdaki gelişmeler, aşağıdaki dönemlerden hangisinde olmuştur?</w:t>
      </w:r>
    </w:p>
    <w:p w:rsidR="00FE0F80" w:rsidRPr="00442EA7" w:rsidRDefault="00FE0F80" w:rsidP="00442EA7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  <w:r w:rsidRPr="00442EA7">
        <w:rPr>
          <w:rFonts w:ascii="Arial" w:eastAsia="Batang" w:hAnsi="Arial" w:cs="Arial"/>
          <w:bCs/>
          <w:sz w:val="18"/>
          <w:szCs w:val="18"/>
          <w:lang w:eastAsia="ko-KR"/>
        </w:rPr>
        <w:t xml:space="preserve">A)Lale Devri                </w:t>
      </w:r>
    </w:p>
    <w:p w:rsidR="00FE0F80" w:rsidRPr="00442EA7" w:rsidRDefault="00FE0F80" w:rsidP="00442EA7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  <w:r w:rsidRPr="00442EA7">
        <w:rPr>
          <w:rFonts w:ascii="Arial" w:eastAsia="Batang" w:hAnsi="Arial" w:cs="Arial"/>
          <w:bCs/>
          <w:sz w:val="18"/>
          <w:szCs w:val="18"/>
          <w:lang w:eastAsia="ko-KR"/>
        </w:rPr>
        <w:t xml:space="preserve">B) II. Mahmut dönemi                                                                      C)Tanzimat dönemi                        </w:t>
      </w:r>
    </w:p>
    <w:p w:rsidR="00FE0F80" w:rsidRDefault="00FE0F80" w:rsidP="00442EA7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  <w:r w:rsidRPr="00442EA7">
        <w:rPr>
          <w:rFonts w:ascii="Arial" w:eastAsia="Batang" w:hAnsi="Arial" w:cs="Arial"/>
          <w:bCs/>
          <w:sz w:val="18"/>
          <w:szCs w:val="18"/>
          <w:lang w:eastAsia="ko-KR"/>
        </w:rPr>
        <w:t xml:space="preserve">D)Meşrutiyet dönemi    </w:t>
      </w:r>
    </w:p>
    <w:p w:rsidR="00FE0F80" w:rsidRDefault="00FE0F80" w:rsidP="00442EA7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</w:p>
    <w:p w:rsidR="00FE0F80" w:rsidRDefault="00FE0F80" w:rsidP="00442EA7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  <w:r>
        <w:rPr>
          <w:rFonts w:ascii="Arial" w:eastAsia="Batang" w:hAnsi="Arial" w:cs="Arial"/>
          <w:bCs/>
          <w:sz w:val="18"/>
          <w:szCs w:val="18"/>
          <w:lang w:eastAsia="ko-KR"/>
        </w:rPr>
        <w:t>12.</w:t>
      </w:r>
      <w:r w:rsidRPr="00442EA7">
        <w:rPr>
          <w:rFonts w:ascii="Arial" w:eastAsia="Batang" w:hAnsi="Arial" w:cs="Arial"/>
          <w:bCs/>
          <w:sz w:val="18"/>
          <w:szCs w:val="18"/>
          <w:lang w:eastAsia="ko-KR"/>
        </w:rPr>
        <w:t xml:space="preserve">    Osmanlı Devleti’nde yapılan ıslahat hareketleri sonucunda;</w:t>
      </w:r>
      <w:r w:rsidRPr="00442EA7">
        <w:rPr>
          <w:rFonts w:ascii="Arial" w:eastAsia="Batang" w:hAnsi="Arial" w:cs="Arial"/>
          <w:bCs/>
          <w:sz w:val="18"/>
          <w:szCs w:val="18"/>
          <w:lang w:eastAsia="ko-KR"/>
        </w:rPr>
        <w:tab/>
      </w:r>
      <w:r w:rsidRPr="00442EA7">
        <w:rPr>
          <w:rFonts w:ascii="Arial" w:eastAsia="Batang" w:hAnsi="Arial" w:cs="Arial"/>
          <w:bCs/>
          <w:sz w:val="18"/>
          <w:szCs w:val="18"/>
          <w:lang w:eastAsia="ko-KR"/>
        </w:rPr>
        <w:tab/>
      </w:r>
    </w:p>
    <w:p w:rsidR="00FE0F80" w:rsidRDefault="00FE0F80" w:rsidP="00442EA7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  <w:r>
        <w:rPr>
          <w:rFonts w:ascii="Arial" w:eastAsia="Batang" w:hAnsi="Arial" w:cs="Arial"/>
          <w:bCs/>
          <w:sz w:val="18"/>
          <w:szCs w:val="18"/>
          <w:lang w:eastAsia="ko-KR"/>
        </w:rPr>
        <w:t>* Matbaa kuruldu.</w:t>
      </w:r>
      <w:r>
        <w:rPr>
          <w:rFonts w:ascii="Arial" w:eastAsia="Batang" w:hAnsi="Arial" w:cs="Arial"/>
          <w:bCs/>
          <w:sz w:val="18"/>
          <w:szCs w:val="18"/>
          <w:lang w:eastAsia="ko-KR"/>
        </w:rPr>
        <w:tab/>
      </w:r>
    </w:p>
    <w:p w:rsidR="00FE0F80" w:rsidRPr="00442EA7" w:rsidRDefault="00FE0F80" w:rsidP="00442EA7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  <w:r w:rsidRPr="00442EA7">
        <w:rPr>
          <w:rFonts w:ascii="Arial" w:eastAsia="Batang" w:hAnsi="Arial" w:cs="Arial"/>
          <w:bCs/>
          <w:sz w:val="18"/>
          <w:szCs w:val="18"/>
          <w:lang w:eastAsia="ko-KR"/>
        </w:rPr>
        <w:t>* Ziraat Bankası açıldı.</w:t>
      </w:r>
    </w:p>
    <w:p w:rsidR="00FE0F80" w:rsidRPr="00442EA7" w:rsidRDefault="00FE0F80" w:rsidP="00442EA7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  <w:r w:rsidRPr="00442EA7">
        <w:rPr>
          <w:rFonts w:ascii="Arial" w:eastAsia="Batang" w:hAnsi="Arial" w:cs="Arial"/>
          <w:bCs/>
          <w:sz w:val="18"/>
          <w:szCs w:val="18"/>
          <w:lang w:eastAsia="ko-KR"/>
        </w:rPr>
        <w:t>* Posta teşkilatı kuruldu.</w:t>
      </w:r>
      <w:r w:rsidRPr="00442EA7">
        <w:rPr>
          <w:rFonts w:ascii="Arial" w:eastAsia="Batang" w:hAnsi="Arial" w:cs="Arial"/>
          <w:bCs/>
          <w:sz w:val="18"/>
          <w:szCs w:val="18"/>
          <w:lang w:eastAsia="ko-KR"/>
        </w:rPr>
        <w:tab/>
      </w:r>
      <w:r>
        <w:rPr>
          <w:rFonts w:ascii="Arial" w:eastAsia="Batang" w:hAnsi="Arial" w:cs="Arial"/>
          <w:bCs/>
          <w:sz w:val="18"/>
          <w:szCs w:val="18"/>
          <w:lang w:eastAsia="ko-KR"/>
        </w:rPr>
        <w:t xml:space="preserve">                                            </w:t>
      </w:r>
      <w:r w:rsidRPr="00442EA7">
        <w:rPr>
          <w:rFonts w:ascii="Arial" w:eastAsia="Batang" w:hAnsi="Arial" w:cs="Arial"/>
          <w:bCs/>
          <w:sz w:val="18"/>
          <w:szCs w:val="18"/>
          <w:lang w:eastAsia="ko-KR"/>
        </w:rPr>
        <w:t>* Kütüphaneler açıldı.</w:t>
      </w:r>
    </w:p>
    <w:p w:rsidR="00FE0F80" w:rsidRPr="00442EA7" w:rsidRDefault="00FE0F80" w:rsidP="00442EA7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  <w:r w:rsidRPr="00442EA7">
        <w:rPr>
          <w:rFonts w:ascii="Arial" w:eastAsia="Batang" w:hAnsi="Arial" w:cs="Arial"/>
          <w:b/>
          <w:bCs/>
          <w:sz w:val="18"/>
          <w:szCs w:val="18"/>
          <w:lang w:eastAsia="ko-KR"/>
        </w:rPr>
        <w:t>Bu ıslahatlar, aşağıdaki alanlardan hangisinde değişim yaşandığına kanıt olamaz</w:t>
      </w:r>
      <w:r w:rsidRPr="00442EA7">
        <w:rPr>
          <w:rFonts w:ascii="Arial" w:eastAsia="Batang" w:hAnsi="Arial" w:cs="Arial"/>
          <w:bCs/>
          <w:sz w:val="18"/>
          <w:szCs w:val="18"/>
          <w:lang w:eastAsia="ko-KR"/>
        </w:rPr>
        <w:t>?</w:t>
      </w:r>
    </w:p>
    <w:p w:rsidR="00FE0F80" w:rsidRDefault="00FE0F80" w:rsidP="00442EA7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  <w:r w:rsidRPr="00442EA7">
        <w:rPr>
          <w:rFonts w:ascii="Arial" w:eastAsia="Batang" w:hAnsi="Arial" w:cs="Arial"/>
          <w:bCs/>
          <w:sz w:val="18"/>
          <w:szCs w:val="18"/>
          <w:lang w:eastAsia="ko-KR"/>
        </w:rPr>
        <w:t>A) Askerlik</w:t>
      </w:r>
      <w:r w:rsidRPr="00442EA7">
        <w:rPr>
          <w:rFonts w:ascii="Arial" w:eastAsia="Batang" w:hAnsi="Arial" w:cs="Arial"/>
          <w:bCs/>
          <w:sz w:val="18"/>
          <w:szCs w:val="18"/>
          <w:lang w:eastAsia="ko-KR"/>
        </w:rPr>
        <w:tab/>
        <w:t>B) Ekonomi           C) Kültür</w:t>
      </w:r>
      <w:r w:rsidRPr="00442EA7">
        <w:rPr>
          <w:rFonts w:ascii="Arial" w:eastAsia="Batang" w:hAnsi="Arial" w:cs="Arial"/>
          <w:bCs/>
          <w:sz w:val="18"/>
          <w:szCs w:val="18"/>
          <w:lang w:eastAsia="ko-KR"/>
        </w:rPr>
        <w:tab/>
      </w:r>
      <w:r w:rsidRPr="00442EA7">
        <w:rPr>
          <w:rFonts w:ascii="Arial" w:eastAsia="Batang" w:hAnsi="Arial" w:cs="Arial"/>
          <w:bCs/>
          <w:sz w:val="18"/>
          <w:szCs w:val="18"/>
          <w:lang w:eastAsia="ko-KR"/>
        </w:rPr>
        <w:tab/>
        <w:t xml:space="preserve">D) Haberleşme   </w:t>
      </w:r>
    </w:p>
    <w:p w:rsidR="00FE0F80" w:rsidRDefault="00FE0F80" w:rsidP="00442EA7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</w:p>
    <w:p w:rsidR="00FE0F80" w:rsidRDefault="00FE0F80" w:rsidP="00442EA7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</w:p>
    <w:p w:rsidR="00FE0F80" w:rsidRDefault="00FE0F80" w:rsidP="00442EA7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</w:p>
    <w:p w:rsidR="00FE0F80" w:rsidRDefault="00FE0F80" w:rsidP="00442EA7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</w:p>
    <w:p w:rsidR="00FE0F80" w:rsidRDefault="00FE0F80" w:rsidP="00442EA7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</w:p>
    <w:p w:rsidR="00FE0F80" w:rsidRDefault="00FE0F80" w:rsidP="00442EA7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</w:p>
    <w:p w:rsidR="00FE0F80" w:rsidRDefault="00FE0F80" w:rsidP="00442EA7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</w:p>
    <w:p w:rsidR="00FE0F80" w:rsidRPr="00B003EA" w:rsidRDefault="00FE0F80" w:rsidP="00B003EA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  <w:r>
        <w:rPr>
          <w:rFonts w:ascii="Arial" w:eastAsia="Batang" w:hAnsi="Arial" w:cs="Arial"/>
          <w:bCs/>
          <w:sz w:val="18"/>
          <w:szCs w:val="18"/>
          <w:lang w:eastAsia="ko-KR"/>
        </w:rPr>
        <w:t>13.</w:t>
      </w:r>
      <w:r w:rsidRPr="00B003EA">
        <w:t xml:space="preserve"> </w:t>
      </w:r>
      <w:r w:rsidRPr="00B003EA">
        <w:rPr>
          <w:rFonts w:ascii="Arial" w:eastAsia="Batang" w:hAnsi="Arial" w:cs="Arial"/>
          <w:bCs/>
          <w:sz w:val="18"/>
          <w:szCs w:val="18"/>
          <w:lang w:eastAsia="ko-KR"/>
        </w:rPr>
        <w:t>İyonyalılar bilimsel alanda çağdaşlarına göre daha fazla gelişme göstermişlerdir.</w:t>
      </w:r>
    </w:p>
    <w:p w:rsidR="00FE0F80" w:rsidRPr="00B003EA" w:rsidRDefault="00FE0F80" w:rsidP="00B003EA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/>
          <w:bCs/>
          <w:sz w:val="18"/>
          <w:szCs w:val="18"/>
          <w:lang w:eastAsia="ko-KR"/>
        </w:rPr>
      </w:pPr>
      <w:r w:rsidRPr="00B003EA">
        <w:rPr>
          <w:rFonts w:ascii="Arial" w:eastAsia="Batang" w:hAnsi="Arial" w:cs="Arial"/>
          <w:b/>
          <w:bCs/>
          <w:sz w:val="18"/>
          <w:szCs w:val="18"/>
          <w:lang w:eastAsia="ko-KR"/>
        </w:rPr>
        <w:t>Aşağıdakilerden hangisi İyonyalılar’ın bilimsel ilerlemede daha fazla gelişme göstermesini açıklar?</w:t>
      </w:r>
    </w:p>
    <w:p w:rsidR="00FE0F80" w:rsidRPr="00B003EA" w:rsidRDefault="00FE0F80" w:rsidP="00B003EA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  <w:r w:rsidRPr="00B003EA">
        <w:rPr>
          <w:rFonts w:ascii="Arial" w:eastAsia="Batang" w:hAnsi="Arial" w:cs="Arial"/>
          <w:bCs/>
          <w:sz w:val="18"/>
          <w:szCs w:val="18"/>
          <w:lang w:eastAsia="ko-KR"/>
        </w:rPr>
        <w:t>A) Deniz kenarında kurulmaları</w:t>
      </w:r>
    </w:p>
    <w:p w:rsidR="00FE0F80" w:rsidRPr="00B003EA" w:rsidRDefault="00FE0F80" w:rsidP="00B003EA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  <w:r w:rsidRPr="00B003EA">
        <w:rPr>
          <w:rFonts w:ascii="Arial" w:eastAsia="Batang" w:hAnsi="Arial" w:cs="Arial"/>
          <w:bCs/>
          <w:sz w:val="18"/>
          <w:szCs w:val="18"/>
          <w:lang w:eastAsia="ko-KR"/>
        </w:rPr>
        <w:t>B) Özgür düşünce ortamının var olması</w:t>
      </w:r>
    </w:p>
    <w:p w:rsidR="00FE0F80" w:rsidRPr="00B003EA" w:rsidRDefault="00FE0F80" w:rsidP="00B003EA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  <w:r w:rsidRPr="00B003EA">
        <w:rPr>
          <w:rFonts w:ascii="Arial" w:eastAsia="Batang" w:hAnsi="Arial" w:cs="Arial"/>
          <w:bCs/>
          <w:sz w:val="18"/>
          <w:szCs w:val="18"/>
          <w:lang w:eastAsia="ko-KR"/>
        </w:rPr>
        <w:t>C) Bilimsel gelişmelerin kayıt altında tutulması</w:t>
      </w:r>
    </w:p>
    <w:p w:rsidR="00FE0F80" w:rsidRDefault="00FE0F80" w:rsidP="00B003EA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  <w:r w:rsidRPr="00B003EA">
        <w:rPr>
          <w:rFonts w:ascii="Arial" w:eastAsia="Batang" w:hAnsi="Arial" w:cs="Arial"/>
          <w:bCs/>
          <w:sz w:val="18"/>
          <w:szCs w:val="18"/>
          <w:lang w:eastAsia="ko-KR"/>
        </w:rPr>
        <w:t>D) Matbaayı icat etmeleri</w:t>
      </w:r>
    </w:p>
    <w:p w:rsidR="00FE0F80" w:rsidRDefault="00FE0F80" w:rsidP="00B003EA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  <w:r>
        <w:rPr>
          <w:noProof/>
          <w:lang w:eastAsia="tr-TR"/>
        </w:rPr>
        <w:pict>
          <v:shape id="Resim 12" o:spid="_x0000_s1030" type="#_x0000_t75" style="position:absolute;margin-left:15pt;margin-top:6.1pt;width:157.6pt;height:133pt;z-index:251662336;visibility:visible">
            <v:imagedata r:id="rId14" o:title="" gain="1.25" blacklevel="-1311f"/>
          </v:shape>
        </w:pict>
      </w:r>
    </w:p>
    <w:p w:rsidR="00FE0F80" w:rsidRPr="00B003EA" w:rsidRDefault="00FE0F80" w:rsidP="00B003EA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  <w:r>
        <w:rPr>
          <w:rFonts w:ascii="Arial" w:eastAsia="Batang" w:hAnsi="Arial" w:cs="Arial"/>
          <w:bCs/>
          <w:sz w:val="18"/>
          <w:szCs w:val="18"/>
          <w:lang w:eastAsia="ko-KR"/>
        </w:rPr>
        <w:t>14.</w:t>
      </w:r>
      <w:r w:rsidRPr="00B003EA">
        <w:rPr>
          <w:rFonts w:ascii="Times New Roman" w:eastAsia="Batang" w:hAnsi="Times New Roman"/>
          <w:sz w:val="24"/>
          <w:szCs w:val="24"/>
          <w:lang w:eastAsia="ko-KR"/>
        </w:rPr>
        <w:t xml:space="preserve"> </w:t>
      </w:r>
    </w:p>
    <w:p w:rsidR="00FE0F80" w:rsidRPr="00B003EA" w:rsidRDefault="00FE0F80" w:rsidP="00B003EA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</w:p>
    <w:p w:rsidR="00FE0F80" w:rsidRPr="00B003EA" w:rsidRDefault="00FE0F80" w:rsidP="00B003EA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</w:p>
    <w:p w:rsidR="00FE0F80" w:rsidRPr="00B003EA" w:rsidRDefault="00FE0F80" w:rsidP="00B003EA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</w:p>
    <w:p w:rsidR="00FE0F80" w:rsidRPr="00B003EA" w:rsidRDefault="00FE0F80" w:rsidP="00B003EA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</w:p>
    <w:p w:rsidR="00FE0F80" w:rsidRPr="00B003EA" w:rsidRDefault="00FE0F80" w:rsidP="00B003EA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/>
          <w:bCs/>
          <w:sz w:val="18"/>
          <w:szCs w:val="18"/>
          <w:lang w:eastAsia="ko-KR"/>
        </w:rPr>
      </w:pPr>
    </w:p>
    <w:p w:rsidR="00FE0F80" w:rsidRPr="00B003EA" w:rsidRDefault="00FE0F80" w:rsidP="00B003EA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</w:p>
    <w:p w:rsidR="00FE0F80" w:rsidRPr="00B003EA" w:rsidRDefault="00FE0F80" w:rsidP="00B003EA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</w:p>
    <w:p w:rsidR="00FE0F80" w:rsidRPr="00B003EA" w:rsidRDefault="00FE0F80" w:rsidP="00B003EA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</w:p>
    <w:p w:rsidR="00FE0F80" w:rsidRPr="00B003EA" w:rsidRDefault="00FE0F80" w:rsidP="00B003EA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</w:p>
    <w:p w:rsidR="00FE0F80" w:rsidRPr="00B003EA" w:rsidRDefault="00FE0F80" w:rsidP="00B003EA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</w:p>
    <w:p w:rsidR="00FE0F80" w:rsidRPr="00B003EA" w:rsidRDefault="00FE0F80" w:rsidP="00B003EA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</w:p>
    <w:p w:rsidR="00FE0F80" w:rsidRPr="00B003EA" w:rsidRDefault="00FE0F80" w:rsidP="00B003EA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/>
          <w:bCs/>
          <w:sz w:val="18"/>
          <w:szCs w:val="18"/>
          <w:lang w:eastAsia="ko-KR"/>
        </w:rPr>
      </w:pPr>
    </w:p>
    <w:p w:rsidR="00FE0F80" w:rsidRPr="00B003EA" w:rsidRDefault="00FE0F80" w:rsidP="00B003EA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/>
          <w:bCs/>
          <w:sz w:val="18"/>
          <w:szCs w:val="18"/>
          <w:lang w:eastAsia="ko-KR"/>
        </w:rPr>
      </w:pPr>
      <w:r w:rsidRPr="00B003EA">
        <w:rPr>
          <w:rFonts w:ascii="Arial" w:eastAsia="Batang" w:hAnsi="Arial" w:cs="Arial"/>
          <w:b/>
          <w:bCs/>
          <w:sz w:val="18"/>
          <w:szCs w:val="18"/>
          <w:lang w:eastAsia="ko-KR"/>
        </w:rPr>
        <w:t>Öğretmenin verdiği bu bilgilere dayanarak aşağıdaki yargılardan hangisine ulaşılabilir?</w:t>
      </w:r>
    </w:p>
    <w:p w:rsidR="00FE0F80" w:rsidRPr="00B003EA" w:rsidRDefault="00FE0F80" w:rsidP="00B003EA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</w:p>
    <w:p w:rsidR="00FE0F80" w:rsidRPr="00B003EA" w:rsidRDefault="00FE0F80" w:rsidP="00B003EA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  <w:r w:rsidRPr="00B003EA">
        <w:rPr>
          <w:rFonts w:ascii="Arial" w:eastAsia="Batang" w:hAnsi="Arial" w:cs="Arial"/>
          <w:bCs/>
          <w:sz w:val="18"/>
          <w:szCs w:val="18"/>
          <w:lang w:eastAsia="ko-KR"/>
        </w:rPr>
        <w:t>a) Bilimsel faaliyetler, tarımın yapıldığı bölgelerde gelişmez.</w:t>
      </w:r>
    </w:p>
    <w:p w:rsidR="00FE0F80" w:rsidRPr="00B003EA" w:rsidRDefault="00FE0F80" w:rsidP="00B003EA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  <w:r w:rsidRPr="00B003EA">
        <w:rPr>
          <w:rFonts w:ascii="Arial" w:eastAsia="Batang" w:hAnsi="Arial" w:cs="Arial"/>
          <w:bCs/>
          <w:sz w:val="18"/>
          <w:szCs w:val="18"/>
          <w:lang w:eastAsia="ko-KR"/>
        </w:rPr>
        <w:t>b) Ticari faaliyetler, toplumlar arasında kültürel etkileşime ortam hazırlamıştır.</w:t>
      </w:r>
    </w:p>
    <w:p w:rsidR="00FE0F80" w:rsidRPr="00B003EA" w:rsidRDefault="00FE0F80" w:rsidP="00B003EA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  <w:r w:rsidRPr="00B003EA">
        <w:rPr>
          <w:rFonts w:ascii="Arial" w:eastAsia="Batang" w:hAnsi="Arial" w:cs="Arial"/>
          <w:bCs/>
          <w:sz w:val="18"/>
          <w:szCs w:val="18"/>
          <w:lang w:eastAsia="ko-KR"/>
        </w:rPr>
        <w:t>c) İhtiyaçlar, insanları bilimsel çalışmalara yönlendirmiştir.</w:t>
      </w:r>
    </w:p>
    <w:p w:rsidR="00FE0F80" w:rsidRPr="00B003EA" w:rsidRDefault="00FE0F80" w:rsidP="00B003EA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  <w:r w:rsidRPr="00B003EA">
        <w:rPr>
          <w:rFonts w:ascii="Arial" w:eastAsia="Batang" w:hAnsi="Arial" w:cs="Arial"/>
          <w:bCs/>
          <w:sz w:val="18"/>
          <w:szCs w:val="18"/>
          <w:lang w:eastAsia="ko-KR"/>
        </w:rPr>
        <w:t>d) Mısır'da bilimsel faaliyetler krallar tarafından desteklenmiştir.</w:t>
      </w:r>
    </w:p>
    <w:p w:rsidR="00FE0F80" w:rsidRPr="00442EA7" w:rsidRDefault="00FE0F80" w:rsidP="00B003EA">
      <w:pPr>
        <w:autoSpaceDE w:val="0"/>
        <w:autoSpaceDN w:val="0"/>
        <w:adjustRightInd w:val="0"/>
        <w:spacing w:after="0" w:line="240" w:lineRule="auto"/>
        <w:rPr>
          <w:rFonts w:ascii="Arial" w:eastAsia="Batang" w:hAnsi="Arial" w:cs="Arial"/>
          <w:bCs/>
          <w:sz w:val="18"/>
          <w:szCs w:val="18"/>
          <w:lang w:eastAsia="ko-KR"/>
        </w:rPr>
      </w:pPr>
    </w:p>
    <w:p w:rsidR="00FE0F80" w:rsidRPr="00B003EA" w:rsidRDefault="00FE0F80" w:rsidP="00B003EA">
      <w:pPr>
        <w:rPr>
          <w:sz w:val="20"/>
          <w:szCs w:val="20"/>
        </w:rPr>
      </w:pPr>
      <w:r>
        <w:rPr>
          <w:sz w:val="20"/>
          <w:szCs w:val="20"/>
        </w:rPr>
        <w:t>15.</w:t>
      </w:r>
      <w:r w:rsidRPr="00B003EA">
        <w:t xml:space="preserve"> </w:t>
      </w:r>
      <w:r w:rsidRPr="00B003EA">
        <w:rPr>
          <w:sz w:val="20"/>
          <w:szCs w:val="20"/>
        </w:rPr>
        <w:t>Pusulanın kullanılmaya başlanması Avrupa’da önemli gelişmelerin yaşanmasına neden olmuştur. Pusula ile birlikte gemicilerin büyük denizler</w:t>
      </w:r>
      <w:r>
        <w:rPr>
          <w:sz w:val="20"/>
          <w:szCs w:val="20"/>
        </w:rPr>
        <w:t>e açılma cesaretleri artmıştır.</w:t>
      </w:r>
      <w:r w:rsidRPr="00B003EA">
        <w:rPr>
          <w:sz w:val="20"/>
          <w:szCs w:val="20"/>
        </w:rPr>
        <w:t xml:space="preserve"> </w:t>
      </w:r>
      <w:r w:rsidRPr="00B003EA">
        <w:rPr>
          <w:b/>
          <w:sz w:val="20"/>
          <w:szCs w:val="20"/>
        </w:rPr>
        <w:t>Bu bilgide pusulanın aşağıdaki gelişmelerin hangisine ortam hazırladığı söylenebilir?</w:t>
      </w:r>
    </w:p>
    <w:p w:rsidR="00FE0F80" w:rsidRPr="00B003EA" w:rsidRDefault="00FE0F80" w:rsidP="00B003EA">
      <w:pPr>
        <w:rPr>
          <w:sz w:val="20"/>
          <w:szCs w:val="20"/>
        </w:rPr>
      </w:pPr>
      <w:r>
        <w:rPr>
          <w:sz w:val="20"/>
          <w:szCs w:val="20"/>
        </w:rPr>
        <w:t xml:space="preserve"> </w:t>
      </w:r>
      <w:r w:rsidRPr="00B003EA">
        <w:rPr>
          <w:sz w:val="20"/>
          <w:szCs w:val="20"/>
        </w:rPr>
        <w:t xml:space="preserve">A) Rönesans                  B) Coğrafi Keşifler              </w:t>
      </w:r>
    </w:p>
    <w:p w:rsidR="00FE0F80" w:rsidRDefault="00FE0F80" w:rsidP="00B003EA">
      <w:pPr>
        <w:rPr>
          <w:sz w:val="20"/>
          <w:szCs w:val="20"/>
        </w:rPr>
      </w:pPr>
      <w:r w:rsidRPr="00B003EA">
        <w:rPr>
          <w:sz w:val="20"/>
          <w:szCs w:val="20"/>
        </w:rPr>
        <w:t>C) Haçlı Seferleri            D) Reform Hareketleri</w:t>
      </w:r>
    </w:p>
    <w:p w:rsidR="00FE0F80" w:rsidRDefault="00FE0F80" w:rsidP="006D7B39">
      <w:pPr>
        <w:pStyle w:val="ListeParagraf"/>
        <w:spacing w:before="0" w:beforeAutospacing="0" w:after="0" w:afterAutospacing="0"/>
        <w:ind w:left="0"/>
        <w:jc w:val="center"/>
        <w:rPr>
          <w:rFonts w:ascii="Arial Narrow" w:eastAsia="Times New Roman" w:hAnsi="Arial Narrow" w:cs="Arial Unicode MS"/>
        </w:rPr>
      </w:pPr>
      <w:hyperlink r:id="rId15" w:history="1">
        <w:r>
          <w:rPr>
            <w:rStyle w:val="Hyperlink"/>
            <w:rFonts w:ascii="Arial Narrow" w:eastAsia="Times New Roman" w:hAnsi="Arial Narrow" w:cs="Arial Unicode MS"/>
          </w:rPr>
          <w:t>www.sorubak.com</w:t>
        </w:r>
      </w:hyperlink>
      <w:r>
        <w:rPr>
          <w:rFonts w:ascii="Arial Narrow" w:eastAsia="Times New Roman" w:hAnsi="Arial Narrow" w:cs="Arial Unicode MS"/>
        </w:rPr>
        <w:t xml:space="preserve"> </w:t>
      </w:r>
    </w:p>
    <w:p w:rsidR="00FE0F80" w:rsidRPr="00442EA7" w:rsidRDefault="00FE0F80" w:rsidP="00B003EA">
      <w:pPr>
        <w:rPr>
          <w:sz w:val="20"/>
          <w:szCs w:val="20"/>
        </w:rPr>
      </w:pPr>
    </w:p>
    <w:p w:rsidR="00FE0F80" w:rsidRPr="00D05222" w:rsidRDefault="00FE0F80" w:rsidP="00D05222">
      <w:pPr>
        <w:rPr>
          <w:sz w:val="20"/>
          <w:szCs w:val="20"/>
        </w:rPr>
      </w:pPr>
      <w:r>
        <w:rPr>
          <w:sz w:val="20"/>
          <w:szCs w:val="20"/>
        </w:rPr>
        <w:t>SINAV SÜRESİ BİR DERS SAATİDİR.BAŞARILAR…</w:t>
      </w:r>
    </w:p>
    <w:p w:rsidR="00FE0F80" w:rsidRPr="00F24A0C" w:rsidRDefault="00FE0F80" w:rsidP="00F24A0C">
      <w:bookmarkStart w:id="0" w:name="_GoBack"/>
      <w:bookmarkEnd w:id="0"/>
    </w:p>
    <w:sectPr w:rsidR="00FE0F80" w:rsidRPr="00F24A0C" w:rsidSect="00442EA7">
      <w:type w:val="continuous"/>
      <w:pgSz w:w="11906" w:h="16838"/>
      <w:pgMar w:top="426" w:right="1417" w:bottom="284" w:left="1417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tang">
    <w:altName w:val="©öUAA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Arial Narrow">
    <w:panose1 w:val="020B0506020202030204"/>
    <w:charset w:val="A2"/>
    <w:family w:val="swiss"/>
    <w:pitch w:val="variable"/>
    <w:sig w:usb0="00000287" w:usb1="00000800" w:usb2="00000000" w:usb3="00000000" w:csb0="0000009F" w:csb1="00000000"/>
  </w:font>
  <w:font w:name="Arial Unicode MS">
    <w:altName w:val="Arial"/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BC0553"/>
    <w:multiLevelType w:val="hybridMultilevel"/>
    <w:tmpl w:val="F4AABD18"/>
    <w:lvl w:ilvl="0" w:tplc="7F2299F0">
      <w:start w:val="1"/>
      <w:numFmt w:val="upperLetter"/>
      <w:lvlText w:val="%1."/>
      <w:lvlJc w:val="left"/>
      <w:pPr>
        <w:ind w:left="720" w:hanging="360"/>
      </w:pPr>
      <w:rPr>
        <w:rFonts w:cs="Times New Roman" w:hint="default"/>
        <w:b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51270016"/>
    <w:multiLevelType w:val="hybridMultilevel"/>
    <w:tmpl w:val="F418FE78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BB566B"/>
    <w:rsid w:val="00035EF9"/>
    <w:rsid w:val="00205EDF"/>
    <w:rsid w:val="00216CE8"/>
    <w:rsid w:val="003210AF"/>
    <w:rsid w:val="003F630D"/>
    <w:rsid w:val="00400BC0"/>
    <w:rsid w:val="00442EA7"/>
    <w:rsid w:val="004A0A42"/>
    <w:rsid w:val="006D7B39"/>
    <w:rsid w:val="009C028B"/>
    <w:rsid w:val="00B003EA"/>
    <w:rsid w:val="00B70AFD"/>
    <w:rsid w:val="00BB566B"/>
    <w:rsid w:val="00C57D18"/>
    <w:rsid w:val="00D05222"/>
    <w:rsid w:val="00F24A0C"/>
    <w:rsid w:val="00FE0F8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6CE8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BB566B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99"/>
    <w:qFormat/>
    <w:rsid w:val="00BB566B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rsid w:val="00D052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D05222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rsid w:val="006D7B39"/>
    <w:rPr>
      <w:rFonts w:cs="Times New Roman"/>
      <w:color w:val="0000FF"/>
      <w:u w:val="single"/>
    </w:rPr>
  </w:style>
  <w:style w:type="paragraph" w:customStyle="1" w:styleId="ListeParagraf">
    <w:name w:val="Liste Paragraf"/>
    <w:basedOn w:val="Normal"/>
    <w:uiPriority w:val="99"/>
    <w:rsid w:val="006D7B39"/>
    <w:pPr>
      <w:spacing w:before="100" w:beforeAutospacing="1" w:after="100" w:afterAutospacing="1" w:line="240" w:lineRule="auto"/>
      <w:ind w:left="720"/>
      <w:contextualSpacing/>
    </w:pPr>
    <w:rPr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167291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hyperlink" Target="http://www.sorubak.com/" TargetMode="Externa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58</TotalTime>
  <Pages>3</Pages>
  <Words>891</Words>
  <Characters>5083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www.sorubak.com</dc:subject>
  <dc:creator>user</dc:creator>
  <cp:keywords>www.sorubak.com</cp:keywords>
  <dc:description>www.sorubak.com</dc:description>
  <cp:lastModifiedBy>edanur</cp:lastModifiedBy>
  <cp:revision>3</cp:revision>
  <cp:lastPrinted>2013-01-19T14:30:00Z</cp:lastPrinted>
  <dcterms:created xsi:type="dcterms:W3CDTF">2013-01-19T13:25:00Z</dcterms:created>
  <dcterms:modified xsi:type="dcterms:W3CDTF">2014-03-08T13:06:00Z</dcterms:modified>
  <cp:category>www.sorubak.com</cp:category>
</cp:coreProperties>
</file>