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29"/>
        <w:gridCol w:w="2583"/>
      </w:tblGrid>
      <w:tr w:rsidR="00314180" w:rsidRPr="007F2D7A" w:rsidTr="007F2D7A">
        <w:trPr>
          <w:trHeight w:val="816"/>
        </w:trPr>
        <w:tc>
          <w:tcPr>
            <w:tcW w:w="6629" w:type="dxa"/>
          </w:tcPr>
          <w:p w:rsidR="00314180" w:rsidRPr="007F2D7A" w:rsidRDefault="00314180" w:rsidP="007F2D7A">
            <w:pPr>
              <w:spacing w:after="0" w:line="240" w:lineRule="auto"/>
              <w:rPr>
                <w:b/>
              </w:rPr>
            </w:pPr>
            <w:r>
              <w:rPr>
                <w:b/>
                <w:sz w:val="24"/>
              </w:rPr>
              <w:t xml:space="preserve">2013-2014 </w:t>
            </w:r>
            <w:r w:rsidRPr="007F2D7A">
              <w:rPr>
                <w:b/>
                <w:sz w:val="24"/>
              </w:rPr>
              <w:t xml:space="preserve"> SOSYAL  BİLGİLER</w:t>
            </w:r>
            <w:r w:rsidRPr="007F2D7A">
              <w:rPr>
                <w:b/>
              </w:rPr>
              <w:t xml:space="preserve">:                     </w:t>
            </w:r>
            <w:r w:rsidRPr="007F2D7A">
              <w:rPr>
                <w:b/>
                <w:sz w:val="40"/>
              </w:rPr>
              <w:t>7.  3. YAZILISI</w:t>
            </w:r>
          </w:p>
          <w:p w:rsidR="00314180" w:rsidRPr="007F2D7A" w:rsidRDefault="00314180" w:rsidP="007F2D7A">
            <w:pPr>
              <w:spacing w:after="0" w:line="240" w:lineRule="auto"/>
              <w:rPr>
                <w:b/>
              </w:rPr>
            </w:pPr>
            <w:r w:rsidRPr="007F2D7A">
              <w:rPr>
                <w:b/>
              </w:rPr>
              <w:t>ADI  SOYADI:……………………………………………</w:t>
            </w:r>
          </w:p>
          <w:p w:rsidR="00314180" w:rsidRPr="007F2D7A" w:rsidRDefault="00314180" w:rsidP="007F2D7A">
            <w:pPr>
              <w:spacing w:after="0" w:line="240" w:lineRule="auto"/>
              <w:rPr>
                <w:b/>
              </w:rPr>
            </w:pPr>
          </w:p>
          <w:p w:rsidR="00314180" w:rsidRPr="007F2D7A" w:rsidRDefault="00314180" w:rsidP="007F2D7A">
            <w:pPr>
              <w:spacing w:after="0" w:line="240" w:lineRule="auto"/>
              <w:rPr>
                <w:b/>
              </w:rPr>
            </w:pPr>
            <w:r w:rsidRPr="007F2D7A">
              <w:rPr>
                <w:b/>
              </w:rPr>
              <w:t>SINIF NO:………………………………………</w:t>
            </w:r>
          </w:p>
        </w:tc>
        <w:tc>
          <w:tcPr>
            <w:tcW w:w="2583" w:type="dxa"/>
          </w:tcPr>
          <w:p w:rsidR="00314180" w:rsidRPr="007F2D7A" w:rsidRDefault="00314180" w:rsidP="007F2D7A">
            <w:pPr>
              <w:spacing w:after="0" w:line="240" w:lineRule="auto"/>
              <w:jc w:val="center"/>
              <w:rPr>
                <w:sz w:val="48"/>
              </w:rPr>
            </w:pPr>
            <w:r w:rsidRPr="007F2D7A">
              <w:rPr>
                <w:sz w:val="48"/>
              </w:rPr>
              <w:t>A. GRUBU</w:t>
            </w:r>
          </w:p>
          <w:p w:rsidR="00314180" w:rsidRPr="007F2D7A" w:rsidRDefault="00314180" w:rsidP="007F2D7A">
            <w:pPr>
              <w:spacing w:after="0" w:line="240" w:lineRule="auto"/>
              <w:jc w:val="center"/>
              <w:rPr>
                <w:b/>
              </w:rPr>
            </w:pPr>
            <w:r w:rsidRPr="007F2D7A">
              <w:rPr>
                <w:b/>
              </w:rPr>
              <w:t>OKULU:</w:t>
            </w:r>
          </w:p>
          <w:p w:rsidR="00314180" w:rsidRPr="007F2D7A" w:rsidRDefault="00314180" w:rsidP="007F2D7A">
            <w:pPr>
              <w:spacing w:after="0" w:line="240" w:lineRule="auto"/>
            </w:pPr>
            <w:r w:rsidRPr="007F2D7A">
              <w:t>…………………………………..</w:t>
            </w:r>
          </w:p>
        </w:tc>
      </w:tr>
    </w:tbl>
    <w:p w:rsidR="00314180" w:rsidRPr="007F466D" w:rsidRDefault="00314180">
      <w:pPr>
        <w:rPr>
          <w:rFonts w:ascii="Arial" w:hAnsi="Arial" w:cs="Arial"/>
          <w:b/>
          <w:sz w:val="24"/>
        </w:rPr>
      </w:pPr>
      <w:r w:rsidRPr="007F466D">
        <w:rPr>
          <w:b/>
          <w:sz w:val="24"/>
        </w:rPr>
        <w:t>A</w:t>
      </w:r>
      <w:r w:rsidRPr="007F466D">
        <w:rPr>
          <w:rFonts w:ascii="Arial" w:hAnsi="Arial" w:cs="Arial"/>
          <w:b/>
          <w:sz w:val="24"/>
        </w:rPr>
        <w:t>- Çoktan seçmeli sorular her soru 4 puan dır.</w:t>
      </w:r>
    </w:p>
    <w:p w:rsidR="00314180" w:rsidRPr="007F466D" w:rsidRDefault="00314180">
      <w:pPr>
        <w:rPr>
          <w:rFonts w:ascii="Arial" w:hAnsi="Arial" w:cs="Arial"/>
          <w:b/>
          <w:sz w:val="24"/>
        </w:rPr>
      </w:pPr>
      <w:r w:rsidRPr="007F466D">
        <w:rPr>
          <w:rFonts w:ascii="Arial" w:hAnsi="Arial" w:cs="Arial"/>
          <w:b/>
          <w:sz w:val="24"/>
        </w:rPr>
        <w:t>1.   Kuruluş  döneminde;</w:t>
      </w:r>
    </w:p>
    <w:p w:rsidR="00314180" w:rsidRPr="007F466D" w:rsidRDefault="00314180" w:rsidP="0088273B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</w:rPr>
      </w:pPr>
      <w:r w:rsidRPr="007F466D">
        <w:rPr>
          <w:rFonts w:ascii="Arial" w:hAnsi="Arial" w:cs="Arial"/>
          <w:b/>
          <w:sz w:val="24"/>
        </w:rPr>
        <w:t>Taht  kavgalarının yaşanması</w:t>
      </w:r>
    </w:p>
    <w:p w:rsidR="00314180" w:rsidRPr="007F466D" w:rsidRDefault="00314180" w:rsidP="0088273B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</w:rPr>
      </w:pPr>
      <w:r w:rsidRPr="007F466D">
        <w:rPr>
          <w:rFonts w:ascii="Arial" w:hAnsi="Arial" w:cs="Arial"/>
          <w:b/>
          <w:sz w:val="24"/>
        </w:rPr>
        <w:t>Balkanlarda fethedilen topraklara Türkmenlerin yerleştirilmesi</w:t>
      </w:r>
    </w:p>
    <w:p w:rsidR="00314180" w:rsidRPr="007F466D" w:rsidRDefault="00314180" w:rsidP="0088273B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</w:rPr>
      </w:pPr>
      <w:r w:rsidRPr="007F466D">
        <w:rPr>
          <w:rFonts w:ascii="Arial" w:hAnsi="Arial" w:cs="Arial"/>
          <w:b/>
          <w:sz w:val="24"/>
        </w:rPr>
        <w:t>Osmanlı Devleti’ne karşı Haçlı Seferleri düzenlenmesi</w:t>
      </w:r>
    </w:p>
    <w:p w:rsidR="00314180" w:rsidRPr="007F466D" w:rsidRDefault="00314180" w:rsidP="007F466D">
      <w:pPr>
        <w:pStyle w:val="ListParagraph"/>
        <w:ind w:left="788"/>
        <w:rPr>
          <w:rFonts w:ascii="Arial" w:hAnsi="Arial" w:cs="Arial"/>
          <w:b/>
          <w:sz w:val="24"/>
        </w:rPr>
      </w:pPr>
    </w:p>
    <w:p w:rsidR="00314180" w:rsidRDefault="00314180" w:rsidP="0088273B">
      <w:pPr>
        <w:pStyle w:val="ListParagraph"/>
        <w:ind w:left="788"/>
        <w:rPr>
          <w:rFonts w:ascii="Arial" w:hAnsi="Arial" w:cs="Arial"/>
          <w:b/>
          <w:sz w:val="24"/>
          <w:u w:val="single"/>
        </w:rPr>
      </w:pPr>
      <w:r w:rsidRPr="007F466D">
        <w:rPr>
          <w:rFonts w:ascii="Arial" w:hAnsi="Arial" w:cs="Arial"/>
          <w:b/>
          <w:sz w:val="24"/>
        </w:rPr>
        <w:t>Durumlarından hangisi ya da hangilerinin, Osmanlıların Rumeli’deki</w:t>
      </w:r>
      <w:r w:rsidRPr="0088273B">
        <w:rPr>
          <w:rFonts w:ascii="Arial" w:hAnsi="Arial" w:cs="Arial"/>
          <w:sz w:val="24"/>
        </w:rPr>
        <w:t xml:space="preserve"> </w:t>
      </w:r>
      <w:r w:rsidRPr="007F466D">
        <w:rPr>
          <w:rFonts w:ascii="Arial" w:hAnsi="Arial" w:cs="Arial"/>
          <w:b/>
          <w:sz w:val="24"/>
        </w:rPr>
        <w:t xml:space="preserve">ilerlemelerini </w:t>
      </w:r>
      <w:r w:rsidRPr="007F466D">
        <w:rPr>
          <w:rFonts w:ascii="Arial" w:hAnsi="Arial" w:cs="Arial"/>
          <w:b/>
          <w:sz w:val="24"/>
          <w:u w:val="single"/>
        </w:rPr>
        <w:t>kolaylaştırdığı savunulamaz?</w:t>
      </w:r>
    </w:p>
    <w:p w:rsidR="00314180" w:rsidRDefault="00314180" w:rsidP="007F466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A- Yalnız I              B-Yalnız II                C-I ve III               D-II ve  III</w:t>
      </w:r>
    </w:p>
    <w:p w:rsidR="00314180" w:rsidRDefault="00314180" w:rsidP="007F466D">
      <w:pPr>
        <w:rPr>
          <w:rFonts w:ascii="Arial" w:hAnsi="Arial" w:cs="Arial"/>
          <w:b/>
          <w:sz w:val="24"/>
        </w:rPr>
      </w:pPr>
    </w:p>
    <w:p w:rsidR="00314180" w:rsidRDefault="00314180" w:rsidP="007F466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2-    Osmanlı Devleti Balkanlarda fethettiği topraklara Anadolu’daki konargöçer Türkmenleri yerleştirmiştir.</w:t>
      </w:r>
    </w:p>
    <w:p w:rsidR="00314180" w:rsidRDefault="00314180" w:rsidP="007F466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Osmanlı Devleti’nin bu uygulamayla aşağıdakilerden  hangisini amaçladığı söylenebilir?</w:t>
      </w:r>
    </w:p>
    <w:p w:rsidR="00314180" w:rsidRDefault="00314180" w:rsidP="007F466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A- Fethedilen  yerlere yönetim birimlerine ayırmayı.</w:t>
      </w:r>
    </w:p>
    <w:p w:rsidR="00314180" w:rsidRDefault="00314180" w:rsidP="007F466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B-Türk Beyliklerinin Bizans ile ittifak kurmasını engellemeyi.</w:t>
      </w:r>
    </w:p>
    <w:p w:rsidR="00314180" w:rsidRDefault="00314180" w:rsidP="007F466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C-Avrupa’daki gelişmeleri yakından takip etmeyi</w:t>
      </w:r>
    </w:p>
    <w:p w:rsidR="00314180" w:rsidRDefault="00314180" w:rsidP="007F466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D-Balkanları Türk yurdu haline getirmeyi.</w:t>
      </w:r>
    </w:p>
    <w:p w:rsidR="00314180" w:rsidRDefault="00314180" w:rsidP="007F466D">
      <w:pPr>
        <w:rPr>
          <w:rFonts w:ascii="Arial" w:hAnsi="Arial" w:cs="Arial"/>
          <w:b/>
          <w:sz w:val="24"/>
        </w:rPr>
      </w:pPr>
    </w:p>
    <w:p w:rsidR="00314180" w:rsidRDefault="00314180" w:rsidP="007F466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3-   Osmanlı Devleti’nde  akıncılar düşman ülkelerde keşif hizmeti yaparak orduya yol açmak düşman hakkında bilgi toplamak gibi görevleri yerine getirirlerdi.</w:t>
      </w:r>
    </w:p>
    <w:p w:rsidR="00314180" w:rsidRDefault="00314180" w:rsidP="007F466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Bu görevlerin akıncıların,</w:t>
      </w:r>
    </w:p>
    <w:p w:rsidR="00314180" w:rsidRDefault="00314180" w:rsidP="00BE7855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Sınır bölgelerinde yaşamaları</w:t>
      </w:r>
    </w:p>
    <w:p w:rsidR="00314180" w:rsidRDefault="00314180" w:rsidP="00BE7855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Medreselerde eğitim görmeleri</w:t>
      </w:r>
    </w:p>
    <w:p w:rsidR="00314180" w:rsidRDefault="00314180" w:rsidP="00BE7855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Ordunun en kalabalık grubunu oluşturmalarını</w:t>
      </w:r>
    </w:p>
    <w:p w:rsidR="00314180" w:rsidRDefault="00314180" w:rsidP="00BE7855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Durumlarından  hangisi ya da hangilerini zorunlu hale getirdiği savunulabilir?</w:t>
      </w:r>
    </w:p>
    <w:p w:rsidR="00314180" w:rsidRDefault="00314180" w:rsidP="00BE7855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A- Yalnız I               B- Yalnız  II             C- I ve II            D-I , II ve  III</w:t>
      </w:r>
    </w:p>
    <w:p w:rsidR="00314180" w:rsidRDefault="00314180" w:rsidP="00BE7855">
      <w:pPr>
        <w:rPr>
          <w:rFonts w:ascii="Arial" w:hAnsi="Arial" w:cs="Arial"/>
          <w:b/>
          <w:sz w:val="24"/>
        </w:rPr>
      </w:pPr>
    </w:p>
    <w:p w:rsidR="00314180" w:rsidRDefault="00314180" w:rsidP="00BE7855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4-   I- Çimpe kalesinin alınması         II- Edirne’nin fethi        III- Ankara Savaşı</w:t>
      </w:r>
    </w:p>
    <w:p w:rsidR="00314180" w:rsidRDefault="00314180" w:rsidP="00BE7855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Yukarıda verilenlerden hangileri  Osmanlı Devleti’nin Rumeli’nin fetihlerine örnek olabilir.</w:t>
      </w:r>
    </w:p>
    <w:p w:rsidR="00314180" w:rsidRDefault="00314180" w:rsidP="00BE7855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A- Yalnız II                 B- I – II                   C- I- III                 D-II – III</w:t>
      </w:r>
    </w:p>
    <w:p w:rsidR="00314180" w:rsidRDefault="00314180" w:rsidP="00BE7855">
      <w:pPr>
        <w:rPr>
          <w:rFonts w:ascii="Arial" w:hAnsi="Arial" w:cs="Arial"/>
          <w:b/>
          <w:sz w:val="24"/>
        </w:rPr>
      </w:pPr>
    </w:p>
    <w:p w:rsidR="00314180" w:rsidRDefault="00314180" w:rsidP="00BE7855">
      <w:pPr>
        <w:rPr>
          <w:rFonts w:ascii="Arial" w:hAnsi="Arial" w:cs="Arial"/>
          <w:b/>
          <w:sz w:val="24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" o:spid="_x0000_s1026" type="#_x0000_t61" style="position:absolute;margin-left:164.65pt;margin-top:7.15pt;width:311.7pt;height:94.8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" adj="-3283,5758" strokeweight="2pt">
            <v:textbox>
              <w:txbxContent>
                <w:p w:rsidR="00314180" w:rsidRPr="00171205" w:rsidRDefault="00314180" w:rsidP="00171205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b/>
                      <w:sz w:val="24"/>
                    </w:rPr>
                  </w:pPr>
                  <w:r w:rsidRPr="00171205">
                    <w:rPr>
                      <w:b/>
                      <w:sz w:val="24"/>
                    </w:rPr>
                    <w:t>Tevazu ve alçak gönüllülükte toprak gibi ol.</w:t>
                  </w:r>
                </w:p>
                <w:p w:rsidR="00314180" w:rsidRPr="00171205" w:rsidRDefault="00314180" w:rsidP="00171205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b/>
                      <w:sz w:val="24"/>
                    </w:rPr>
                  </w:pPr>
                  <w:r w:rsidRPr="00171205">
                    <w:rPr>
                      <w:b/>
                      <w:sz w:val="24"/>
                    </w:rPr>
                    <w:t>Ya olduğun gibi görün ya  göründüğün gibi ol.</w:t>
                  </w:r>
                </w:p>
                <w:p w:rsidR="00314180" w:rsidRPr="00171205" w:rsidRDefault="00314180" w:rsidP="00171205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b/>
                      <w:sz w:val="24"/>
                    </w:rPr>
                  </w:pPr>
                  <w:r w:rsidRPr="00171205">
                    <w:rPr>
                      <w:b/>
                      <w:sz w:val="24"/>
                    </w:rPr>
                    <w:t>Şevkat ve merhamette güneş gibi ol.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sz w:val="24"/>
        </w:rPr>
        <w:t xml:space="preserve">5-    </w:t>
      </w:r>
      <w:hyperlink r:id="rId7" w:history="1">
        <w:r w:rsidRPr="007F2D7A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i1025" type="#_x0000_t75" alt="http://t0.gstatic.com/images?q=tbn:ANd9GcSHVJxdTqKhu0Fe-2Q5YMV6gjs_LKIfRZ2IIa2AGGm2UNk8AFtq" href="http://www.google.com.tr/imgres?q=mevlana&amp;num=10&amp;hl=tr&amp;tbo=d&amp;biw=1024&amp;bih=620&amp;tbm=isch&amp;tbnid=WpnQM0aZ2poXqM:&amp;imgrefurl=http://www.meleklermekani.com/hz-mevlana/172194-mevlana-ismi-nereden-geliyor.html&amp;docid=czDtghxtjOYPOM&amp;imgurl=http://www.meleklermekani.com/imagehosting/meleklermekani10-8874.jpg&amp;w=450&amp;h=622&amp;ei=ydzVUKHBH6q20QW7wIDoCg&amp;zoom=1&amp;iact=hc&amp;vpx=92&amp;vpy=226&amp;dur=1446&amp;hovh=264&amp;hovw=191&amp;tx=111&amp;ty=165&amp;sig=107334699594509237019&amp;page=1&amp;tbnh=149&amp;tbnw=110&amp;start=0&amp;ndsp=18&amp;ved=1t:429,r:7,s:0,i:1" style="width:99pt;height:136.5pt;visibility:visible" o:button="t">
              <v:fill o:detectmouseclick="t"/>
              <v:imagedata r:id="rId8" o:title=""/>
            </v:shape>
          </w:pict>
        </w:r>
      </w:hyperlink>
      <w:r>
        <w:rPr>
          <w:rFonts w:ascii="Arial" w:hAnsi="Arial" w:cs="Arial"/>
          <w:b/>
          <w:sz w:val="24"/>
        </w:rPr>
        <w:t xml:space="preserve">  MEVLANA</w:t>
      </w:r>
    </w:p>
    <w:p w:rsidR="00314180" w:rsidRDefault="00314180" w:rsidP="00BE7855">
      <w:pPr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</w:rPr>
        <w:t xml:space="preserve">Yukarıda verilen Mevlana’nın öğütleri aşağıdakilerden hangisi ile </w:t>
      </w:r>
      <w:r w:rsidRPr="00171205">
        <w:rPr>
          <w:rFonts w:ascii="Arial" w:hAnsi="Arial" w:cs="Arial"/>
          <w:b/>
          <w:sz w:val="24"/>
          <w:u w:val="single"/>
        </w:rPr>
        <w:t>ilişkilendirilemez?</w:t>
      </w:r>
    </w:p>
    <w:p w:rsidR="00314180" w:rsidRDefault="00314180" w:rsidP="00BE7855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A- Doğruluk           B- Yardımseverlik      C-Bencillik      D-Hoşgörü</w:t>
      </w:r>
    </w:p>
    <w:p w:rsidR="00314180" w:rsidRPr="00171205" w:rsidRDefault="00314180" w:rsidP="00BE7855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6-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3827"/>
        <w:gridCol w:w="4851"/>
      </w:tblGrid>
      <w:tr w:rsidR="00314180" w:rsidRPr="007F2D7A" w:rsidTr="007F2D7A">
        <w:trPr>
          <w:trHeight w:val="358"/>
        </w:trPr>
        <w:tc>
          <w:tcPr>
            <w:tcW w:w="534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3827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  <w:r w:rsidRPr="007F2D7A">
              <w:rPr>
                <w:rFonts w:ascii="Arial" w:hAnsi="Arial" w:cs="Arial"/>
                <w:b/>
                <w:sz w:val="24"/>
              </w:rPr>
              <w:t>I- Yabancı devletlerle olan ilişkileri takip eder, yazışmaları yürütürdü.</w:t>
            </w:r>
          </w:p>
        </w:tc>
        <w:tc>
          <w:tcPr>
            <w:tcW w:w="4851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  <w:r w:rsidRPr="007F2D7A">
              <w:rPr>
                <w:rFonts w:ascii="Arial" w:hAnsi="Arial" w:cs="Arial"/>
                <w:b/>
                <w:sz w:val="24"/>
              </w:rPr>
              <w:t>II- Devlet işlerinde sadrazama yardımcı olur, onun verdiği görevleri yapardı.</w:t>
            </w:r>
          </w:p>
        </w:tc>
      </w:tr>
      <w:tr w:rsidR="00314180" w:rsidRPr="007F2D7A" w:rsidTr="007F2D7A">
        <w:trPr>
          <w:trHeight w:val="358"/>
        </w:trPr>
        <w:tc>
          <w:tcPr>
            <w:tcW w:w="9212" w:type="dxa"/>
            <w:gridSpan w:val="3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  <w:r w:rsidRPr="007F2D7A">
              <w:rPr>
                <w:rFonts w:ascii="Arial" w:hAnsi="Arial" w:cs="Arial"/>
                <w:b/>
                <w:sz w:val="24"/>
              </w:rPr>
              <w:t>Yukarıda  görevleri hakkında bilgi veren divan üyelerinin aşağıdakilerden hangisi olduğu söylenebilir?</w:t>
            </w:r>
          </w:p>
        </w:tc>
      </w:tr>
      <w:tr w:rsidR="00314180" w:rsidRPr="007F2D7A" w:rsidTr="007F2D7A">
        <w:tc>
          <w:tcPr>
            <w:tcW w:w="534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3827" w:type="dxa"/>
          </w:tcPr>
          <w:p w:rsidR="00314180" w:rsidRPr="007F2D7A" w:rsidRDefault="00314180" w:rsidP="007F2D7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7F2D7A">
              <w:rPr>
                <w:rFonts w:ascii="Arial" w:hAnsi="Arial" w:cs="Arial"/>
                <w:b/>
                <w:sz w:val="24"/>
              </w:rPr>
              <w:t>I</w:t>
            </w:r>
          </w:p>
        </w:tc>
        <w:tc>
          <w:tcPr>
            <w:tcW w:w="4851" w:type="dxa"/>
          </w:tcPr>
          <w:p w:rsidR="00314180" w:rsidRPr="007F2D7A" w:rsidRDefault="00314180" w:rsidP="007F2D7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7F2D7A">
              <w:rPr>
                <w:rFonts w:ascii="Arial" w:hAnsi="Arial" w:cs="Arial"/>
                <w:b/>
                <w:sz w:val="24"/>
              </w:rPr>
              <w:t>II</w:t>
            </w:r>
          </w:p>
        </w:tc>
      </w:tr>
      <w:tr w:rsidR="00314180" w:rsidRPr="007F2D7A" w:rsidTr="007F2D7A">
        <w:tc>
          <w:tcPr>
            <w:tcW w:w="534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  <w:r w:rsidRPr="007F2D7A">
              <w:rPr>
                <w:rFonts w:ascii="Arial" w:hAnsi="Arial" w:cs="Arial"/>
                <w:b/>
                <w:sz w:val="24"/>
              </w:rPr>
              <w:t>A</w:t>
            </w:r>
          </w:p>
        </w:tc>
        <w:tc>
          <w:tcPr>
            <w:tcW w:w="3827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  <w:r w:rsidRPr="007F2D7A">
              <w:rPr>
                <w:rFonts w:ascii="Arial" w:hAnsi="Arial" w:cs="Arial"/>
                <w:b/>
                <w:sz w:val="24"/>
              </w:rPr>
              <w:t>Kazasker</w:t>
            </w:r>
          </w:p>
        </w:tc>
        <w:tc>
          <w:tcPr>
            <w:tcW w:w="4851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  <w:r w:rsidRPr="007F2D7A">
              <w:rPr>
                <w:rFonts w:ascii="Arial" w:hAnsi="Arial" w:cs="Arial"/>
                <w:b/>
                <w:sz w:val="24"/>
              </w:rPr>
              <w:t>Veziriazam</w:t>
            </w:r>
          </w:p>
        </w:tc>
      </w:tr>
      <w:tr w:rsidR="00314180" w:rsidRPr="007F2D7A" w:rsidTr="007F2D7A">
        <w:tc>
          <w:tcPr>
            <w:tcW w:w="534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  <w:r w:rsidRPr="007F2D7A">
              <w:rPr>
                <w:rFonts w:ascii="Arial" w:hAnsi="Arial" w:cs="Arial"/>
                <w:b/>
                <w:sz w:val="24"/>
              </w:rPr>
              <w:t>B</w:t>
            </w:r>
          </w:p>
        </w:tc>
        <w:tc>
          <w:tcPr>
            <w:tcW w:w="3827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  <w:r w:rsidRPr="007F2D7A">
              <w:rPr>
                <w:rFonts w:ascii="Arial" w:hAnsi="Arial" w:cs="Arial"/>
                <w:b/>
                <w:sz w:val="24"/>
              </w:rPr>
              <w:t>Defterdar</w:t>
            </w:r>
          </w:p>
        </w:tc>
        <w:tc>
          <w:tcPr>
            <w:tcW w:w="4851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  <w:r w:rsidRPr="007F2D7A">
              <w:rPr>
                <w:rFonts w:ascii="Arial" w:hAnsi="Arial" w:cs="Arial"/>
                <w:b/>
                <w:sz w:val="24"/>
              </w:rPr>
              <w:t>Kazasker</w:t>
            </w:r>
          </w:p>
        </w:tc>
      </w:tr>
      <w:tr w:rsidR="00314180" w:rsidRPr="007F2D7A" w:rsidTr="007F2D7A">
        <w:tc>
          <w:tcPr>
            <w:tcW w:w="534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  <w:r w:rsidRPr="007F2D7A">
              <w:rPr>
                <w:rFonts w:ascii="Arial" w:hAnsi="Arial" w:cs="Arial"/>
                <w:b/>
                <w:sz w:val="24"/>
              </w:rPr>
              <w:t>C</w:t>
            </w:r>
          </w:p>
        </w:tc>
        <w:tc>
          <w:tcPr>
            <w:tcW w:w="3827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  <w:r w:rsidRPr="007F2D7A">
              <w:rPr>
                <w:rFonts w:ascii="Arial" w:hAnsi="Arial" w:cs="Arial"/>
                <w:b/>
                <w:sz w:val="24"/>
              </w:rPr>
              <w:t>Vezir</w:t>
            </w:r>
          </w:p>
        </w:tc>
        <w:tc>
          <w:tcPr>
            <w:tcW w:w="4851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  <w:r w:rsidRPr="007F2D7A">
              <w:rPr>
                <w:rFonts w:ascii="Arial" w:hAnsi="Arial" w:cs="Arial"/>
                <w:b/>
                <w:sz w:val="24"/>
              </w:rPr>
              <w:t>Defterdar</w:t>
            </w:r>
          </w:p>
        </w:tc>
      </w:tr>
      <w:tr w:rsidR="00314180" w:rsidRPr="007F2D7A" w:rsidTr="007F2D7A">
        <w:tc>
          <w:tcPr>
            <w:tcW w:w="534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  <w:r w:rsidRPr="007F2D7A">
              <w:rPr>
                <w:rFonts w:ascii="Arial" w:hAnsi="Arial" w:cs="Arial"/>
                <w:b/>
                <w:sz w:val="24"/>
              </w:rPr>
              <w:t>D</w:t>
            </w:r>
          </w:p>
        </w:tc>
        <w:tc>
          <w:tcPr>
            <w:tcW w:w="3827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  <w:r w:rsidRPr="007F2D7A">
              <w:rPr>
                <w:rFonts w:ascii="Arial" w:hAnsi="Arial" w:cs="Arial"/>
                <w:b/>
                <w:sz w:val="24"/>
              </w:rPr>
              <w:t>Nişancı</w:t>
            </w:r>
          </w:p>
        </w:tc>
        <w:tc>
          <w:tcPr>
            <w:tcW w:w="4851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  <w:r w:rsidRPr="007F2D7A">
              <w:rPr>
                <w:rFonts w:ascii="Arial" w:hAnsi="Arial" w:cs="Arial"/>
                <w:b/>
                <w:sz w:val="24"/>
              </w:rPr>
              <w:t>Vezir.</w:t>
            </w:r>
          </w:p>
        </w:tc>
      </w:tr>
    </w:tbl>
    <w:p w:rsidR="00314180" w:rsidRPr="00CE6C8C" w:rsidRDefault="00314180" w:rsidP="00BE7855">
      <w:pPr>
        <w:rPr>
          <w:rFonts w:ascii="Arial" w:hAnsi="Arial" w:cs="Arial"/>
          <w:sz w:val="24"/>
        </w:rPr>
      </w:pPr>
    </w:p>
    <w:p w:rsidR="00314180" w:rsidRPr="00CE6C8C" w:rsidRDefault="00314180" w:rsidP="00BE7855">
      <w:pPr>
        <w:rPr>
          <w:rFonts w:ascii="Arial" w:hAnsi="Arial" w:cs="Arial"/>
          <w:b/>
          <w:noProof/>
          <w:color w:val="000000"/>
          <w:szCs w:val="24"/>
          <w:u w:val="single"/>
          <w:lang w:eastAsia="tr-TR"/>
        </w:rPr>
      </w:pPr>
      <w:r w:rsidRPr="00CE6C8C">
        <w:rPr>
          <w:rFonts w:ascii="Arial" w:hAnsi="Arial" w:cs="Arial"/>
          <w:sz w:val="24"/>
        </w:rPr>
        <w:t>7</w:t>
      </w:r>
      <w:r w:rsidRPr="00CE6C8C">
        <w:rPr>
          <w:rFonts w:ascii="Arial" w:hAnsi="Arial" w:cs="Arial"/>
          <w:b/>
          <w:color w:val="000000"/>
          <w:szCs w:val="24"/>
        </w:rPr>
        <w:t xml:space="preserve">- </w:t>
      </w:r>
      <w:r w:rsidRPr="00CE6C8C">
        <w:rPr>
          <w:rFonts w:ascii="Arial" w:hAnsi="Arial" w:cs="Arial"/>
          <w:b/>
          <w:noProof/>
          <w:color w:val="000000"/>
          <w:szCs w:val="24"/>
          <w:lang w:eastAsia="tr-TR"/>
        </w:rPr>
        <w:t>Avrupa  tarihinde  yaşanan aşağdaki gelişmelerin hangisinde İstanbul’un fethinin sonuçlarının etkisinden</w:t>
      </w:r>
      <w:r>
        <w:rPr>
          <w:rFonts w:ascii="Arial" w:hAnsi="Arial" w:cs="Arial"/>
          <w:b/>
          <w:noProof/>
          <w:color w:val="000000"/>
          <w:szCs w:val="24"/>
          <w:lang w:eastAsia="tr-TR"/>
        </w:rPr>
        <w:t xml:space="preserve">        </w:t>
      </w:r>
      <w:r w:rsidRPr="00CE6C8C">
        <w:rPr>
          <w:rFonts w:ascii="Arial" w:hAnsi="Arial" w:cs="Arial"/>
          <w:b/>
          <w:noProof/>
          <w:color w:val="000000"/>
          <w:szCs w:val="24"/>
          <w:lang w:eastAsia="tr-TR"/>
        </w:rPr>
        <w:t xml:space="preserve"> </w:t>
      </w:r>
      <w:r w:rsidRPr="00CE6C8C">
        <w:rPr>
          <w:rFonts w:ascii="Arial" w:hAnsi="Arial" w:cs="Arial"/>
          <w:b/>
          <w:noProof/>
          <w:color w:val="000000"/>
          <w:szCs w:val="24"/>
          <w:u w:val="single"/>
          <w:lang w:eastAsia="tr-TR"/>
        </w:rPr>
        <w:t>söz edilemez?</w:t>
      </w:r>
    </w:p>
    <w:p w:rsidR="00314180" w:rsidRPr="00CE6C8C" w:rsidRDefault="00314180" w:rsidP="00BE7855">
      <w:pPr>
        <w:rPr>
          <w:rFonts w:ascii="Arial" w:hAnsi="Arial" w:cs="Arial"/>
          <w:b/>
          <w:noProof/>
          <w:color w:val="000000"/>
          <w:szCs w:val="24"/>
          <w:lang w:eastAsia="tr-TR"/>
        </w:rPr>
      </w:pPr>
      <w:r w:rsidRPr="00CE6C8C">
        <w:rPr>
          <w:rFonts w:ascii="Arial" w:hAnsi="Arial" w:cs="Arial"/>
          <w:b/>
          <w:noProof/>
          <w:color w:val="000000"/>
          <w:szCs w:val="24"/>
          <w:lang w:eastAsia="tr-TR"/>
        </w:rPr>
        <w:t xml:space="preserve">A- Coğrafi Keşifler  </w:t>
      </w:r>
      <w:r>
        <w:rPr>
          <w:rFonts w:ascii="Arial" w:hAnsi="Arial" w:cs="Arial"/>
          <w:b/>
          <w:noProof/>
          <w:color w:val="000000"/>
          <w:szCs w:val="24"/>
          <w:lang w:eastAsia="tr-TR"/>
        </w:rPr>
        <w:t xml:space="preserve">                          </w:t>
      </w:r>
      <w:r w:rsidRPr="00CE6C8C">
        <w:rPr>
          <w:rFonts w:ascii="Arial" w:hAnsi="Arial" w:cs="Arial"/>
          <w:b/>
          <w:noProof/>
          <w:color w:val="000000"/>
          <w:szCs w:val="24"/>
          <w:lang w:eastAsia="tr-TR"/>
        </w:rPr>
        <w:t xml:space="preserve">   B-Haçlı Seferleri     </w:t>
      </w:r>
    </w:p>
    <w:p w:rsidR="00314180" w:rsidRDefault="00314180" w:rsidP="00BE7855">
      <w:pPr>
        <w:rPr>
          <w:rFonts w:ascii="Arial" w:hAnsi="Arial" w:cs="Arial"/>
          <w:b/>
          <w:noProof/>
          <w:color w:val="000000"/>
          <w:szCs w:val="24"/>
          <w:lang w:eastAsia="tr-TR"/>
        </w:rPr>
      </w:pPr>
      <w:r w:rsidRPr="00CE6C8C">
        <w:rPr>
          <w:rFonts w:ascii="Arial" w:hAnsi="Arial" w:cs="Arial"/>
          <w:b/>
          <w:noProof/>
          <w:color w:val="000000"/>
          <w:szCs w:val="24"/>
          <w:lang w:eastAsia="tr-TR"/>
        </w:rPr>
        <w:t xml:space="preserve"> C-Rönesans          </w:t>
      </w:r>
      <w:r>
        <w:rPr>
          <w:rFonts w:ascii="Arial" w:hAnsi="Arial" w:cs="Arial"/>
          <w:b/>
          <w:noProof/>
          <w:color w:val="000000"/>
          <w:szCs w:val="24"/>
          <w:lang w:eastAsia="tr-TR"/>
        </w:rPr>
        <w:t xml:space="preserve">                            </w:t>
      </w:r>
      <w:r w:rsidRPr="00CE6C8C">
        <w:rPr>
          <w:rFonts w:ascii="Arial" w:hAnsi="Arial" w:cs="Arial"/>
          <w:b/>
          <w:noProof/>
          <w:color w:val="000000"/>
          <w:szCs w:val="24"/>
          <w:lang w:eastAsia="tr-TR"/>
        </w:rPr>
        <w:t xml:space="preserve">   D-Derebeyliklerin Yıkılması</w:t>
      </w:r>
    </w:p>
    <w:p w:rsidR="00314180" w:rsidRDefault="00314180" w:rsidP="00BE7855">
      <w:pPr>
        <w:rPr>
          <w:rFonts w:ascii="Arial" w:hAnsi="Arial" w:cs="Arial"/>
          <w:b/>
          <w:noProof/>
          <w:color w:val="000000"/>
          <w:szCs w:val="24"/>
          <w:lang w:eastAsia="tr-TR"/>
        </w:rPr>
      </w:pPr>
    </w:p>
    <w:p w:rsidR="00314180" w:rsidRDefault="00314180" w:rsidP="00BE7855">
      <w:pPr>
        <w:rPr>
          <w:rFonts w:ascii="Arial" w:hAnsi="Arial" w:cs="Arial"/>
          <w:b/>
          <w:noProof/>
          <w:color w:val="000000"/>
          <w:szCs w:val="24"/>
          <w:lang w:eastAsia="tr-TR"/>
        </w:rPr>
      </w:pPr>
    </w:p>
    <w:p w:rsidR="00314180" w:rsidRDefault="00314180" w:rsidP="00BE7855">
      <w:pPr>
        <w:rPr>
          <w:rFonts w:ascii="Arial" w:hAnsi="Arial" w:cs="Arial"/>
          <w:b/>
          <w:noProof/>
          <w:color w:val="000000"/>
          <w:szCs w:val="24"/>
          <w:lang w:eastAsia="tr-TR"/>
        </w:rPr>
      </w:pPr>
    </w:p>
    <w:p w:rsidR="00314180" w:rsidRPr="00CE6C8C" w:rsidRDefault="00314180" w:rsidP="00BE7855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noProof/>
          <w:color w:val="000000"/>
          <w:szCs w:val="24"/>
          <w:lang w:eastAsia="tr-TR"/>
        </w:rPr>
        <w:t>8-   Aşağıdaki şemada  bazı divan üyelerinin günümüzde hangi bakanlıklarla benzerlik gösterdiği belirtilmiştir?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70"/>
        <w:gridCol w:w="3071"/>
        <w:gridCol w:w="3071"/>
      </w:tblGrid>
      <w:tr w:rsidR="00314180" w:rsidRPr="007F2D7A" w:rsidTr="007F2D7A">
        <w:tc>
          <w:tcPr>
            <w:tcW w:w="3070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SADRAZAM</w:t>
            </w:r>
          </w:p>
        </w:tc>
        <w:tc>
          <w:tcPr>
            <w:tcW w:w="3071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" o:spid="_x0000_s1027" type="#_x0000_t32" style="position:absolute;margin-left:12.4pt;margin-top:5.15pt;width:93.4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" strokeweight="3pt">
                  <v:stroke endarrow="open"/>
                  <v:shadow on="t" color="black" opacity="22937f" origin=",.5" offset="0,.63889mm"/>
                </v:shape>
              </w:pict>
            </w:r>
          </w:p>
        </w:tc>
        <w:tc>
          <w:tcPr>
            <w:tcW w:w="3071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BAŞBAKAN</w:t>
            </w:r>
          </w:p>
        </w:tc>
      </w:tr>
      <w:tr w:rsidR="00314180" w:rsidRPr="007F2D7A" w:rsidTr="007F2D7A">
        <w:tc>
          <w:tcPr>
            <w:tcW w:w="3070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KAZASKER</w:t>
            </w:r>
          </w:p>
        </w:tc>
        <w:tc>
          <w:tcPr>
            <w:tcW w:w="3071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noProof/>
                <w:lang w:eastAsia="tr-TR"/>
              </w:rPr>
              <w:pict>
                <v:shape id="Düz Ok Bağlayıcısı 4" o:spid="_x0000_s1028" type="#_x0000_t32" style="position:absolute;margin-left:12.4pt;margin-top:5.15pt;width:93.45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" strokeweight="3pt">
                  <v:stroke endarrow="open"/>
                  <v:shadow on="t" color="black" opacity="22937f" origin=",.5" offset="0,.63889mm"/>
                </v:shape>
              </w:pict>
            </w:r>
          </w:p>
        </w:tc>
        <w:tc>
          <w:tcPr>
            <w:tcW w:w="3071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ADALET  BAKANI</w:t>
            </w:r>
          </w:p>
        </w:tc>
      </w:tr>
      <w:tr w:rsidR="00314180" w:rsidRPr="007F2D7A" w:rsidTr="007F2D7A">
        <w:tc>
          <w:tcPr>
            <w:tcW w:w="3070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DEFTERDAR</w:t>
            </w:r>
          </w:p>
        </w:tc>
        <w:tc>
          <w:tcPr>
            <w:tcW w:w="3071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noProof/>
                <w:lang w:eastAsia="tr-TR"/>
              </w:rPr>
              <w:pict>
                <v:shape id="Düz Ok Bağlayıcısı 5" o:spid="_x0000_s1029" type="#_x0000_t32" style="position:absolute;margin-left:12.4pt;margin-top:5.15pt;width:93.4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" strokeweight="3pt">
                  <v:stroke endarrow="open"/>
                  <v:shadow on="t" color="black" opacity="22937f" origin=",.5" offset="0,.63889mm"/>
                </v:shape>
              </w:pict>
            </w:r>
          </w:p>
        </w:tc>
        <w:tc>
          <w:tcPr>
            <w:tcW w:w="3071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…………?...................</w:t>
            </w:r>
          </w:p>
        </w:tc>
      </w:tr>
    </w:tbl>
    <w:p w:rsidR="00314180" w:rsidRDefault="00314180" w:rsidP="00BE7855">
      <w:pPr>
        <w:rPr>
          <w:rFonts w:ascii="Arial" w:hAnsi="Arial" w:cs="Arial"/>
          <w:b/>
          <w:szCs w:val="24"/>
        </w:rPr>
      </w:pPr>
    </w:p>
    <w:p w:rsidR="00314180" w:rsidRDefault="00314180" w:rsidP="00BE7855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Buna göre şemadaki   boş yere aşağıdakilerden  hangisi yazılabilir?</w:t>
      </w:r>
    </w:p>
    <w:p w:rsidR="00314180" w:rsidRDefault="00314180" w:rsidP="00BE7855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     A- Maliye Bakanı                                B- Devlet Bakanı    </w:t>
      </w:r>
    </w:p>
    <w:p w:rsidR="00314180" w:rsidRDefault="00314180" w:rsidP="00BE7855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    C-Milli Eğitim Bakanı                          D- Milli Savunma Bakanı</w:t>
      </w:r>
    </w:p>
    <w:p w:rsidR="00314180" w:rsidRDefault="00314180" w:rsidP="00BE7855">
      <w:pPr>
        <w:rPr>
          <w:rFonts w:ascii="Arial" w:hAnsi="Arial" w:cs="Arial"/>
          <w:b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30" type="#_x0000_t202" style="position:absolute;margin-left:339.7pt;margin-top:-.25pt;width:59.45pt;height:69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" strokeweight="2pt">
            <v:textbox>
              <w:txbxContent>
                <w:p w:rsidR="00314180" w:rsidRDefault="00314180"/>
                <w:p w:rsidR="00314180" w:rsidRPr="00F70B68" w:rsidRDefault="00314180" w:rsidP="00F70B68">
                  <w:pPr>
                    <w:jc w:val="center"/>
                    <w:rPr>
                      <w:b/>
                      <w:sz w:val="40"/>
                    </w:rPr>
                  </w:pPr>
                  <w:r w:rsidRPr="00F70B68">
                    <w:rPr>
                      <w:b/>
                      <w:sz w:val="40"/>
                    </w:rPr>
                    <w:t>?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szCs w:val="24"/>
        </w:rPr>
        <w:t xml:space="preserve">9- </w:t>
      </w:r>
      <w:r w:rsidRPr="007F2D7A">
        <w:rPr>
          <w:rFonts w:ascii="Arial" w:hAnsi="Arial" w:cs="Arial"/>
          <w:b/>
          <w:noProof/>
          <w:szCs w:val="24"/>
          <w:lang w:eastAsia="tr-TR"/>
        </w:rPr>
        <w:pict>
          <v:shape id="Diyagram 6" o:spid="_x0000_i1026" type="#_x0000_t75" style="width:311.25pt;height: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">
            <v:imagedata r:id="rId9" o:title=""/>
            <o:lock v:ext="edit" aspectratio="f"/>
          </v:shape>
        </w:pict>
      </w:r>
    </w:p>
    <w:p w:rsidR="00314180" w:rsidRDefault="00314180" w:rsidP="00BE7855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Diyagramdaki boşluğa  aşağıdakilerden hangisi getirilmelidir.</w:t>
      </w:r>
    </w:p>
    <w:p w:rsidR="00314180" w:rsidRDefault="00314180" w:rsidP="00BE7855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A- Anadolu hakimiyeti için yapılan savaşlar</w:t>
      </w:r>
    </w:p>
    <w:p w:rsidR="00314180" w:rsidRDefault="00314180" w:rsidP="00BE7855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B- Kuruluş Dönemi Osmanlı-Haçlı  Savaşları</w:t>
      </w:r>
    </w:p>
    <w:p w:rsidR="00314180" w:rsidRDefault="00314180" w:rsidP="00BE7855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C-Balkan hakimiyeti için yapılan savaşlar</w:t>
      </w:r>
    </w:p>
    <w:p w:rsidR="00314180" w:rsidRDefault="00314180" w:rsidP="00BE7855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D-Osmanlı Bizans Savaşları</w:t>
      </w:r>
    </w:p>
    <w:p w:rsidR="00314180" w:rsidRDefault="00314180" w:rsidP="00BE7855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10-  İstanbul’un fethi iç ve dış siyaseti etkileyen sonuçları vardır .Aşağıdakilerden hangisi  bu bilgiye örnek olamaz?</w:t>
      </w:r>
    </w:p>
    <w:p w:rsidR="00314180" w:rsidRDefault="00314180" w:rsidP="00BE7855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A-Orta Çağ kapandı. Yeni Çağ başladı</w:t>
      </w:r>
    </w:p>
    <w:p w:rsidR="00314180" w:rsidRDefault="00314180" w:rsidP="00BE7855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B- Osmanlı başkenti Edirne’den İstanbul’a taşındı.</w:t>
      </w:r>
    </w:p>
    <w:p w:rsidR="00314180" w:rsidRDefault="00314180" w:rsidP="00BE7855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C-Halifelik makamı Osmanlı padişahlarına devredildi</w:t>
      </w:r>
    </w:p>
    <w:p w:rsidR="00314180" w:rsidRDefault="00314180" w:rsidP="00BE7855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D- Yaklaşık bin yıllık Bizans İmparatorluğu yıkıldı.</w:t>
      </w:r>
    </w:p>
    <w:p w:rsidR="00314180" w:rsidRDefault="00314180" w:rsidP="00BE7855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11- Fatih Sultan Mehmet;</w:t>
      </w:r>
    </w:p>
    <w:p w:rsidR="00314180" w:rsidRDefault="00314180" w:rsidP="00523FCA">
      <w:pPr>
        <w:pStyle w:val="ListParagraph"/>
        <w:numPr>
          <w:ilvl w:val="0"/>
          <w:numId w:val="4"/>
        </w:num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Anadolu Hisarının karşısına Rumeli Hisarı’nı  yaptırdı</w:t>
      </w:r>
    </w:p>
    <w:p w:rsidR="00314180" w:rsidRDefault="00314180" w:rsidP="00523FCA">
      <w:pPr>
        <w:pStyle w:val="ListParagraph"/>
        <w:numPr>
          <w:ilvl w:val="0"/>
          <w:numId w:val="4"/>
        </w:num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İstanbul yakınlarındaki bazı Bizans kalelerini ele geçirdi</w:t>
      </w:r>
    </w:p>
    <w:p w:rsidR="00314180" w:rsidRDefault="00314180" w:rsidP="00523FCA">
      <w:pPr>
        <w:pStyle w:val="ListParagraph"/>
        <w:numPr>
          <w:ilvl w:val="0"/>
          <w:numId w:val="4"/>
        </w:num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Surları yıkabilecek büyüklükte toplar döktürdü.</w:t>
      </w:r>
    </w:p>
    <w:p w:rsidR="00314180" w:rsidRDefault="00314180" w:rsidP="00523FCA">
      <w:pPr>
        <w:ind w:left="36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Bu gelişmeler aşağıdaki sonuçlardan  hangisine ortam hazırlamıştır.</w:t>
      </w:r>
    </w:p>
    <w:p w:rsidR="00314180" w:rsidRDefault="00314180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A- Taht kavgalarının çıkmasına                        B- İstanbul’un fethedilmesine</w:t>
      </w:r>
    </w:p>
    <w:p w:rsidR="00314180" w:rsidRDefault="00314180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C- Anadolu Türk birliğinin sağlanmasına       D- Fetret Devrinin başlamasına</w:t>
      </w:r>
    </w:p>
    <w:p w:rsidR="00314180" w:rsidRDefault="00314180" w:rsidP="00523FCA">
      <w:pPr>
        <w:rPr>
          <w:rFonts w:ascii="Arial" w:hAnsi="Arial" w:cs="Arial"/>
          <w:b/>
          <w:szCs w:val="24"/>
        </w:rPr>
      </w:pPr>
    </w:p>
    <w:p w:rsidR="00314180" w:rsidRPr="00523FCA" w:rsidRDefault="00314180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12-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2"/>
        <w:gridCol w:w="2976"/>
      </w:tblGrid>
      <w:tr w:rsidR="00314180" w:rsidRPr="007F2D7A" w:rsidTr="007F2D7A">
        <w:tc>
          <w:tcPr>
            <w:tcW w:w="2802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II. Mehmet (Fatih)</w:t>
            </w:r>
          </w:p>
        </w:tc>
        <w:tc>
          <w:tcPr>
            <w:tcW w:w="2976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Kırım  Hanlığı</w:t>
            </w:r>
          </w:p>
        </w:tc>
      </w:tr>
      <w:tr w:rsidR="00314180" w:rsidRPr="007F2D7A" w:rsidTr="007F2D7A">
        <w:tc>
          <w:tcPr>
            <w:tcW w:w="2802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Yavuz Sultan Selim</w:t>
            </w:r>
          </w:p>
        </w:tc>
        <w:tc>
          <w:tcPr>
            <w:tcW w:w="2976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Mısır</w:t>
            </w:r>
          </w:p>
        </w:tc>
      </w:tr>
      <w:tr w:rsidR="00314180" w:rsidRPr="007F2D7A" w:rsidTr="007F2D7A">
        <w:tc>
          <w:tcPr>
            <w:tcW w:w="2802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Kanuni Sultan Süleyman</w:t>
            </w:r>
          </w:p>
        </w:tc>
        <w:tc>
          <w:tcPr>
            <w:tcW w:w="2976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Macaristan</w:t>
            </w:r>
          </w:p>
        </w:tc>
      </w:tr>
      <w:tr w:rsidR="00314180" w:rsidRPr="007F2D7A" w:rsidTr="007F2D7A">
        <w:tc>
          <w:tcPr>
            <w:tcW w:w="2802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…………?........................</w:t>
            </w:r>
          </w:p>
        </w:tc>
        <w:tc>
          <w:tcPr>
            <w:tcW w:w="2976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Amasra</w:t>
            </w:r>
          </w:p>
        </w:tc>
      </w:tr>
    </w:tbl>
    <w:p w:rsidR="00314180" w:rsidRDefault="00314180" w:rsidP="00523FCA">
      <w:pPr>
        <w:rPr>
          <w:rFonts w:ascii="Arial" w:hAnsi="Arial" w:cs="Arial"/>
          <w:b/>
          <w:szCs w:val="24"/>
        </w:rPr>
      </w:pPr>
    </w:p>
    <w:p w:rsidR="00314180" w:rsidRDefault="00314180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Yukarıdaki Osmanlı  padişahların ele geçirdiği ülkeler verilmiştir. Boş bırakılan yere hangi Padişahın adı  yazılmalıdır?</w:t>
      </w:r>
    </w:p>
    <w:p w:rsidR="00314180" w:rsidRDefault="00314180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A- II. Murat              B- Yıldırım Bayezid     C- Osman Bey     D- II Mehmet ( Fatih)</w:t>
      </w:r>
    </w:p>
    <w:p w:rsidR="00314180" w:rsidRPr="00523FCA" w:rsidRDefault="00314180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13-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6"/>
        <w:gridCol w:w="4606"/>
      </w:tblGrid>
      <w:tr w:rsidR="00314180" w:rsidRPr="007F2D7A" w:rsidTr="007F2D7A">
        <w:tc>
          <w:tcPr>
            <w:tcW w:w="4606" w:type="dxa"/>
          </w:tcPr>
          <w:p w:rsidR="00314180" w:rsidRPr="007F2D7A" w:rsidRDefault="00314180" w:rsidP="007F2D7A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FETHEDİLEN YERLER</w:t>
            </w:r>
          </w:p>
        </w:tc>
        <w:tc>
          <w:tcPr>
            <w:tcW w:w="4606" w:type="dxa"/>
          </w:tcPr>
          <w:p w:rsidR="00314180" w:rsidRPr="007F2D7A" w:rsidRDefault="00314180" w:rsidP="007F2D7A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FETHEDİLEN   BÖLGE</w:t>
            </w:r>
          </w:p>
        </w:tc>
      </w:tr>
      <w:tr w:rsidR="00314180" w:rsidRPr="007F2D7A" w:rsidTr="007F2D7A">
        <w:tc>
          <w:tcPr>
            <w:tcW w:w="4606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Rodos  Adası</w:t>
            </w:r>
          </w:p>
        </w:tc>
        <w:tc>
          <w:tcPr>
            <w:tcW w:w="4606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Akdeniz</w:t>
            </w:r>
          </w:p>
        </w:tc>
      </w:tr>
      <w:tr w:rsidR="00314180" w:rsidRPr="007F2D7A" w:rsidTr="007F2D7A">
        <w:tc>
          <w:tcPr>
            <w:tcW w:w="4606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Sırbistan</w:t>
            </w:r>
          </w:p>
        </w:tc>
        <w:tc>
          <w:tcPr>
            <w:tcW w:w="4606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Balkanlar</w:t>
            </w:r>
          </w:p>
        </w:tc>
      </w:tr>
      <w:tr w:rsidR="00314180" w:rsidRPr="007F2D7A" w:rsidTr="007F2D7A">
        <w:tc>
          <w:tcPr>
            <w:tcW w:w="4606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Trabzon</w:t>
            </w:r>
          </w:p>
        </w:tc>
        <w:tc>
          <w:tcPr>
            <w:tcW w:w="4606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……..?..............</w:t>
            </w:r>
          </w:p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</w:p>
        </w:tc>
      </w:tr>
    </w:tbl>
    <w:p w:rsidR="00314180" w:rsidRDefault="00314180" w:rsidP="00523FCA">
      <w:pPr>
        <w:rPr>
          <w:rFonts w:ascii="Arial" w:hAnsi="Arial" w:cs="Arial"/>
          <w:b/>
          <w:szCs w:val="24"/>
        </w:rPr>
      </w:pPr>
    </w:p>
    <w:p w:rsidR="00314180" w:rsidRDefault="00314180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Yukarıdaki diyagramda “?” ile boş bırakılan yere aşağıdakilerden ne yazılmalıdır?</w:t>
      </w:r>
    </w:p>
    <w:p w:rsidR="00314180" w:rsidRDefault="00314180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A- Anadolu         B- Avrupa         C- Ege Denizi           D- Karadeniz.</w:t>
      </w:r>
    </w:p>
    <w:p w:rsidR="00314180" w:rsidRPr="00523FCA" w:rsidRDefault="00314180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14-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70"/>
        <w:gridCol w:w="3071"/>
        <w:gridCol w:w="3071"/>
      </w:tblGrid>
      <w:tr w:rsidR="00314180" w:rsidRPr="007F2D7A" w:rsidTr="007F2D7A">
        <w:tc>
          <w:tcPr>
            <w:tcW w:w="3070" w:type="dxa"/>
          </w:tcPr>
          <w:p w:rsidR="00314180" w:rsidRPr="007F2D7A" w:rsidRDefault="00314180" w:rsidP="007F2D7A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İLLER</w:t>
            </w:r>
          </w:p>
        </w:tc>
        <w:tc>
          <w:tcPr>
            <w:tcW w:w="3071" w:type="dxa"/>
          </w:tcPr>
          <w:p w:rsidR="00314180" w:rsidRPr="007F2D7A" w:rsidRDefault="00314180" w:rsidP="007F2D7A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ERKEK</w:t>
            </w:r>
          </w:p>
        </w:tc>
        <w:tc>
          <w:tcPr>
            <w:tcW w:w="3071" w:type="dxa"/>
          </w:tcPr>
          <w:p w:rsidR="00314180" w:rsidRPr="007F2D7A" w:rsidRDefault="00314180" w:rsidP="007F2D7A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KADIN</w:t>
            </w:r>
          </w:p>
        </w:tc>
      </w:tr>
      <w:tr w:rsidR="00314180" w:rsidRPr="007F2D7A" w:rsidTr="007F2D7A">
        <w:tc>
          <w:tcPr>
            <w:tcW w:w="3070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İZMİR</w:t>
            </w:r>
          </w:p>
        </w:tc>
        <w:tc>
          <w:tcPr>
            <w:tcW w:w="3071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1.985.368</w:t>
            </w:r>
          </w:p>
        </w:tc>
        <w:tc>
          <w:tcPr>
            <w:tcW w:w="3071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1.963.480</w:t>
            </w:r>
          </w:p>
        </w:tc>
      </w:tr>
      <w:tr w:rsidR="00314180" w:rsidRPr="007F2D7A" w:rsidTr="007F2D7A">
        <w:tc>
          <w:tcPr>
            <w:tcW w:w="3070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KOCAELİ</w:t>
            </w:r>
          </w:p>
        </w:tc>
        <w:tc>
          <w:tcPr>
            <w:tcW w:w="3071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788.267</w:t>
            </w:r>
          </w:p>
        </w:tc>
        <w:tc>
          <w:tcPr>
            <w:tcW w:w="3071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771.871</w:t>
            </w:r>
          </w:p>
        </w:tc>
      </w:tr>
      <w:tr w:rsidR="00314180" w:rsidRPr="007F2D7A" w:rsidTr="007F2D7A">
        <w:tc>
          <w:tcPr>
            <w:tcW w:w="3070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KASTAMONU</w:t>
            </w:r>
          </w:p>
        </w:tc>
        <w:tc>
          <w:tcPr>
            <w:tcW w:w="3071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178.267</w:t>
            </w:r>
          </w:p>
        </w:tc>
        <w:tc>
          <w:tcPr>
            <w:tcW w:w="3071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182.347</w:t>
            </w:r>
          </w:p>
        </w:tc>
      </w:tr>
      <w:tr w:rsidR="00314180" w:rsidRPr="007F2D7A" w:rsidTr="007F2D7A">
        <w:tc>
          <w:tcPr>
            <w:tcW w:w="3070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SİNOP</w:t>
            </w:r>
          </w:p>
        </w:tc>
        <w:tc>
          <w:tcPr>
            <w:tcW w:w="3071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100.147</w:t>
            </w:r>
          </w:p>
        </w:tc>
        <w:tc>
          <w:tcPr>
            <w:tcW w:w="3071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102.593</w:t>
            </w:r>
          </w:p>
        </w:tc>
      </w:tr>
    </w:tbl>
    <w:p w:rsidR="00314180" w:rsidRDefault="00314180" w:rsidP="00523FCA">
      <w:pPr>
        <w:rPr>
          <w:rFonts w:ascii="Arial" w:hAnsi="Arial" w:cs="Arial"/>
          <w:b/>
          <w:szCs w:val="24"/>
          <w:u w:val="single"/>
        </w:rPr>
      </w:pPr>
      <w:r>
        <w:rPr>
          <w:rFonts w:ascii="Arial" w:hAnsi="Arial" w:cs="Arial"/>
          <w:b/>
          <w:szCs w:val="24"/>
        </w:rPr>
        <w:t xml:space="preserve">Hangi  ilimizde kadın nüfus erkek nüfustan </w:t>
      </w:r>
      <w:r w:rsidRPr="00BC1588">
        <w:rPr>
          <w:rFonts w:ascii="Arial" w:hAnsi="Arial" w:cs="Arial"/>
          <w:b/>
          <w:szCs w:val="24"/>
          <w:u w:val="single"/>
        </w:rPr>
        <w:t>daha fazladır</w:t>
      </w:r>
    </w:p>
    <w:p w:rsidR="00314180" w:rsidRDefault="00314180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   A-İzmir ve Kocaeli                                     B- Kocaeli ve Sinop   </w:t>
      </w:r>
    </w:p>
    <w:p w:rsidR="00314180" w:rsidRDefault="00314180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   C- Kastamonu  ve  Sinop                          D- İzmir ve Kastamonu</w:t>
      </w:r>
    </w:p>
    <w:p w:rsidR="00314180" w:rsidRDefault="00314180" w:rsidP="00523FCA">
      <w:pPr>
        <w:rPr>
          <w:rFonts w:ascii="Arial" w:hAnsi="Arial" w:cs="Arial"/>
          <w:b/>
          <w:szCs w:val="24"/>
        </w:rPr>
      </w:pPr>
    </w:p>
    <w:p w:rsidR="00314180" w:rsidRDefault="00314180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15-  I . Gazete         II. Telgraf           III. Telefon</w:t>
      </w:r>
    </w:p>
    <w:p w:rsidR="00314180" w:rsidRDefault="00314180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Yukarıdaki iletişim araçlarından  hangileri Milli Mücadele döneminde kullanılmıştır?</w:t>
      </w:r>
    </w:p>
    <w:p w:rsidR="00314180" w:rsidRDefault="00314180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A- Yalnız I ve II         B- Yalnız II            C- Yalnız  I               D- I – II – III</w:t>
      </w:r>
    </w:p>
    <w:p w:rsidR="00314180" w:rsidRDefault="00314180" w:rsidP="00523FCA">
      <w:pPr>
        <w:rPr>
          <w:rFonts w:ascii="Arial" w:hAnsi="Arial" w:cs="Arial"/>
          <w:b/>
          <w:szCs w:val="24"/>
        </w:rPr>
      </w:pPr>
    </w:p>
    <w:p w:rsidR="00314180" w:rsidRDefault="00314180" w:rsidP="00523FCA">
      <w:pPr>
        <w:rPr>
          <w:rFonts w:ascii="Arial" w:hAnsi="Arial" w:cs="Arial"/>
          <w:b/>
          <w:szCs w:val="24"/>
        </w:rPr>
      </w:pPr>
    </w:p>
    <w:p w:rsidR="00314180" w:rsidRDefault="00314180" w:rsidP="00523FCA">
      <w:pPr>
        <w:rPr>
          <w:rFonts w:ascii="Arial" w:hAnsi="Arial" w:cs="Arial"/>
          <w:b/>
          <w:szCs w:val="24"/>
        </w:rPr>
      </w:pPr>
    </w:p>
    <w:p w:rsidR="00314180" w:rsidRDefault="00314180" w:rsidP="00523FCA">
      <w:pPr>
        <w:rPr>
          <w:rFonts w:ascii="Arial" w:hAnsi="Arial" w:cs="Arial"/>
          <w:b/>
          <w:szCs w:val="24"/>
        </w:rPr>
      </w:pPr>
    </w:p>
    <w:p w:rsidR="00314180" w:rsidRDefault="00314180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B- Aşağıdaki cümleleri okuyunuz ve yanlarında bırakılan boşluklara  doğru”D” yanlış ise “Y “ yazınız.( 20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2"/>
        <w:gridCol w:w="8820"/>
      </w:tblGrid>
      <w:tr w:rsidR="00314180" w:rsidRPr="007F2D7A" w:rsidTr="007F2D7A">
        <w:trPr>
          <w:trHeight w:val="65"/>
        </w:trPr>
        <w:tc>
          <w:tcPr>
            <w:tcW w:w="392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8"/>
                <w:szCs w:val="24"/>
              </w:rPr>
            </w:pPr>
          </w:p>
        </w:tc>
        <w:tc>
          <w:tcPr>
            <w:tcW w:w="8820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8"/>
                <w:szCs w:val="24"/>
              </w:rPr>
            </w:pPr>
            <w:r w:rsidRPr="007F2D7A">
              <w:rPr>
                <w:rFonts w:ascii="Arial" w:hAnsi="Arial" w:cs="Arial"/>
                <w:b/>
                <w:sz w:val="28"/>
                <w:szCs w:val="24"/>
              </w:rPr>
              <w:t>1-Basın hürdür ,sansür edilemez.</w:t>
            </w:r>
          </w:p>
        </w:tc>
      </w:tr>
      <w:tr w:rsidR="00314180" w:rsidRPr="007F2D7A" w:rsidTr="007F2D7A">
        <w:tc>
          <w:tcPr>
            <w:tcW w:w="392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8"/>
                <w:szCs w:val="24"/>
              </w:rPr>
            </w:pPr>
          </w:p>
        </w:tc>
        <w:tc>
          <w:tcPr>
            <w:tcW w:w="8820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8"/>
                <w:szCs w:val="24"/>
              </w:rPr>
            </w:pPr>
            <w:r w:rsidRPr="007F2D7A">
              <w:rPr>
                <w:rFonts w:ascii="Arial" w:hAnsi="Arial" w:cs="Arial"/>
                <w:b/>
                <w:sz w:val="28"/>
                <w:szCs w:val="24"/>
              </w:rPr>
              <w:t>2-Tekzip , düzeltme ve cevap  yazısıdır.</w:t>
            </w:r>
          </w:p>
        </w:tc>
      </w:tr>
      <w:tr w:rsidR="00314180" w:rsidRPr="007F2D7A" w:rsidTr="007F2D7A">
        <w:tc>
          <w:tcPr>
            <w:tcW w:w="392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8"/>
                <w:szCs w:val="24"/>
              </w:rPr>
            </w:pPr>
          </w:p>
        </w:tc>
        <w:tc>
          <w:tcPr>
            <w:tcW w:w="8820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8"/>
                <w:szCs w:val="24"/>
              </w:rPr>
            </w:pPr>
            <w:r w:rsidRPr="007F2D7A">
              <w:rPr>
                <w:rFonts w:ascii="Arial" w:hAnsi="Arial" w:cs="Arial"/>
                <w:b/>
                <w:sz w:val="28"/>
                <w:szCs w:val="24"/>
              </w:rPr>
              <w:t>3-Dış göç , aynı ülke içerisinde  nüfusun yer değiştirmesidir.</w:t>
            </w:r>
          </w:p>
        </w:tc>
      </w:tr>
      <w:tr w:rsidR="00314180" w:rsidRPr="007F2D7A" w:rsidTr="007F2D7A">
        <w:tc>
          <w:tcPr>
            <w:tcW w:w="392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8"/>
                <w:szCs w:val="24"/>
              </w:rPr>
            </w:pPr>
          </w:p>
        </w:tc>
        <w:tc>
          <w:tcPr>
            <w:tcW w:w="8820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8"/>
                <w:szCs w:val="24"/>
              </w:rPr>
            </w:pPr>
            <w:r w:rsidRPr="007F2D7A">
              <w:rPr>
                <w:rFonts w:ascii="Arial" w:hAnsi="Arial" w:cs="Arial"/>
                <w:b/>
                <w:sz w:val="28"/>
                <w:szCs w:val="24"/>
              </w:rPr>
              <w:t>4-Dıi göçler çevre sorunları  ortaya çıkarır.</w:t>
            </w:r>
          </w:p>
        </w:tc>
      </w:tr>
      <w:tr w:rsidR="00314180" w:rsidRPr="007F2D7A" w:rsidTr="007F2D7A">
        <w:tc>
          <w:tcPr>
            <w:tcW w:w="392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8"/>
                <w:szCs w:val="24"/>
              </w:rPr>
            </w:pPr>
          </w:p>
        </w:tc>
        <w:tc>
          <w:tcPr>
            <w:tcW w:w="8820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8"/>
                <w:szCs w:val="24"/>
              </w:rPr>
            </w:pPr>
            <w:r w:rsidRPr="007F2D7A">
              <w:rPr>
                <w:rFonts w:ascii="Arial" w:hAnsi="Arial" w:cs="Arial"/>
                <w:b/>
                <w:sz w:val="28"/>
                <w:szCs w:val="24"/>
              </w:rPr>
              <w:t>5-İlk denizci Türk beyliği  Karasioğulları’ dır.</w:t>
            </w:r>
          </w:p>
        </w:tc>
      </w:tr>
      <w:tr w:rsidR="00314180" w:rsidRPr="007F2D7A" w:rsidTr="007F2D7A">
        <w:tc>
          <w:tcPr>
            <w:tcW w:w="392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8"/>
                <w:szCs w:val="24"/>
              </w:rPr>
            </w:pPr>
          </w:p>
        </w:tc>
        <w:tc>
          <w:tcPr>
            <w:tcW w:w="8820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8"/>
                <w:szCs w:val="24"/>
              </w:rPr>
            </w:pPr>
            <w:r w:rsidRPr="007F2D7A">
              <w:rPr>
                <w:rFonts w:ascii="Arial" w:hAnsi="Arial" w:cs="Arial"/>
                <w:b/>
                <w:sz w:val="28"/>
                <w:szCs w:val="24"/>
              </w:rPr>
              <w:t>6-Anadolu Selçuklu Devleti Haçlı Seferleri sonunda yıkılmıştır.</w:t>
            </w:r>
          </w:p>
        </w:tc>
      </w:tr>
      <w:tr w:rsidR="00314180" w:rsidRPr="007F2D7A" w:rsidTr="007F2D7A">
        <w:tc>
          <w:tcPr>
            <w:tcW w:w="392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8"/>
                <w:szCs w:val="24"/>
              </w:rPr>
            </w:pPr>
          </w:p>
        </w:tc>
        <w:tc>
          <w:tcPr>
            <w:tcW w:w="8820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8"/>
                <w:szCs w:val="24"/>
              </w:rPr>
            </w:pPr>
            <w:r w:rsidRPr="007F2D7A">
              <w:rPr>
                <w:rFonts w:ascii="Arial" w:hAnsi="Arial" w:cs="Arial"/>
                <w:b/>
                <w:sz w:val="28"/>
                <w:szCs w:val="24"/>
              </w:rPr>
              <w:t>7-Anadolu’ya ilk akınlar Alparslan  zamanında yapılmıştır.</w:t>
            </w:r>
          </w:p>
        </w:tc>
      </w:tr>
      <w:tr w:rsidR="00314180" w:rsidRPr="007F2D7A" w:rsidTr="007F2D7A">
        <w:tc>
          <w:tcPr>
            <w:tcW w:w="392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8"/>
                <w:szCs w:val="24"/>
              </w:rPr>
            </w:pPr>
          </w:p>
        </w:tc>
        <w:tc>
          <w:tcPr>
            <w:tcW w:w="8820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8"/>
                <w:szCs w:val="24"/>
              </w:rPr>
            </w:pPr>
            <w:r w:rsidRPr="007F2D7A">
              <w:rPr>
                <w:rFonts w:ascii="Arial" w:hAnsi="Arial" w:cs="Arial"/>
                <w:b/>
                <w:sz w:val="28"/>
                <w:szCs w:val="24"/>
              </w:rPr>
              <w:t>8-Avrupa’da Haçlı Savaşları sonucunda Kiliseye duyulan güven artmıştır.</w:t>
            </w:r>
          </w:p>
        </w:tc>
      </w:tr>
      <w:tr w:rsidR="00314180" w:rsidRPr="007F2D7A" w:rsidTr="007F2D7A">
        <w:tc>
          <w:tcPr>
            <w:tcW w:w="392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8"/>
                <w:szCs w:val="24"/>
              </w:rPr>
            </w:pPr>
          </w:p>
        </w:tc>
        <w:tc>
          <w:tcPr>
            <w:tcW w:w="8820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8"/>
                <w:szCs w:val="24"/>
              </w:rPr>
            </w:pPr>
            <w:r w:rsidRPr="007F2D7A">
              <w:rPr>
                <w:rFonts w:ascii="Arial" w:hAnsi="Arial" w:cs="Arial"/>
                <w:b/>
                <w:sz w:val="28"/>
                <w:szCs w:val="24"/>
              </w:rPr>
              <w:t>9-Rumeli Hisarını II. Mehmet yaptırmıştır.</w:t>
            </w:r>
          </w:p>
        </w:tc>
      </w:tr>
      <w:tr w:rsidR="00314180" w:rsidRPr="007F2D7A" w:rsidTr="007F2D7A">
        <w:tc>
          <w:tcPr>
            <w:tcW w:w="392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8"/>
                <w:szCs w:val="24"/>
              </w:rPr>
            </w:pPr>
          </w:p>
        </w:tc>
        <w:tc>
          <w:tcPr>
            <w:tcW w:w="8820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 w:val="28"/>
                <w:szCs w:val="24"/>
              </w:rPr>
            </w:pPr>
            <w:r w:rsidRPr="007F2D7A">
              <w:rPr>
                <w:rFonts w:ascii="Arial" w:hAnsi="Arial" w:cs="Arial"/>
                <w:b/>
                <w:sz w:val="28"/>
                <w:szCs w:val="24"/>
              </w:rPr>
              <w:t>10-Mısır’ın ele geçirilmesiyle İpek  Yolu’nun denetimi Osmanlıların eline  geçmiştir.</w:t>
            </w:r>
          </w:p>
        </w:tc>
      </w:tr>
    </w:tbl>
    <w:p w:rsidR="00314180" w:rsidRDefault="00314180" w:rsidP="00523FCA">
      <w:pPr>
        <w:rPr>
          <w:rFonts w:ascii="Arial" w:hAnsi="Arial" w:cs="Arial"/>
          <w:b/>
          <w:szCs w:val="24"/>
        </w:rPr>
      </w:pPr>
    </w:p>
    <w:p w:rsidR="00314180" w:rsidRDefault="00314180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C- BOŞLUK DOLDURMA. Aşağıdaki verilen kelimeleri boşluklara yerleştiriniz. Her soru (2 puan.)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314180" w:rsidRPr="007F2D7A" w:rsidTr="007F2D7A">
        <w:tc>
          <w:tcPr>
            <w:tcW w:w="9212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Kalıcı,/ göçebe,/ hoşgörülü, /din-vicdan /,adil, /Türk ,/inancından ,/Anadolu</w:t>
            </w:r>
          </w:p>
        </w:tc>
      </w:tr>
    </w:tbl>
    <w:p w:rsidR="00314180" w:rsidRDefault="00314180" w:rsidP="00523FCA">
      <w:pPr>
        <w:rPr>
          <w:rFonts w:ascii="Arial" w:hAnsi="Arial" w:cs="Arial"/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2"/>
        <w:gridCol w:w="8820"/>
      </w:tblGrid>
      <w:tr w:rsidR="00314180" w:rsidRPr="007F2D7A" w:rsidTr="007F2D7A">
        <w:tc>
          <w:tcPr>
            <w:tcW w:w="392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1</w:t>
            </w:r>
          </w:p>
        </w:tc>
        <w:tc>
          <w:tcPr>
            <w:tcW w:w="8820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</w:p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……………………Türkmenlerin yurt sorunu çözümlenmeye  çalışılmıştır.</w:t>
            </w:r>
          </w:p>
        </w:tc>
      </w:tr>
      <w:tr w:rsidR="00314180" w:rsidRPr="007F2D7A" w:rsidTr="007F2D7A">
        <w:tc>
          <w:tcPr>
            <w:tcW w:w="392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2</w:t>
            </w:r>
          </w:p>
        </w:tc>
        <w:tc>
          <w:tcPr>
            <w:tcW w:w="8820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Balkanlar’daki ………………………………nüfusunu artırarak yerli halka karşı denge sağlanmaya  çalışılmıştır.</w:t>
            </w:r>
          </w:p>
        </w:tc>
      </w:tr>
      <w:tr w:rsidR="00314180" w:rsidRPr="007F2D7A" w:rsidTr="007F2D7A">
        <w:tc>
          <w:tcPr>
            <w:tcW w:w="392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3</w:t>
            </w:r>
          </w:p>
        </w:tc>
        <w:tc>
          <w:tcPr>
            <w:tcW w:w="8820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Göçebe Türkmenlerin ………………………..’da yaratabileceği sorunlara engel olunmuştur.</w:t>
            </w:r>
          </w:p>
        </w:tc>
      </w:tr>
      <w:tr w:rsidR="00314180" w:rsidRPr="007F2D7A" w:rsidTr="007F2D7A">
        <w:tc>
          <w:tcPr>
            <w:tcW w:w="392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4</w:t>
            </w:r>
          </w:p>
        </w:tc>
        <w:tc>
          <w:tcPr>
            <w:tcW w:w="8820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Balkanlar’da yaşayan halka ……………….ve…………………….bir  yönetim  uygulanmıştır.</w:t>
            </w:r>
          </w:p>
        </w:tc>
      </w:tr>
      <w:tr w:rsidR="00314180" w:rsidRPr="007F2D7A" w:rsidTr="007F2D7A">
        <w:tc>
          <w:tcPr>
            <w:tcW w:w="392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5</w:t>
            </w:r>
          </w:p>
        </w:tc>
        <w:tc>
          <w:tcPr>
            <w:tcW w:w="8820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Hiçbir gayrimüslimin……………………………dolayı baskı altında tutulmamıştır.</w:t>
            </w:r>
          </w:p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314180" w:rsidRPr="007F2D7A" w:rsidTr="007F2D7A">
        <w:tc>
          <w:tcPr>
            <w:tcW w:w="392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6</w:t>
            </w:r>
          </w:p>
        </w:tc>
        <w:tc>
          <w:tcPr>
            <w:tcW w:w="8820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Gayrimüslim halka  …………………….VE…………………………..özgürlüğü verilmiştir.</w:t>
            </w:r>
          </w:p>
        </w:tc>
      </w:tr>
      <w:tr w:rsidR="00314180" w:rsidRPr="007F2D7A" w:rsidTr="007F2D7A">
        <w:tc>
          <w:tcPr>
            <w:tcW w:w="392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7</w:t>
            </w:r>
          </w:p>
        </w:tc>
        <w:tc>
          <w:tcPr>
            <w:tcW w:w="8820" w:type="dxa"/>
          </w:tcPr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F2D7A">
              <w:rPr>
                <w:rFonts w:ascii="Arial" w:hAnsi="Arial" w:cs="Arial"/>
                <w:b/>
                <w:szCs w:val="24"/>
              </w:rPr>
              <w:t>Böylece fethedilen yerlerde………………….olunmuştur.</w:t>
            </w:r>
          </w:p>
          <w:p w:rsidR="00314180" w:rsidRPr="007F2D7A" w:rsidRDefault="00314180" w:rsidP="007F2D7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</w:p>
        </w:tc>
      </w:tr>
    </w:tbl>
    <w:p w:rsidR="00314180" w:rsidRDefault="00314180" w:rsidP="00523FCA">
      <w:pPr>
        <w:rPr>
          <w:rFonts w:ascii="Arial" w:hAnsi="Arial" w:cs="Arial"/>
          <w:b/>
          <w:szCs w:val="24"/>
        </w:rPr>
      </w:pPr>
    </w:p>
    <w:p w:rsidR="00314180" w:rsidRDefault="00314180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D- Aşağıdaki sözcüklerin anlamını yazınız? Her soru 2 puan</w:t>
      </w:r>
    </w:p>
    <w:p w:rsidR="00314180" w:rsidRDefault="00314180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8-Kervansaray:</w:t>
      </w:r>
    </w:p>
    <w:p w:rsidR="00314180" w:rsidRDefault="00314180" w:rsidP="00523FCA">
      <w:pPr>
        <w:rPr>
          <w:rFonts w:ascii="Arial" w:hAnsi="Arial" w:cs="Arial"/>
          <w:b/>
          <w:szCs w:val="24"/>
        </w:rPr>
      </w:pPr>
    </w:p>
    <w:p w:rsidR="00314180" w:rsidRDefault="00314180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9-Papa:</w:t>
      </w:r>
    </w:p>
    <w:p w:rsidR="00314180" w:rsidRPr="00BC1588" w:rsidRDefault="00314180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10-Divanı-ı Hümayun:</w:t>
      </w:r>
      <w:bookmarkStart w:id="0" w:name="_GoBack"/>
      <w:bookmarkEnd w:id="0"/>
    </w:p>
    <w:sectPr w:rsidR="00314180" w:rsidRPr="00BC1588" w:rsidSect="00C8156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180" w:rsidRDefault="00314180" w:rsidP="00C9798D">
      <w:pPr>
        <w:spacing w:after="0" w:line="240" w:lineRule="auto"/>
      </w:pPr>
      <w:r>
        <w:separator/>
      </w:r>
    </w:p>
  </w:endnote>
  <w:endnote w:type="continuationSeparator" w:id="0">
    <w:p w:rsidR="00314180" w:rsidRDefault="00314180" w:rsidP="00C97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180" w:rsidRDefault="0031418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180" w:rsidRDefault="00314180">
    <w:pPr>
      <w:pStyle w:val="Footer"/>
      <w:jc w:val="center"/>
    </w:pPr>
    <w:fldSimple w:instr="PAGE   \* MERGEFORMAT">
      <w:r>
        <w:rPr>
          <w:noProof/>
        </w:rPr>
        <w:t>1</w:t>
      </w:r>
    </w:fldSimple>
  </w:p>
  <w:p w:rsidR="00314180" w:rsidRDefault="0031418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180" w:rsidRDefault="0031418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180" w:rsidRDefault="00314180" w:rsidP="00C9798D">
      <w:pPr>
        <w:spacing w:after="0" w:line="240" w:lineRule="auto"/>
      </w:pPr>
      <w:r>
        <w:separator/>
      </w:r>
    </w:p>
  </w:footnote>
  <w:footnote w:type="continuationSeparator" w:id="0">
    <w:p w:rsidR="00314180" w:rsidRDefault="00314180" w:rsidP="00C97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180" w:rsidRDefault="0031418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180" w:rsidRDefault="0031418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180" w:rsidRDefault="0031418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A1B72"/>
    <w:multiLevelType w:val="hybridMultilevel"/>
    <w:tmpl w:val="47F0454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97374F2"/>
    <w:multiLevelType w:val="hybridMultilevel"/>
    <w:tmpl w:val="7D2EBF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5542D"/>
    <w:multiLevelType w:val="hybridMultilevel"/>
    <w:tmpl w:val="3044ED5C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3B16BD6"/>
    <w:multiLevelType w:val="hybridMultilevel"/>
    <w:tmpl w:val="A33EF370"/>
    <w:lvl w:ilvl="0" w:tplc="041F0013">
      <w:start w:val="1"/>
      <w:numFmt w:val="upperRoman"/>
      <w:lvlText w:val="%1."/>
      <w:lvlJc w:val="right"/>
      <w:pPr>
        <w:ind w:left="788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0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8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51D5"/>
    <w:rsid w:val="000341C5"/>
    <w:rsid w:val="00080130"/>
    <w:rsid w:val="000830E6"/>
    <w:rsid w:val="00097120"/>
    <w:rsid w:val="00097FDD"/>
    <w:rsid w:val="000C4D22"/>
    <w:rsid w:val="00171205"/>
    <w:rsid w:val="00176179"/>
    <w:rsid w:val="001A06CD"/>
    <w:rsid w:val="002A4EC4"/>
    <w:rsid w:val="002B2513"/>
    <w:rsid w:val="002D1962"/>
    <w:rsid w:val="00314180"/>
    <w:rsid w:val="00382847"/>
    <w:rsid w:val="003A55AB"/>
    <w:rsid w:val="00406520"/>
    <w:rsid w:val="00447D92"/>
    <w:rsid w:val="00452526"/>
    <w:rsid w:val="004670C3"/>
    <w:rsid w:val="00513AA9"/>
    <w:rsid w:val="00523FCA"/>
    <w:rsid w:val="005C3088"/>
    <w:rsid w:val="005F1E9F"/>
    <w:rsid w:val="005F4147"/>
    <w:rsid w:val="005F73B3"/>
    <w:rsid w:val="00731763"/>
    <w:rsid w:val="00747C8D"/>
    <w:rsid w:val="00781C67"/>
    <w:rsid w:val="007C2ACC"/>
    <w:rsid w:val="007F2D7A"/>
    <w:rsid w:val="007F466D"/>
    <w:rsid w:val="008236F0"/>
    <w:rsid w:val="00865B1D"/>
    <w:rsid w:val="0088273B"/>
    <w:rsid w:val="009375C0"/>
    <w:rsid w:val="00995165"/>
    <w:rsid w:val="00A072D2"/>
    <w:rsid w:val="00B84EFC"/>
    <w:rsid w:val="00BA2BEE"/>
    <w:rsid w:val="00BC1588"/>
    <w:rsid w:val="00BC51D5"/>
    <w:rsid w:val="00BE4A27"/>
    <w:rsid w:val="00BE7855"/>
    <w:rsid w:val="00BF54EF"/>
    <w:rsid w:val="00C537B6"/>
    <w:rsid w:val="00C724BA"/>
    <w:rsid w:val="00C8156D"/>
    <w:rsid w:val="00C9798D"/>
    <w:rsid w:val="00CE6C8C"/>
    <w:rsid w:val="00D33C81"/>
    <w:rsid w:val="00D93A87"/>
    <w:rsid w:val="00DB7433"/>
    <w:rsid w:val="00E55C45"/>
    <w:rsid w:val="00E859D1"/>
    <w:rsid w:val="00E867B6"/>
    <w:rsid w:val="00F70B68"/>
    <w:rsid w:val="00FF5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56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072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8273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86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67B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979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9798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979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9798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089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mevlana&amp;num=10&amp;hl=tr&amp;tbo=d&amp;biw=1024&amp;bih=620&amp;tbm=isch&amp;tbnid=WpnQM0aZ2poXqM:&amp;imgrefurl=http://www.meleklermekani.com/hz-mevlana/172194-mevlana-ismi-nereden-geliyor.html&amp;docid=czDtghxtjOYPOM&amp;imgurl=http://www.meleklermekani.com/imagehosting/meleklermekani10-8874.jpg&amp;w=450&amp;h=622&amp;ei=ydzVUKHBH6q20QW7wIDoCg&amp;zoom=1&amp;iact=hc&amp;vpx=92&amp;vpy=226&amp;dur=1446&amp;hovh=264&amp;hovw=191&amp;tx=111&amp;ty=165&amp;sig=107334699594509237019&amp;page=1&amp;tbnh=149&amp;tbnw=110&amp;start=0&amp;ndsp=18&amp;ved=1t:429,r:7,s:0,i:172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358</TotalTime>
  <Pages>5</Pages>
  <Words>1060</Words>
  <Characters>6045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edanur</cp:lastModifiedBy>
  <cp:revision>31</cp:revision>
  <dcterms:created xsi:type="dcterms:W3CDTF">2012-12-22T09:45:00Z</dcterms:created>
  <dcterms:modified xsi:type="dcterms:W3CDTF">2014-01-06T21:24:00Z</dcterms:modified>
</cp:coreProperties>
</file>