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A32" w:rsidRPr="002F42C6" w:rsidRDefault="003F1A32" w:rsidP="002F42C6">
      <w:pPr>
        <w:jc w:val="center"/>
        <w:rPr>
          <w:color w:val="000000"/>
          <w:sz w:val="40"/>
          <w:szCs w:val="40"/>
        </w:rPr>
      </w:pPr>
      <w:r w:rsidRPr="002F42C6">
        <w:rPr>
          <w:color w:val="000000"/>
          <w:sz w:val="40"/>
          <w:szCs w:val="40"/>
        </w:rPr>
        <w:t>DENEME-36</w:t>
      </w:r>
    </w:p>
    <w:p w:rsidR="003F1A32" w:rsidRPr="002F42C6" w:rsidRDefault="003F1A32" w:rsidP="002F42C6">
      <w:pPr>
        <w:jc w:val="center"/>
        <w:rPr>
          <w:color w:val="000000"/>
          <w:sz w:val="40"/>
          <w:szCs w:val="40"/>
        </w:rPr>
      </w:pPr>
      <w:r w:rsidRPr="002F42C6">
        <w:rPr>
          <w:color w:val="000000"/>
          <w:sz w:val="40"/>
          <w:szCs w:val="40"/>
        </w:rPr>
        <w:t>TÜRKÇE</w:t>
      </w:r>
    </w:p>
    <w:p w:rsidR="003F1A32" w:rsidRPr="00ED4B8D" w:rsidRDefault="003F1A32" w:rsidP="00D03D29">
      <w:pPr>
        <w:rPr>
          <w:color w:val="000000"/>
        </w:rPr>
      </w:pPr>
      <w:r>
        <w:rPr>
          <w:color w:val="000000"/>
        </w:rPr>
        <w:t xml:space="preserve">876-   </w:t>
      </w:r>
      <w:r w:rsidRPr="00ED4B8D">
        <w:rPr>
          <w:color w:val="000000"/>
        </w:rPr>
        <w:t>Aşağıdaki cümlelerin hangisinde amaç-sonuç ilişkisi vardır?</w:t>
      </w:r>
    </w:p>
    <w:p w:rsidR="003F1A32" w:rsidRPr="00ED4B8D" w:rsidRDefault="003F1A32" w:rsidP="00D03D29">
      <w:pPr>
        <w:numPr>
          <w:ilvl w:val="0"/>
          <w:numId w:val="1"/>
        </w:numPr>
        <w:rPr>
          <w:color w:val="000000"/>
        </w:rPr>
      </w:pPr>
      <w:r w:rsidRPr="00ED4B8D">
        <w:rPr>
          <w:color w:val="000000"/>
        </w:rPr>
        <w:t>Onu göreceğim için çok heyecanlandım.</w:t>
      </w:r>
    </w:p>
    <w:p w:rsidR="003F1A32" w:rsidRPr="00ED4B8D" w:rsidRDefault="003F1A32" w:rsidP="00D03D29">
      <w:pPr>
        <w:numPr>
          <w:ilvl w:val="0"/>
          <w:numId w:val="1"/>
        </w:numPr>
        <w:rPr>
          <w:color w:val="000000"/>
        </w:rPr>
      </w:pPr>
      <w:r w:rsidRPr="00ED4B8D">
        <w:rPr>
          <w:color w:val="000000"/>
        </w:rPr>
        <w:t>Köye gitmek için yola çıktık.</w:t>
      </w:r>
    </w:p>
    <w:p w:rsidR="003F1A32" w:rsidRPr="00ED4B8D" w:rsidRDefault="003F1A32" w:rsidP="00D03D29">
      <w:pPr>
        <w:numPr>
          <w:ilvl w:val="0"/>
          <w:numId w:val="1"/>
        </w:numPr>
        <w:rPr>
          <w:color w:val="000000"/>
        </w:rPr>
      </w:pPr>
      <w:r w:rsidRPr="00ED4B8D">
        <w:rPr>
          <w:color w:val="000000"/>
        </w:rPr>
        <w:t>Yağmur yağdığı için şemsiye aldım.</w:t>
      </w:r>
    </w:p>
    <w:p w:rsidR="003F1A32" w:rsidRPr="00ED4B8D" w:rsidRDefault="003F1A32" w:rsidP="00D03D29">
      <w:pPr>
        <w:numPr>
          <w:ilvl w:val="0"/>
          <w:numId w:val="1"/>
        </w:numPr>
        <w:rPr>
          <w:color w:val="000000"/>
        </w:rPr>
      </w:pPr>
      <w:r w:rsidRPr="00ED4B8D">
        <w:rPr>
          <w:color w:val="000000"/>
        </w:rPr>
        <w:t>Kasabanın tek oteli bizimkidir.</w:t>
      </w:r>
    </w:p>
    <w:p w:rsidR="003F1A32" w:rsidRPr="00ED4B8D" w:rsidRDefault="003F1A32" w:rsidP="00D03D29">
      <w:pPr>
        <w:rPr>
          <w:color w:val="000000"/>
        </w:rPr>
      </w:pPr>
    </w:p>
    <w:p w:rsidR="003F1A32" w:rsidRPr="00ED4B8D" w:rsidRDefault="003F1A32" w:rsidP="00D03D29">
      <w:pPr>
        <w:rPr>
          <w:color w:val="000000"/>
        </w:rPr>
      </w:pPr>
      <w:r>
        <w:rPr>
          <w:color w:val="000000"/>
        </w:rPr>
        <w:t xml:space="preserve">877-   </w:t>
      </w:r>
      <w:r w:rsidRPr="00ED4B8D">
        <w:rPr>
          <w:color w:val="000000"/>
        </w:rPr>
        <w:t>Aşağıdaki cümlelerin hangisinde benzetme kullanılmıştır?</w:t>
      </w:r>
    </w:p>
    <w:p w:rsidR="003F1A32" w:rsidRPr="00ED4B8D" w:rsidRDefault="003F1A32" w:rsidP="00D03D29">
      <w:pPr>
        <w:numPr>
          <w:ilvl w:val="0"/>
          <w:numId w:val="2"/>
        </w:numPr>
        <w:rPr>
          <w:color w:val="000000"/>
        </w:rPr>
      </w:pPr>
      <w:r w:rsidRPr="00ED4B8D">
        <w:rPr>
          <w:color w:val="000000"/>
        </w:rPr>
        <w:t>Yemyeşil doğa içimi güldürüyor.</w:t>
      </w:r>
    </w:p>
    <w:p w:rsidR="003F1A32" w:rsidRPr="00ED4B8D" w:rsidRDefault="003F1A32" w:rsidP="00D03D29">
      <w:pPr>
        <w:numPr>
          <w:ilvl w:val="0"/>
          <w:numId w:val="2"/>
        </w:numPr>
        <w:rPr>
          <w:color w:val="000000"/>
        </w:rPr>
      </w:pPr>
      <w:r w:rsidRPr="00ED4B8D">
        <w:rPr>
          <w:color w:val="000000"/>
        </w:rPr>
        <w:t>Kadın içli içli ağlıyordu.</w:t>
      </w:r>
    </w:p>
    <w:p w:rsidR="003F1A32" w:rsidRPr="00ED4B8D" w:rsidRDefault="003F1A32" w:rsidP="00D03D29">
      <w:pPr>
        <w:numPr>
          <w:ilvl w:val="0"/>
          <w:numId w:val="2"/>
        </w:numPr>
        <w:rPr>
          <w:color w:val="000000"/>
        </w:rPr>
      </w:pPr>
      <w:r w:rsidRPr="00ED4B8D">
        <w:rPr>
          <w:color w:val="000000"/>
        </w:rPr>
        <w:t>Melek annem her şeyi düşünür.</w:t>
      </w:r>
    </w:p>
    <w:p w:rsidR="003F1A32" w:rsidRPr="00ED4B8D" w:rsidRDefault="003F1A32" w:rsidP="00D03D29">
      <w:pPr>
        <w:numPr>
          <w:ilvl w:val="0"/>
          <w:numId w:val="2"/>
        </w:numPr>
        <w:rPr>
          <w:color w:val="000000"/>
        </w:rPr>
      </w:pPr>
      <w:r w:rsidRPr="00ED4B8D">
        <w:rPr>
          <w:color w:val="000000"/>
        </w:rPr>
        <w:t>Kara gözlü çocuk çok tatlıydı.</w:t>
      </w:r>
    </w:p>
    <w:p w:rsidR="003F1A32" w:rsidRDefault="003F1A32" w:rsidP="002F42C6">
      <w:pPr>
        <w:rPr>
          <w:color w:val="000000"/>
        </w:rPr>
      </w:pPr>
      <w:r w:rsidRPr="00ED4B8D">
        <w:rPr>
          <w:color w:val="000000"/>
        </w:rPr>
        <w:t xml:space="preserve"> </w:t>
      </w:r>
    </w:p>
    <w:p w:rsidR="003F1A32" w:rsidRPr="00ED4B8D" w:rsidRDefault="003F1A32" w:rsidP="002F42C6">
      <w:pPr>
        <w:rPr>
          <w:color w:val="000000"/>
        </w:rPr>
      </w:pPr>
      <w:r>
        <w:rPr>
          <w:color w:val="000000"/>
        </w:rPr>
        <w:t xml:space="preserve">878-  </w:t>
      </w:r>
      <w:r w:rsidRPr="00ED4B8D">
        <w:rPr>
          <w:color w:val="000000"/>
        </w:rPr>
        <w:t xml:space="preserve"> </w:t>
      </w:r>
      <w:r w:rsidRPr="00ED4B8D">
        <w:rPr>
          <w:bCs/>
          <w:color w:val="000000"/>
        </w:rPr>
        <w:t xml:space="preserve">Aşağıdaki cümlelerin hangisinde bir yazım yanlışı vardır ? </w:t>
      </w:r>
    </w:p>
    <w:p w:rsidR="003F1A32" w:rsidRPr="00ED4B8D" w:rsidRDefault="003F1A32" w:rsidP="00D03D29">
      <w:pPr>
        <w:spacing w:before="100" w:beforeAutospacing="1" w:after="100" w:afterAutospacing="1"/>
        <w:ind w:left="708"/>
        <w:rPr>
          <w:color w:val="000000"/>
        </w:rPr>
      </w:pPr>
      <w:r w:rsidRPr="00ED4B8D">
        <w:rPr>
          <w:color w:val="000000"/>
        </w:rPr>
        <w:t>A) Çiçeklerin de açma zamanı vardır.</w:t>
      </w:r>
    </w:p>
    <w:p w:rsidR="003F1A32" w:rsidRPr="00ED4B8D" w:rsidRDefault="003F1A32" w:rsidP="00D03D29">
      <w:pPr>
        <w:spacing w:before="100" w:beforeAutospacing="1" w:after="100" w:afterAutospacing="1"/>
        <w:ind w:left="708"/>
        <w:rPr>
          <w:color w:val="000000"/>
        </w:rPr>
      </w:pPr>
      <w:r w:rsidRPr="00ED4B8D">
        <w:rPr>
          <w:color w:val="000000"/>
        </w:rPr>
        <w:t>B) Orada, bir nakışcıyla karşılaştım.</w:t>
      </w:r>
    </w:p>
    <w:p w:rsidR="003F1A32" w:rsidRPr="00ED4B8D" w:rsidRDefault="003F1A32" w:rsidP="00D03D29">
      <w:pPr>
        <w:spacing w:before="100" w:beforeAutospacing="1" w:after="100" w:afterAutospacing="1"/>
        <w:ind w:left="708"/>
        <w:rPr>
          <w:color w:val="000000"/>
        </w:rPr>
      </w:pPr>
      <w:r w:rsidRPr="00ED4B8D">
        <w:rPr>
          <w:color w:val="000000"/>
        </w:rPr>
        <w:t>C) Sözlerine güvenebilmem için bana zaman ver.</w:t>
      </w:r>
    </w:p>
    <w:p w:rsidR="003F1A32" w:rsidRDefault="003F1A32" w:rsidP="002F42C6">
      <w:pPr>
        <w:spacing w:before="100" w:beforeAutospacing="1" w:after="100" w:afterAutospacing="1"/>
        <w:ind w:left="708"/>
        <w:rPr>
          <w:color w:val="000000"/>
        </w:rPr>
      </w:pPr>
      <w:r w:rsidRPr="00ED4B8D">
        <w:rPr>
          <w:color w:val="000000"/>
        </w:rPr>
        <w:t>D) Gözlerindeki fer, birden kayboluverdi.</w:t>
      </w:r>
    </w:p>
    <w:p w:rsidR="003F1A32" w:rsidRPr="00ED4B8D" w:rsidRDefault="003F1A32" w:rsidP="00D03D29">
      <w:pPr>
        <w:spacing w:before="100" w:beforeAutospacing="1" w:after="100" w:afterAutospacing="1"/>
        <w:rPr>
          <w:color w:val="000000"/>
        </w:rPr>
      </w:pPr>
      <w:r>
        <w:rPr>
          <w:color w:val="000000"/>
        </w:rPr>
        <w:t xml:space="preserve">879-   </w:t>
      </w:r>
      <w:r w:rsidRPr="00ED4B8D">
        <w:rPr>
          <w:bCs/>
          <w:color w:val="000000"/>
        </w:rPr>
        <w:t xml:space="preserve"> Aşağıdaki cümlelerin hangisinde öznel bir yargı söz konusudur? </w:t>
      </w:r>
    </w:p>
    <w:p w:rsidR="003F1A32" w:rsidRPr="00ED4B8D" w:rsidRDefault="003F1A32" w:rsidP="00D03D29">
      <w:pPr>
        <w:spacing w:before="100" w:beforeAutospacing="1" w:after="100" w:afterAutospacing="1"/>
        <w:ind w:left="708"/>
        <w:rPr>
          <w:color w:val="000000"/>
        </w:rPr>
      </w:pPr>
      <w:r w:rsidRPr="00ED4B8D">
        <w:rPr>
          <w:color w:val="000000"/>
        </w:rPr>
        <w:t>A) Öğretmen çocuğun elinden tuttu.</w:t>
      </w:r>
    </w:p>
    <w:p w:rsidR="003F1A32" w:rsidRPr="00ED4B8D" w:rsidRDefault="003F1A32" w:rsidP="00D03D29">
      <w:pPr>
        <w:spacing w:before="100" w:beforeAutospacing="1" w:after="100" w:afterAutospacing="1"/>
        <w:ind w:left="708"/>
        <w:rPr>
          <w:color w:val="000000"/>
        </w:rPr>
      </w:pPr>
      <w:r w:rsidRPr="00ED4B8D">
        <w:rPr>
          <w:color w:val="000000"/>
        </w:rPr>
        <w:t>B) Okullar bugün tatil edildi.</w:t>
      </w:r>
    </w:p>
    <w:p w:rsidR="003F1A32" w:rsidRPr="00ED4B8D" w:rsidRDefault="003F1A32" w:rsidP="00D03D29">
      <w:pPr>
        <w:spacing w:before="100" w:beforeAutospacing="1" w:after="100" w:afterAutospacing="1"/>
        <w:ind w:left="708"/>
        <w:rPr>
          <w:color w:val="000000"/>
        </w:rPr>
      </w:pPr>
      <w:r w:rsidRPr="00ED4B8D">
        <w:rPr>
          <w:color w:val="000000"/>
        </w:rPr>
        <w:t>C) Bahçede kırmızı güller açıvermiş.</w:t>
      </w:r>
    </w:p>
    <w:p w:rsidR="003F1A32" w:rsidRPr="00ED4B8D" w:rsidRDefault="003F1A32" w:rsidP="002F42C6">
      <w:pPr>
        <w:spacing w:before="100" w:beforeAutospacing="1" w:after="100" w:afterAutospacing="1"/>
        <w:ind w:left="708"/>
        <w:rPr>
          <w:color w:val="000000"/>
        </w:rPr>
      </w:pPr>
      <w:r w:rsidRPr="00ED4B8D">
        <w:rPr>
          <w:color w:val="000000"/>
        </w:rPr>
        <w:t>D) O çok ama çok iyi bir insandı.</w:t>
      </w:r>
      <w:r w:rsidRPr="00ED4B8D">
        <w:rPr>
          <w:color w:val="000000"/>
        </w:rPr>
        <w:tab/>
      </w:r>
    </w:p>
    <w:p w:rsidR="003F1A32" w:rsidRPr="009F4BF5" w:rsidRDefault="003F1A32" w:rsidP="00D03D29">
      <w:pPr>
        <w:rPr>
          <w:color w:val="000000"/>
        </w:rPr>
      </w:pPr>
      <w:r>
        <w:rPr>
          <w:color w:val="000000"/>
        </w:rPr>
        <w:t xml:space="preserve">880-   </w:t>
      </w:r>
      <w:r w:rsidRPr="009F4BF5">
        <w:rPr>
          <w:color w:val="000000"/>
        </w:rPr>
        <w:t xml:space="preserve"> Napolyon (  )  (  )  Bir tek şeyden korkarım ( ) Sınanmak (  )  (  )  demiş.</w:t>
      </w:r>
    </w:p>
    <w:p w:rsidR="003F1A32" w:rsidRPr="00ED4B8D" w:rsidRDefault="003F1A32" w:rsidP="002F42C6">
      <w:pPr>
        <w:rPr>
          <w:color w:val="000000"/>
        </w:rPr>
      </w:pPr>
      <w:r w:rsidRPr="00ED4B8D">
        <w:rPr>
          <w:color w:val="000000"/>
        </w:rPr>
        <w:t xml:space="preserve">A)  ( ; ) ( _ ) ( . ) ( . ) ( ! ) </w:t>
      </w:r>
      <w:r>
        <w:rPr>
          <w:color w:val="000000"/>
        </w:rPr>
        <w:t xml:space="preserve">          </w:t>
      </w:r>
      <w:r w:rsidRPr="00ED4B8D">
        <w:rPr>
          <w:color w:val="000000"/>
        </w:rPr>
        <w:t>B)  ( : ) ( “ ) (  . ) ( ! ) ( “)</w:t>
      </w:r>
    </w:p>
    <w:p w:rsidR="003F1A32" w:rsidRDefault="003F1A32" w:rsidP="002F42C6">
      <w:pPr>
        <w:rPr>
          <w:color w:val="000000"/>
        </w:rPr>
      </w:pPr>
      <w:r w:rsidRPr="00ED4B8D">
        <w:rPr>
          <w:color w:val="000000"/>
        </w:rPr>
        <w:t xml:space="preserve">C)  ( : ) ( “ )  ( . )  ( “ )   ( . ) </w:t>
      </w:r>
      <w:r>
        <w:rPr>
          <w:color w:val="000000"/>
        </w:rPr>
        <w:t xml:space="preserve">     </w:t>
      </w:r>
      <w:r w:rsidRPr="00ED4B8D">
        <w:rPr>
          <w:color w:val="000000"/>
        </w:rPr>
        <w:t xml:space="preserve">D) </w:t>
      </w:r>
      <w:r>
        <w:rPr>
          <w:color w:val="000000"/>
        </w:rPr>
        <w:t xml:space="preserve"> </w:t>
      </w:r>
      <w:r w:rsidRPr="00ED4B8D">
        <w:rPr>
          <w:color w:val="000000"/>
        </w:rPr>
        <w:t>(</w:t>
      </w:r>
      <w:r>
        <w:rPr>
          <w:color w:val="000000"/>
        </w:rPr>
        <w:t xml:space="preserve"> </w:t>
      </w:r>
      <w:r w:rsidRPr="00ED4B8D">
        <w:rPr>
          <w:color w:val="000000"/>
        </w:rPr>
        <w:t xml:space="preserve">: )   ( “)  (  : )  ( . )   ( “ ) </w:t>
      </w:r>
      <w:r w:rsidRPr="00ED4B8D">
        <w:rPr>
          <w:color w:val="000000"/>
        </w:rPr>
        <w:tab/>
      </w:r>
      <w:r w:rsidRPr="00ED4B8D">
        <w:rPr>
          <w:color w:val="000000"/>
        </w:rPr>
        <w:tab/>
      </w:r>
      <w:r w:rsidRPr="00ED4B8D">
        <w:rPr>
          <w:color w:val="000000"/>
        </w:rPr>
        <w:tab/>
      </w:r>
      <w:r w:rsidRPr="00ED4B8D">
        <w:rPr>
          <w:color w:val="000000"/>
        </w:rPr>
        <w:tab/>
      </w:r>
    </w:p>
    <w:p w:rsidR="003F1A32" w:rsidRPr="00ED4B8D" w:rsidRDefault="003F1A32" w:rsidP="00D03D29">
      <w:pPr>
        <w:rPr>
          <w:color w:val="000000"/>
        </w:rPr>
      </w:pPr>
    </w:p>
    <w:p w:rsidR="003F1A32" w:rsidRPr="00ED4B8D" w:rsidRDefault="003F1A32" w:rsidP="00D03D29">
      <w:pPr>
        <w:rPr>
          <w:color w:val="000000"/>
        </w:rPr>
      </w:pPr>
      <w:r>
        <w:rPr>
          <w:color w:val="000000"/>
        </w:rPr>
        <w:t xml:space="preserve">881-   </w:t>
      </w:r>
      <w:r w:rsidRPr="00ED4B8D">
        <w:rPr>
          <w:color w:val="000000"/>
        </w:rPr>
        <w:t xml:space="preserve"> Bugün,her alanda gelişmelerin baş döndürücü bir hızla yaşandığını görüyoruz. Yirminci yüzyıl, bilgi patlamasının gerçekleştiği, insanlığın görülmemiş derecede bilgi birikimine sahip olduğu bir çağ oldu. Bu gelinen nokta ve kazanılan başarılar, insanların gözleme ve deneye dayanan bilgileri değerlendirerek ,bunları hayata uyarlamaları sayesinde gerçekleşti.</w:t>
      </w:r>
    </w:p>
    <w:p w:rsidR="003F1A32" w:rsidRPr="00ED4B8D" w:rsidRDefault="003F1A32" w:rsidP="00D03D29">
      <w:pPr>
        <w:rPr>
          <w:color w:val="000000"/>
        </w:rPr>
      </w:pPr>
      <w:r w:rsidRPr="00ED4B8D">
        <w:rPr>
          <w:color w:val="000000"/>
        </w:rPr>
        <w:t>Bu parçanın konusu aşağıdakilerden hangisidir?</w:t>
      </w:r>
    </w:p>
    <w:p w:rsidR="003F1A32" w:rsidRPr="00ED4B8D" w:rsidRDefault="003F1A32" w:rsidP="00D03D29">
      <w:pPr>
        <w:ind w:left="708"/>
        <w:rPr>
          <w:color w:val="000000"/>
        </w:rPr>
      </w:pPr>
      <w:r w:rsidRPr="00ED4B8D">
        <w:rPr>
          <w:color w:val="000000"/>
        </w:rPr>
        <w:t>A) Yirminci yüzyılın bilgi çağı olması ve bunun nedenleri</w:t>
      </w:r>
    </w:p>
    <w:p w:rsidR="003F1A32" w:rsidRPr="00ED4B8D" w:rsidRDefault="003F1A32" w:rsidP="00D03D29">
      <w:pPr>
        <w:ind w:left="708"/>
        <w:rPr>
          <w:color w:val="000000"/>
        </w:rPr>
      </w:pPr>
      <w:r w:rsidRPr="00ED4B8D">
        <w:rPr>
          <w:color w:val="000000"/>
        </w:rPr>
        <w:t>B) Bilginin,günümüz insanı açısından önemi</w:t>
      </w:r>
    </w:p>
    <w:p w:rsidR="003F1A32" w:rsidRPr="00ED4B8D" w:rsidRDefault="003F1A32" w:rsidP="00D03D29">
      <w:pPr>
        <w:ind w:left="708"/>
        <w:rPr>
          <w:color w:val="000000"/>
        </w:rPr>
      </w:pPr>
      <w:r w:rsidRPr="00ED4B8D">
        <w:rPr>
          <w:color w:val="000000"/>
        </w:rPr>
        <w:t>C)Yirminci yüzyıl ve teknoloji</w:t>
      </w:r>
    </w:p>
    <w:p w:rsidR="003F1A32" w:rsidRPr="00ED4B8D" w:rsidRDefault="003F1A32" w:rsidP="00D03D29">
      <w:pPr>
        <w:ind w:left="708"/>
        <w:rPr>
          <w:color w:val="000000"/>
        </w:rPr>
      </w:pPr>
      <w:r w:rsidRPr="00ED4B8D">
        <w:rPr>
          <w:color w:val="000000"/>
        </w:rPr>
        <w:t>D) Bilginin günümüzde giderek insana hakim olmaya başlaması</w:t>
      </w:r>
    </w:p>
    <w:p w:rsidR="003F1A32" w:rsidRDefault="003F1A32" w:rsidP="00D03D29">
      <w:pPr>
        <w:rPr>
          <w:color w:val="000000"/>
        </w:rPr>
      </w:pPr>
    </w:p>
    <w:p w:rsidR="003F1A32" w:rsidRPr="00ED4B8D" w:rsidRDefault="003F1A32" w:rsidP="00D03D29">
      <w:pPr>
        <w:rPr>
          <w:color w:val="000000"/>
        </w:rPr>
      </w:pPr>
    </w:p>
    <w:p w:rsidR="003F1A32" w:rsidRPr="00ED4B8D" w:rsidRDefault="003F1A32" w:rsidP="00D03D29">
      <w:pPr>
        <w:rPr>
          <w:color w:val="000000"/>
        </w:rPr>
      </w:pPr>
      <w:r>
        <w:rPr>
          <w:color w:val="000000"/>
        </w:rPr>
        <w:t xml:space="preserve">882-   </w:t>
      </w:r>
      <w:r w:rsidRPr="00ED4B8D">
        <w:rPr>
          <w:color w:val="000000"/>
        </w:rPr>
        <w:t xml:space="preserve"> İnsanın davranışlarını en çok etkileyen şey,aile içinde aldığı terbiyedir. Bu terbiye, onu  tüm yaşamı boyunca yönlendirir.Yalancı bir kişiliğe bürünse de ikili oynasa da bilinçaltına yerleşen bu terbiye, bir gün ortaya çıkar.</w:t>
      </w:r>
    </w:p>
    <w:p w:rsidR="003F1A32" w:rsidRPr="00ED4B8D" w:rsidRDefault="003F1A32" w:rsidP="00D03D29">
      <w:pPr>
        <w:rPr>
          <w:color w:val="000000"/>
        </w:rPr>
      </w:pPr>
      <w:r w:rsidRPr="00ED4B8D">
        <w:rPr>
          <w:color w:val="000000"/>
        </w:rPr>
        <w:t>Bu parçada vurgulanmak istenen düşünce aşağıdakilerden hangisidir?</w:t>
      </w:r>
    </w:p>
    <w:p w:rsidR="003F1A32" w:rsidRPr="00ED4B8D" w:rsidRDefault="003F1A32" w:rsidP="00D03D29">
      <w:pPr>
        <w:ind w:left="708"/>
        <w:rPr>
          <w:color w:val="000000"/>
        </w:rPr>
      </w:pPr>
      <w:r w:rsidRPr="00ED4B8D">
        <w:rPr>
          <w:color w:val="000000"/>
        </w:rPr>
        <w:t>A) Okul ve aile, eğitim için el ele vermelidir.</w:t>
      </w:r>
    </w:p>
    <w:p w:rsidR="003F1A32" w:rsidRPr="00ED4B8D" w:rsidRDefault="003F1A32" w:rsidP="00D03D29">
      <w:pPr>
        <w:ind w:left="708"/>
        <w:rPr>
          <w:color w:val="000000"/>
        </w:rPr>
      </w:pPr>
      <w:r w:rsidRPr="00ED4B8D">
        <w:rPr>
          <w:color w:val="000000"/>
        </w:rPr>
        <w:t>B) Aile terbiyesi yaşam boyu etkili olur.</w:t>
      </w:r>
    </w:p>
    <w:p w:rsidR="003F1A32" w:rsidRPr="00ED4B8D" w:rsidRDefault="003F1A32" w:rsidP="00D03D29">
      <w:pPr>
        <w:ind w:left="708"/>
        <w:rPr>
          <w:color w:val="000000"/>
        </w:rPr>
      </w:pPr>
      <w:r w:rsidRPr="00ED4B8D">
        <w:rPr>
          <w:color w:val="000000"/>
        </w:rPr>
        <w:t>C) Doğru davranışlarla çevremizi etkileyebiliriz.</w:t>
      </w:r>
    </w:p>
    <w:p w:rsidR="003F1A32" w:rsidRDefault="003F1A32" w:rsidP="00D03D29">
      <w:pPr>
        <w:ind w:left="708"/>
        <w:rPr>
          <w:color w:val="000000"/>
        </w:rPr>
      </w:pPr>
      <w:r w:rsidRPr="00ED4B8D">
        <w:rPr>
          <w:color w:val="000000"/>
        </w:rPr>
        <w:t>D) Güzel alışkanlıklar, güzel bir gelecek hazırlar.</w:t>
      </w:r>
      <w:r w:rsidRPr="00ED4B8D">
        <w:rPr>
          <w:color w:val="000000"/>
        </w:rPr>
        <w:tab/>
      </w:r>
      <w:r w:rsidRPr="00ED4B8D">
        <w:rPr>
          <w:color w:val="000000"/>
        </w:rPr>
        <w:tab/>
      </w:r>
      <w:r w:rsidRPr="00ED4B8D">
        <w:rPr>
          <w:color w:val="000000"/>
        </w:rPr>
        <w:tab/>
      </w:r>
    </w:p>
    <w:p w:rsidR="003F1A32" w:rsidRPr="00ED4B8D" w:rsidRDefault="003F1A32" w:rsidP="00D03D29">
      <w:pPr>
        <w:rPr>
          <w:color w:val="000000"/>
        </w:rPr>
      </w:pPr>
    </w:p>
    <w:p w:rsidR="003F1A32" w:rsidRPr="00ED4B8D" w:rsidRDefault="003F1A32" w:rsidP="00D03D29">
      <w:pPr>
        <w:rPr>
          <w:color w:val="000000"/>
        </w:rPr>
      </w:pPr>
      <w:r>
        <w:rPr>
          <w:color w:val="000000"/>
        </w:rPr>
        <w:t xml:space="preserve">883-       </w:t>
      </w:r>
      <w:r w:rsidRPr="00ED4B8D">
        <w:rPr>
          <w:color w:val="000000"/>
        </w:rPr>
        <w:t xml:space="preserve"> Yaprağıyla gürlermiş ağaç</w:t>
      </w:r>
    </w:p>
    <w:p w:rsidR="003F1A32" w:rsidRPr="00ED4B8D" w:rsidRDefault="003F1A32" w:rsidP="00D03D29">
      <w:pPr>
        <w:rPr>
          <w:color w:val="000000"/>
        </w:rPr>
      </w:pPr>
      <w:r w:rsidRPr="00ED4B8D">
        <w:rPr>
          <w:color w:val="000000"/>
        </w:rPr>
        <w:tab/>
        <w:t xml:space="preserve">     El ele verince aşılırmış zorluklar </w:t>
      </w:r>
    </w:p>
    <w:p w:rsidR="003F1A32" w:rsidRPr="00ED4B8D" w:rsidRDefault="003F1A32" w:rsidP="00D03D29">
      <w:pPr>
        <w:rPr>
          <w:color w:val="000000"/>
        </w:rPr>
      </w:pPr>
      <w:r w:rsidRPr="00ED4B8D">
        <w:rPr>
          <w:color w:val="000000"/>
        </w:rPr>
        <w:tab/>
        <w:t xml:space="preserve">     Yalnız taş duvar olmazmış</w:t>
      </w:r>
    </w:p>
    <w:p w:rsidR="003F1A32" w:rsidRPr="00ED4B8D" w:rsidRDefault="003F1A32" w:rsidP="00D03D29">
      <w:pPr>
        <w:rPr>
          <w:color w:val="000000"/>
        </w:rPr>
      </w:pPr>
      <w:r w:rsidRPr="00ED4B8D">
        <w:rPr>
          <w:color w:val="000000"/>
        </w:rPr>
        <w:tab/>
        <w:t xml:space="preserve">     Yan yana olunca azalırmış acılar</w:t>
      </w:r>
    </w:p>
    <w:p w:rsidR="003F1A32" w:rsidRPr="00ED4B8D" w:rsidRDefault="003F1A32" w:rsidP="00D03D29">
      <w:pPr>
        <w:rPr>
          <w:color w:val="000000"/>
        </w:rPr>
      </w:pPr>
      <w:r w:rsidRPr="00ED4B8D">
        <w:rPr>
          <w:color w:val="000000"/>
        </w:rPr>
        <w:tab/>
        <w:t>Bu dizelerdeki ana duygu (tema ) aşağıdakilerden hangisidir?</w:t>
      </w:r>
    </w:p>
    <w:p w:rsidR="003F1A32" w:rsidRPr="00ED4B8D" w:rsidRDefault="003F1A32" w:rsidP="00D03D29">
      <w:pPr>
        <w:rPr>
          <w:color w:val="000000"/>
        </w:rPr>
      </w:pPr>
      <w:r w:rsidRPr="00ED4B8D">
        <w:rPr>
          <w:color w:val="000000"/>
        </w:rPr>
        <w:tab/>
        <w:t>A) Yalnızlık</w:t>
      </w:r>
      <w:r w:rsidRPr="00ED4B8D">
        <w:rPr>
          <w:color w:val="000000"/>
        </w:rPr>
        <w:tab/>
      </w:r>
      <w:r w:rsidRPr="00ED4B8D">
        <w:rPr>
          <w:color w:val="000000"/>
        </w:rPr>
        <w:tab/>
        <w:t>B) Dayanışma</w:t>
      </w:r>
      <w:r w:rsidRPr="00ED4B8D">
        <w:rPr>
          <w:color w:val="000000"/>
        </w:rPr>
        <w:tab/>
      </w:r>
      <w:r w:rsidRPr="00ED4B8D">
        <w:rPr>
          <w:color w:val="000000"/>
        </w:rPr>
        <w:tab/>
        <w:t>C) Dostluk</w:t>
      </w:r>
      <w:r w:rsidRPr="00ED4B8D">
        <w:rPr>
          <w:color w:val="000000"/>
        </w:rPr>
        <w:tab/>
      </w:r>
      <w:r w:rsidRPr="00ED4B8D">
        <w:rPr>
          <w:color w:val="000000"/>
        </w:rPr>
        <w:tab/>
        <w:t>D) Sevgi</w:t>
      </w:r>
    </w:p>
    <w:p w:rsidR="003F1A32" w:rsidRPr="00ED4B8D" w:rsidRDefault="003F1A32" w:rsidP="00D03D29">
      <w:pPr>
        <w:rPr>
          <w:color w:val="000000"/>
        </w:rPr>
      </w:pPr>
    </w:p>
    <w:p w:rsidR="003F1A32" w:rsidRPr="00ED4B8D" w:rsidRDefault="003F1A32" w:rsidP="00D03D29">
      <w:pPr>
        <w:rPr>
          <w:color w:val="000000"/>
        </w:rPr>
      </w:pPr>
      <w:r>
        <w:rPr>
          <w:color w:val="000000"/>
        </w:rPr>
        <w:t xml:space="preserve">884-   </w:t>
      </w:r>
      <w:r w:rsidRPr="00ED4B8D">
        <w:rPr>
          <w:color w:val="000000"/>
        </w:rPr>
        <w:t xml:space="preserve"> Aşağıdaki cümlelerden hangisinin yükleminde zaman kayması vardır?</w:t>
      </w:r>
    </w:p>
    <w:p w:rsidR="003F1A32" w:rsidRPr="00ED4B8D" w:rsidRDefault="003F1A32" w:rsidP="00D03D29">
      <w:pPr>
        <w:rPr>
          <w:color w:val="000000"/>
        </w:rPr>
      </w:pPr>
      <w:r w:rsidRPr="00ED4B8D">
        <w:rPr>
          <w:color w:val="000000"/>
        </w:rPr>
        <w:tab/>
        <w:t>A) Her sabah yürüyüş yapıyorum.</w:t>
      </w:r>
      <w:r>
        <w:rPr>
          <w:color w:val="000000"/>
        </w:rPr>
        <w:t xml:space="preserve">   B) Yarın</w:t>
      </w:r>
      <w:r w:rsidRPr="00ED4B8D">
        <w:rPr>
          <w:color w:val="000000"/>
        </w:rPr>
        <w:t>,</w:t>
      </w:r>
      <w:r>
        <w:rPr>
          <w:color w:val="000000"/>
        </w:rPr>
        <w:t xml:space="preserve"> </w:t>
      </w:r>
      <w:r w:rsidRPr="00ED4B8D">
        <w:rPr>
          <w:color w:val="000000"/>
        </w:rPr>
        <w:t>otomobil fuarına gideceğiz.</w:t>
      </w:r>
    </w:p>
    <w:p w:rsidR="003F1A32" w:rsidRDefault="003F1A32" w:rsidP="00D03D29">
      <w:pPr>
        <w:rPr>
          <w:color w:val="000000"/>
        </w:rPr>
      </w:pPr>
      <w:r w:rsidRPr="00ED4B8D">
        <w:rPr>
          <w:color w:val="000000"/>
        </w:rPr>
        <w:tab/>
        <w:t>C)</w:t>
      </w:r>
      <w:r>
        <w:rPr>
          <w:color w:val="000000"/>
        </w:rPr>
        <w:t xml:space="preserve"> </w:t>
      </w:r>
      <w:r w:rsidRPr="00ED4B8D">
        <w:rPr>
          <w:color w:val="000000"/>
        </w:rPr>
        <w:t xml:space="preserve">Ben de sizinle geleyim mi? </w:t>
      </w:r>
      <w:r>
        <w:rPr>
          <w:color w:val="000000"/>
        </w:rPr>
        <w:t xml:space="preserve">       </w:t>
      </w:r>
      <w:r w:rsidRPr="00ED4B8D">
        <w:rPr>
          <w:color w:val="000000"/>
        </w:rPr>
        <w:t>D) Elif, dün İzmir’e gitmiş.</w:t>
      </w:r>
    </w:p>
    <w:p w:rsidR="003F1A32" w:rsidRDefault="003F1A32" w:rsidP="00D03D29">
      <w:pPr>
        <w:rPr>
          <w:color w:val="000000"/>
        </w:rPr>
      </w:pPr>
    </w:p>
    <w:p w:rsidR="003F1A32" w:rsidRDefault="003F1A32" w:rsidP="00D03D29">
      <w:pPr>
        <w:rPr>
          <w:color w:val="000000"/>
        </w:rPr>
      </w:pPr>
    </w:p>
    <w:p w:rsidR="003F1A32" w:rsidRDefault="003F1A32" w:rsidP="00D03D29">
      <w:pPr>
        <w:rPr>
          <w:color w:val="000000"/>
        </w:rPr>
      </w:pPr>
    </w:p>
    <w:p w:rsidR="003F1A32" w:rsidRPr="002F42C6" w:rsidRDefault="003F1A32" w:rsidP="002F42C6">
      <w:pPr>
        <w:jc w:val="center"/>
        <w:rPr>
          <w:color w:val="000000"/>
          <w:sz w:val="48"/>
          <w:szCs w:val="48"/>
        </w:rPr>
      </w:pPr>
      <w:r w:rsidRPr="002F42C6">
        <w:rPr>
          <w:color w:val="000000"/>
          <w:sz w:val="48"/>
          <w:szCs w:val="48"/>
        </w:rPr>
        <w:t>MATEMATİK</w:t>
      </w:r>
    </w:p>
    <w:p w:rsidR="003F1A32" w:rsidRDefault="003F1A32" w:rsidP="00D03D29">
      <w:pPr>
        <w:rPr>
          <w:color w:val="000000"/>
        </w:rPr>
      </w:pPr>
    </w:p>
    <w:p w:rsidR="003F1A32" w:rsidRPr="003B154D" w:rsidRDefault="003F1A32" w:rsidP="00A4272B">
      <w:pP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margin-left:27.1pt;margin-top:10.75pt;width:138.75pt;height:123.75pt;z-index:-251659264;visibility:visible">
            <v:imagedata r:id="rId5" o:title=""/>
          </v:shape>
        </w:pict>
      </w:r>
      <w:r>
        <w:rPr>
          <w:noProof/>
        </w:rPr>
        <w:pict>
          <v:shape id="Resim 2" o:spid="_x0000_s1027" type="#_x0000_t75" style="position:absolute;margin-left:32.4pt;margin-top:11.25pt;width:125.25pt;height:108.75pt;z-index:-251660288;visibility:visible">
            <v:imagedata r:id="rId6" o:title=""/>
          </v:shape>
        </w:pict>
      </w:r>
      <w:r w:rsidRPr="003B154D">
        <w:rPr>
          <w:b/>
          <w:noProof/>
        </w:rPr>
        <w:t>976)</w:t>
      </w:r>
    </w:p>
    <w:p w:rsidR="003F1A32" w:rsidRPr="00D45E92" w:rsidRDefault="003F1A32" w:rsidP="00A4272B"/>
    <w:p w:rsidR="003F1A32" w:rsidRPr="00D45E92" w:rsidRDefault="003F1A32" w:rsidP="00A4272B">
      <w:r w:rsidRPr="00D45E92">
        <w:t xml:space="preserve">                                                                Şekildeki O merkezli çemberde ;</w:t>
      </w:r>
    </w:p>
    <w:p w:rsidR="003F1A32" w:rsidRPr="00D45E92" w:rsidRDefault="003F1A32" w:rsidP="00A4272B">
      <w:r w:rsidRPr="00D45E92">
        <w:t xml:space="preserve">                                                                 </w:t>
      </w:r>
      <w:r w:rsidRPr="00D45E92">
        <w:rPr>
          <w:position w:val="-64"/>
        </w:rPr>
        <w:object w:dxaOrig="1939" w:dyaOrig="1740">
          <v:shape id="_x0000_i1025" type="#_x0000_t75" style="width:96pt;height:87pt" o:ole="">
            <v:imagedata r:id="rId7" o:title=""/>
          </v:shape>
          <o:OLEObject Type="Embed" ProgID="Equation.3" ShapeID="_x0000_i1025" DrawAspect="Content" ObjectID="_1448810054" r:id="rId8"/>
        </w:object>
      </w:r>
      <w:r w:rsidRPr="00D45E92">
        <w:t xml:space="preserve">  kaç derecedir?</w:t>
      </w:r>
    </w:p>
    <w:p w:rsidR="003F1A32" w:rsidRDefault="003F1A32" w:rsidP="00A4272B"/>
    <w:p w:rsidR="003F1A32" w:rsidRPr="00D45E92" w:rsidRDefault="003F1A32" w:rsidP="002F42C6">
      <w:pPr>
        <w:tabs>
          <w:tab w:val="left" w:pos="1559"/>
          <w:tab w:val="left" w:pos="2693"/>
          <w:tab w:val="left" w:pos="3827"/>
        </w:tabs>
        <w:ind w:right="150"/>
      </w:pPr>
      <w:r>
        <w:t xml:space="preserve">a)84                    </w:t>
      </w:r>
    </w:p>
    <w:p w:rsidR="003F1A32" w:rsidRDefault="003F1A32" w:rsidP="00A4272B">
      <w:r>
        <w:t xml:space="preserve">                   b)126                     c)42                    d)168             </w:t>
      </w:r>
    </w:p>
    <w:p w:rsidR="003F1A32" w:rsidRDefault="003F1A32" w:rsidP="00A4272B"/>
    <w:p w:rsidR="003F1A32" w:rsidRDefault="003F1A32" w:rsidP="00A4272B">
      <w:pPr>
        <w:ind w:right="150"/>
        <w:jc w:val="both"/>
      </w:pPr>
      <w:r w:rsidRPr="003B154D">
        <w:rPr>
          <w:b/>
        </w:rPr>
        <w:t>977)</w:t>
      </w:r>
      <w:r w:rsidRPr="00D45E92">
        <w:t xml:space="preserve"> Ali, bir kitabın önce yarısını, daha sonra da kalan kısmının </w:t>
      </w:r>
      <w:r w:rsidRPr="00D45E92">
        <w:rPr>
          <w:position w:val="-24"/>
          <w:lang w:eastAsia="en-US"/>
        </w:rPr>
        <w:object w:dxaOrig="240" w:dyaOrig="620">
          <v:shape id="_x0000_i1026" type="#_x0000_t75" style="width:12pt;height:31.5pt" o:ole="">
            <v:imagedata r:id="rId9" o:title=""/>
          </v:shape>
          <o:OLEObject Type="Embed" ProgID="Equation.3" ShapeID="_x0000_i1026" DrawAspect="Content" ObjectID="_1448810055" r:id="rId10"/>
        </w:object>
      </w:r>
      <w:r w:rsidRPr="00D45E92">
        <w:t>sini okuyor. Geriye okumadığı 30 sayfa kaldığına göre, kitabın tamamı kaç sayfadır?</w:t>
      </w:r>
    </w:p>
    <w:p w:rsidR="003F1A32" w:rsidRDefault="003F1A32" w:rsidP="00A4272B">
      <w:pPr>
        <w:tabs>
          <w:tab w:val="left" w:pos="1559"/>
          <w:tab w:val="left" w:pos="2693"/>
          <w:tab w:val="left" w:pos="3827"/>
        </w:tabs>
        <w:ind w:right="150"/>
      </w:pPr>
      <w:r w:rsidRPr="00D45E92">
        <w:t xml:space="preserve">A) 90  </w:t>
      </w:r>
      <w:r w:rsidRPr="00D45E92">
        <w:tab/>
        <w:t xml:space="preserve">         B) 100      </w:t>
      </w:r>
      <w:r w:rsidRPr="00D45E92">
        <w:tab/>
        <w:t xml:space="preserve">      C) 120</w:t>
      </w:r>
      <w:r w:rsidRPr="00D45E92">
        <w:tab/>
      </w:r>
      <w:r w:rsidRPr="00D45E92">
        <w:tab/>
      </w:r>
      <w:r w:rsidRPr="00D45E92">
        <w:tab/>
        <w:t xml:space="preserve">   D) 150</w:t>
      </w:r>
    </w:p>
    <w:p w:rsidR="003F1A32" w:rsidRPr="003B154D" w:rsidRDefault="003F1A32" w:rsidP="00A4272B">
      <w:pPr>
        <w:rPr>
          <w:sz w:val="22"/>
          <w:szCs w:val="22"/>
        </w:rPr>
      </w:pPr>
      <w:r w:rsidRPr="003B154D">
        <w:rPr>
          <w:b/>
          <w:sz w:val="22"/>
          <w:szCs w:val="22"/>
        </w:rPr>
        <w:t>978)</w:t>
      </w:r>
      <w:r w:rsidRPr="003B154D">
        <w:rPr>
          <w:sz w:val="22"/>
          <w:szCs w:val="22"/>
        </w:rPr>
        <w:t xml:space="preserve">     </w:t>
      </w:r>
      <w:r w:rsidRPr="003B154D">
        <w:rPr>
          <w:position w:val="-88"/>
          <w:sz w:val="22"/>
          <w:szCs w:val="22"/>
        </w:rPr>
        <w:object w:dxaOrig="1320" w:dyaOrig="1260">
          <v:shape id="_x0000_i1027" type="#_x0000_t75" style="width:66pt;height:63pt" o:ole="">
            <v:imagedata r:id="rId11" o:title=""/>
          </v:shape>
          <o:OLEObject Type="Embed" ProgID="Equation.3" ShapeID="_x0000_i1027" DrawAspect="Content" ObjectID="_1448810056" r:id="rId12"/>
        </w:object>
      </w:r>
      <w:r w:rsidRPr="003B154D">
        <w:rPr>
          <w:sz w:val="22"/>
          <w:szCs w:val="22"/>
        </w:rPr>
        <w:t xml:space="preserve">  işleminin sonucu nedir?</w:t>
      </w:r>
    </w:p>
    <w:p w:rsidR="003F1A32" w:rsidRPr="003B154D" w:rsidRDefault="003F1A32" w:rsidP="00A4272B">
      <w:pPr>
        <w:rPr>
          <w:sz w:val="22"/>
          <w:szCs w:val="22"/>
        </w:rPr>
      </w:pPr>
      <w:r w:rsidRPr="003B154D">
        <w:rPr>
          <w:sz w:val="22"/>
          <w:szCs w:val="22"/>
        </w:rPr>
        <w:tab/>
        <w:t xml:space="preserve">A) </w:t>
      </w:r>
      <w:r w:rsidRPr="003B154D">
        <w:rPr>
          <w:position w:val="-24"/>
          <w:sz w:val="22"/>
          <w:szCs w:val="22"/>
        </w:rPr>
        <w:object w:dxaOrig="240" w:dyaOrig="620">
          <v:shape id="_x0000_i1028" type="#_x0000_t75" style="width:12pt;height:30.75pt" o:ole="">
            <v:imagedata r:id="rId13" o:title=""/>
          </v:shape>
          <o:OLEObject Type="Embed" ProgID="Equation.3" ShapeID="_x0000_i1028" DrawAspect="Content" ObjectID="_1448810057" r:id="rId14"/>
        </w:object>
      </w:r>
      <w:r w:rsidRPr="003B154D">
        <w:rPr>
          <w:sz w:val="22"/>
          <w:szCs w:val="22"/>
        </w:rPr>
        <w:tab/>
      </w:r>
      <w:r w:rsidRPr="003B154D">
        <w:rPr>
          <w:sz w:val="22"/>
          <w:szCs w:val="22"/>
        </w:rPr>
        <w:tab/>
        <w:t>B)1</w:t>
      </w:r>
      <w:r w:rsidRPr="003B154D">
        <w:rPr>
          <w:sz w:val="22"/>
          <w:szCs w:val="22"/>
        </w:rPr>
        <w:tab/>
      </w:r>
      <w:r w:rsidRPr="003B154D">
        <w:rPr>
          <w:sz w:val="22"/>
          <w:szCs w:val="22"/>
        </w:rPr>
        <w:tab/>
        <w:t>C) 3</w:t>
      </w:r>
      <w:r w:rsidRPr="003B154D">
        <w:rPr>
          <w:sz w:val="22"/>
          <w:szCs w:val="22"/>
        </w:rPr>
        <w:tab/>
      </w:r>
      <w:r w:rsidRPr="003B154D">
        <w:rPr>
          <w:sz w:val="22"/>
          <w:szCs w:val="22"/>
        </w:rPr>
        <w:tab/>
        <w:t>D)</w:t>
      </w:r>
      <w:r w:rsidRPr="003B154D">
        <w:rPr>
          <w:position w:val="-24"/>
          <w:sz w:val="22"/>
          <w:szCs w:val="22"/>
        </w:rPr>
        <w:object w:dxaOrig="240" w:dyaOrig="620">
          <v:shape id="_x0000_i1029" type="#_x0000_t75" style="width:12pt;height:30.75pt" o:ole="">
            <v:imagedata r:id="rId15" o:title=""/>
          </v:shape>
          <o:OLEObject Type="Embed" ProgID="Equation.3" ShapeID="_x0000_i1029" DrawAspect="Content" ObjectID="_1448810058" r:id="rId16"/>
        </w:object>
      </w:r>
    </w:p>
    <w:p w:rsidR="003F1A32" w:rsidRPr="00F565A5" w:rsidRDefault="003F1A32" w:rsidP="00A4272B">
      <w:pPr>
        <w:rPr>
          <w:rFonts w:ascii="Tahoma" w:hAnsi="Tahoma" w:cs="Tahoma"/>
          <w:sz w:val="22"/>
          <w:szCs w:val="22"/>
        </w:rPr>
      </w:pP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r w:rsidRPr="00F565A5">
        <w:rPr>
          <w:rFonts w:ascii="Tahoma" w:hAnsi="Tahoma" w:cs="Tahoma"/>
          <w:b/>
          <w:color w:val="000000"/>
          <w:sz w:val="22"/>
          <w:szCs w:val="22"/>
        </w:rPr>
        <w:tab/>
      </w:r>
    </w:p>
    <w:p w:rsidR="003F1A32" w:rsidRPr="003B154D" w:rsidRDefault="003F1A32" w:rsidP="00A4272B">
      <w:r w:rsidRPr="003B154D">
        <w:rPr>
          <w:b/>
        </w:rPr>
        <w:t>979)</w:t>
      </w:r>
      <w:r w:rsidRPr="003B154D">
        <w:t xml:space="preserve"> En büyük ortak bölenleri 12, en küçük ortak katları 336 olan iki sayıdan biri 48 ise diğeri kaçtır?</w:t>
      </w:r>
    </w:p>
    <w:p w:rsidR="003F1A32" w:rsidRPr="003B154D" w:rsidRDefault="003F1A32" w:rsidP="00A4272B">
      <w:r w:rsidRPr="003B154D">
        <w:t xml:space="preserve">       A)82                     B)83                 C) 84               D)85</w:t>
      </w:r>
    </w:p>
    <w:p w:rsidR="003F1A32" w:rsidRPr="00F565A5" w:rsidRDefault="003F1A32" w:rsidP="00A4272B">
      <w:pPr>
        <w:rPr>
          <w:rFonts w:ascii="Tahoma" w:hAnsi="Tahoma" w:cs="Tahoma"/>
          <w:sz w:val="22"/>
          <w:szCs w:val="22"/>
        </w:rPr>
      </w:pPr>
    </w:p>
    <w:p w:rsidR="003F1A32" w:rsidRDefault="003F1A32" w:rsidP="00A4272B">
      <w:r w:rsidRPr="003B154D">
        <w:rPr>
          <w:b/>
        </w:rPr>
        <w:t>980)</w:t>
      </w:r>
      <w:r w:rsidRPr="003B154D">
        <w:t>Aşağıdaki denklemi verilen doğrulardan hangisi(2,-2) noktasından geçer?</w:t>
      </w:r>
    </w:p>
    <w:p w:rsidR="003F1A32" w:rsidRDefault="003F1A32" w:rsidP="00A4272B">
      <w:r>
        <w:t>A)</w:t>
      </w:r>
      <w:r w:rsidRPr="003B154D">
        <w:t>x + 2y7=6</w:t>
      </w:r>
      <w:r>
        <w:tab/>
      </w:r>
      <w:r>
        <w:tab/>
      </w:r>
      <w:r>
        <w:tab/>
        <w:t>B)</w:t>
      </w:r>
      <w:r w:rsidRPr="003B154D">
        <w:t>2x +y=6</w:t>
      </w:r>
      <w:r>
        <w:tab/>
      </w:r>
      <w:r>
        <w:tab/>
        <w:t>C)</w:t>
      </w:r>
      <w:r w:rsidRPr="003B154D">
        <w:t>2x –3y=-4</w:t>
      </w:r>
      <w:r>
        <w:tab/>
      </w:r>
      <w:r>
        <w:tab/>
        <w:t>D)</w:t>
      </w:r>
      <w:r w:rsidRPr="003B154D">
        <w:t>x-y=4</w:t>
      </w:r>
    </w:p>
    <w:p w:rsidR="003F1A32" w:rsidRDefault="003F1A32" w:rsidP="00A4272B"/>
    <w:p w:rsidR="003F1A32" w:rsidRDefault="003F1A32" w:rsidP="00A4272B">
      <w:r w:rsidRPr="003B154D">
        <w:rPr>
          <w:b/>
        </w:rPr>
        <w:t>981)</w:t>
      </w:r>
      <w:r>
        <w:t xml:space="preserve"> Bir dikdörtgenin uzun kenarının kısa kenara oranı 6:4 ‘tür. Dikdörtgenin çevresi </w:t>
      </w:r>
      <w:smartTag w:uri="urn:schemas-microsoft-com:office:smarttags" w:element="metricconverter">
        <w:smartTagPr>
          <w:attr w:name="ProductID" w:val="200 cm"/>
        </w:smartTagPr>
        <w:r>
          <w:t>200 cm</w:t>
        </w:r>
      </w:smartTag>
      <w:r>
        <w:t xml:space="preserve"> olduğuna göre kısa kenarın uzunluğu kaç cm’dir?</w:t>
      </w:r>
    </w:p>
    <w:p w:rsidR="003F1A32" w:rsidRDefault="003F1A32" w:rsidP="00A4272B">
      <w:r>
        <w:t xml:space="preserve">     A) 60                              B) 50                     C) 40                     D) 30</w:t>
      </w:r>
    </w:p>
    <w:p w:rsidR="003F1A32" w:rsidRDefault="003F1A32" w:rsidP="00A4272B"/>
    <w:p w:rsidR="003F1A32" w:rsidRDefault="003F1A32" w:rsidP="00A4272B">
      <w:r w:rsidRPr="003B154D">
        <w:rPr>
          <w:b/>
        </w:rPr>
        <w:t>982)</w:t>
      </w:r>
      <w:r>
        <w:t xml:space="preserve"> A ve B sayıları orantılıdır. A = 5 iken B = 3 ise, A = 35 iken B kaçtır?</w:t>
      </w:r>
    </w:p>
    <w:p w:rsidR="003F1A32" w:rsidRDefault="003F1A32" w:rsidP="00A4272B">
      <w:r>
        <w:t xml:space="preserve">     A) 9                                B) 15                     C) 18                     D)21</w:t>
      </w:r>
    </w:p>
    <w:p w:rsidR="003F1A32" w:rsidRDefault="003F1A32" w:rsidP="00A4272B">
      <w:pPr>
        <w:rPr>
          <w:b/>
        </w:rPr>
      </w:pPr>
    </w:p>
    <w:p w:rsidR="003F1A32" w:rsidRDefault="003F1A32" w:rsidP="00A4272B">
      <w:pPr>
        <w:rPr>
          <w:sz w:val="22"/>
          <w:szCs w:val="22"/>
        </w:rPr>
      </w:pPr>
      <w:r w:rsidRPr="003B154D">
        <w:rPr>
          <w:b/>
        </w:rPr>
        <w:t>983)</w:t>
      </w:r>
      <w:r w:rsidRPr="001774F4">
        <w:rPr>
          <w:sz w:val="22"/>
          <w:szCs w:val="22"/>
        </w:rPr>
        <w:t xml:space="preserve"> Bir dış açısı 30</w:t>
      </w:r>
      <w:r w:rsidRPr="001774F4">
        <w:rPr>
          <w:sz w:val="22"/>
          <w:szCs w:val="22"/>
          <w:vertAlign w:val="superscript"/>
        </w:rPr>
        <w:t>0</w:t>
      </w:r>
      <w:r w:rsidRPr="001774F4">
        <w:rPr>
          <w:sz w:val="22"/>
          <w:szCs w:val="22"/>
        </w:rPr>
        <w:t xml:space="preserve"> olan düzgün çokgenin kaç köşegeni vardır?     </w:t>
      </w:r>
    </w:p>
    <w:p w:rsidR="003F1A32" w:rsidRPr="001774F4" w:rsidRDefault="003F1A32" w:rsidP="00A4272B">
      <w:pPr>
        <w:rPr>
          <w:sz w:val="22"/>
          <w:szCs w:val="22"/>
        </w:rPr>
      </w:pPr>
      <w:r w:rsidRPr="001774F4">
        <w:rPr>
          <w:sz w:val="22"/>
          <w:szCs w:val="22"/>
        </w:rPr>
        <w:t xml:space="preserve"> A-) 6</w:t>
      </w:r>
      <w:r w:rsidRPr="001774F4">
        <w:rPr>
          <w:sz w:val="22"/>
          <w:szCs w:val="22"/>
        </w:rPr>
        <w:tab/>
        <w:t xml:space="preserve">    </w:t>
      </w:r>
      <w:r>
        <w:rPr>
          <w:sz w:val="22"/>
          <w:szCs w:val="22"/>
        </w:rPr>
        <w:tab/>
      </w:r>
      <w:r>
        <w:rPr>
          <w:sz w:val="22"/>
          <w:szCs w:val="22"/>
        </w:rPr>
        <w:tab/>
      </w:r>
      <w:r w:rsidRPr="001774F4">
        <w:rPr>
          <w:sz w:val="22"/>
          <w:szCs w:val="22"/>
        </w:rPr>
        <w:t>B-) 9</w:t>
      </w:r>
      <w:r w:rsidRPr="001774F4">
        <w:rPr>
          <w:sz w:val="22"/>
          <w:szCs w:val="22"/>
        </w:rPr>
        <w:tab/>
        <w:t xml:space="preserve">  </w:t>
      </w:r>
      <w:r>
        <w:rPr>
          <w:sz w:val="22"/>
          <w:szCs w:val="22"/>
        </w:rPr>
        <w:t xml:space="preserve">         </w:t>
      </w:r>
      <w:r>
        <w:rPr>
          <w:sz w:val="22"/>
          <w:szCs w:val="22"/>
        </w:rPr>
        <w:tab/>
        <w:t xml:space="preserve"> </w:t>
      </w:r>
      <w:r w:rsidRPr="001774F4">
        <w:rPr>
          <w:sz w:val="22"/>
          <w:szCs w:val="22"/>
        </w:rPr>
        <w:t xml:space="preserve">C-) 36    </w:t>
      </w:r>
      <w:r>
        <w:rPr>
          <w:sz w:val="22"/>
          <w:szCs w:val="22"/>
        </w:rPr>
        <w:t xml:space="preserve"> </w:t>
      </w:r>
      <w:r w:rsidRPr="001774F4">
        <w:rPr>
          <w:sz w:val="22"/>
          <w:szCs w:val="22"/>
        </w:rPr>
        <w:t xml:space="preserve"> </w:t>
      </w:r>
      <w:r>
        <w:rPr>
          <w:sz w:val="22"/>
          <w:szCs w:val="22"/>
        </w:rPr>
        <w:t xml:space="preserve">  </w:t>
      </w:r>
      <w:r>
        <w:rPr>
          <w:sz w:val="22"/>
          <w:szCs w:val="22"/>
        </w:rPr>
        <w:tab/>
      </w:r>
      <w:r>
        <w:rPr>
          <w:sz w:val="22"/>
          <w:szCs w:val="22"/>
        </w:rPr>
        <w:tab/>
        <w:t xml:space="preserve"> </w:t>
      </w:r>
      <w:r w:rsidRPr="001774F4">
        <w:rPr>
          <w:sz w:val="22"/>
          <w:szCs w:val="22"/>
        </w:rPr>
        <w:t xml:space="preserve"> D-) 12</w:t>
      </w:r>
    </w:p>
    <w:p w:rsidR="003F1A32" w:rsidRDefault="003F1A32" w:rsidP="00A4272B">
      <w:pPr>
        <w:rPr>
          <w:b/>
        </w:rPr>
      </w:pPr>
    </w:p>
    <w:p w:rsidR="003F1A32" w:rsidRDefault="003F1A32" w:rsidP="00A4272B">
      <w:r w:rsidRPr="003B154D">
        <w:rPr>
          <w:b/>
        </w:rPr>
        <w:t>984)</w:t>
      </w:r>
      <w:r>
        <w:t xml:space="preserve">  (-3,2) noktası koordinat sisteminin kaçıncı bölgesindedir?</w:t>
      </w:r>
    </w:p>
    <w:p w:rsidR="003F1A32" w:rsidRDefault="003F1A32" w:rsidP="00A4272B">
      <w:pPr>
        <w:rPr>
          <w:b/>
          <w:sz w:val="22"/>
          <w:szCs w:val="22"/>
        </w:rPr>
      </w:pPr>
      <w:r>
        <w:t>a)1. bölge       b)2.bölge      c)3. bölge     d)4. bölge</w:t>
      </w:r>
    </w:p>
    <w:p w:rsidR="003F1A32" w:rsidRDefault="003F1A32" w:rsidP="00A4272B">
      <w:pPr>
        <w:rPr>
          <w:b/>
        </w:rPr>
      </w:pPr>
    </w:p>
    <w:p w:rsidR="003F1A32" w:rsidRDefault="003F1A32" w:rsidP="00D03D29">
      <w:pPr>
        <w:rPr>
          <w:color w:val="000000"/>
        </w:rPr>
      </w:pPr>
    </w:p>
    <w:p w:rsidR="003F1A32" w:rsidRPr="00ED4B8D" w:rsidRDefault="003F1A32" w:rsidP="00D03D29">
      <w:pPr>
        <w:rPr>
          <w:color w:val="000000"/>
        </w:rPr>
      </w:pPr>
    </w:p>
    <w:p w:rsidR="003F1A32" w:rsidRPr="002F42C6" w:rsidRDefault="003F1A32" w:rsidP="002F42C6">
      <w:pPr>
        <w:jc w:val="center"/>
        <w:rPr>
          <w:color w:val="000000"/>
          <w:sz w:val="48"/>
          <w:szCs w:val="48"/>
        </w:rPr>
      </w:pPr>
      <w:r w:rsidRPr="002F42C6">
        <w:rPr>
          <w:color w:val="000000"/>
          <w:sz w:val="48"/>
          <w:szCs w:val="48"/>
        </w:rPr>
        <w:t>SOSYAL</w:t>
      </w:r>
    </w:p>
    <w:p w:rsidR="003F1A32" w:rsidRPr="004A297F" w:rsidRDefault="003F1A32" w:rsidP="0004012B">
      <w:pPr>
        <w:rPr>
          <w:color w:val="000000"/>
        </w:rPr>
      </w:pPr>
      <w:r>
        <w:rPr>
          <w:color w:val="000000"/>
        </w:rPr>
        <w:t xml:space="preserve">876-  </w:t>
      </w:r>
      <w:r w:rsidRPr="004A297F">
        <w:rPr>
          <w:color w:val="000000"/>
        </w:rPr>
        <w:t>II.Mahmut döneminde gerçekleştirilen;</w:t>
      </w:r>
    </w:p>
    <w:p w:rsidR="003F1A32" w:rsidRPr="004A297F" w:rsidRDefault="003F1A32" w:rsidP="0004012B">
      <w:pPr>
        <w:ind w:left="360"/>
        <w:rPr>
          <w:color w:val="000000"/>
        </w:rPr>
      </w:pPr>
      <w:r w:rsidRPr="004A297F">
        <w:rPr>
          <w:color w:val="000000"/>
        </w:rPr>
        <w:t xml:space="preserve">   </w:t>
      </w:r>
      <w:r>
        <w:rPr>
          <w:color w:val="000000"/>
        </w:rPr>
        <w:tab/>
      </w:r>
      <w:r>
        <w:rPr>
          <w:color w:val="000000"/>
        </w:rPr>
        <w:tab/>
      </w:r>
      <w:r w:rsidRPr="004A297F">
        <w:rPr>
          <w:color w:val="000000"/>
        </w:rPr>
        <w:t>I..</w:t>
      </w:r>
      <w:r>
        <w:rPr>
          <w:color w:val="000000"/>
        </w:rPr>
        <w:t xml:space="preserve">    </w:t>
      </w:r>
      <w:r w:rsidRPr="004A297F">
        <w:rPr>
          <w:color w:val="000000"/>
        </w:rPr>
        <w:t>İlköğretimin zorunlu hale getirilmesi</w:t>
      </w:r>
    </w:p>
    <w:p w:rsidR="003F1A32" w:rsidRPr="004A297F" w:rsidRDefault="003F1A32" w:rsidP="0004012B">
      <w:pPr>
        <w:ind w:left="360"/>
        <w:rPr>
          <w:color w:val="000000"/>
        </w:rPr>
      </w:pPr>
      <w:r w:rsidRPr="004A297F">
        <w:rPr>
          <w:color w:val="000000"/>
        </w:rPr>
        <w:t xml:space="preserve">   </w:t>
      </w:r>
      <w:r>
        <w:rPr>
          <w:color w:val="000000"/>
        </w:rPr>
        <w:tab/>
      </w:r>
      <w:r>
        <w:rPr>
          <w:color w:val="000000"/>
        </w:rPr>
        <w:tab/>
      </w:r>
      <w:r w:rsidRPr="004A297F">
        <w:rPr>
          <w:color w:val="000000"/>
        </w:rPr>
        <w:t>II.</w:t>
      </w:r>
      <w:r>
        <w:rPr>
          <w:color w:val="000000"/>
        </w:rPr>
        <w:t xml:space="preserve">   </w:t>
      </w:r>
      <w:r w:rsidRPr="004A297F">
        <w:rPr>
          <w:color w:val="000000"/>
        </w:rPr>
        <w:t>Takvim-i Vekayi adıyla ilk resmi gazetenin çıkarılması</w:t>
      </w:r>
    </w:p>
    <w:p w:rsidR="003F1A32" w:rsidRPr="004A297F" w:rsidRDefault="003F1A32" w:rsidP="0004012B">
      <w:pPr>
        <w:ind w:left="360"/>
        <w:rPr>
          <w:color w:val="000000"/>
        </w:rPr>
      </w:pPr>
      <w:r w:rsidRPr="004A297F">
        <w:rPr>
          <w:color w:val="000000"/>
        </w:rPr>
        <w:t xml:space="preserve">   </w:t>
      </w:r>
      <w:r>
        <w:rPr>
          <w:color w:val="000000"/>
        </w:rPr>
        <w:tab/>
      </w:r>
      <w:r>
        <w:rPr>
          <w:color w:val="000000"/>
        </w:rPr>
        <w:tab/>
      </w:r>
      <w:r w:rsidRPr="004A297F">
        <w:rPr>
          <w:color w:val="000000"/>
        </w:rPr>
        <w:t>III.</w:t>
      </w:r>
      <w:r>
        <w:rPr>
          <w:color w:val="000000"/>
        </w:rPr>
        <w:t xml:space="preserve"> </w:t>
      </w:r>
      <w:r w:rsidRPr="004A297F">
        <w:rPr>
          <w:color w:val="000000"/>
        </w:rPr>
        <w:t>Yeni iller kurulması ve sancakların birleştirilmesi</w:t>
      </w:r>
    </w:p>
    <w:p w:rsidR="003F1A32" w:rsidRPr="004A297F" w:rsidRDefault="003F1A32" w:rsidP="002F42C6">
      <w:pPr>
        <w:ind w:left="360"/>
        <w:rPr>
          <w:color w:val="000000"/>
        </w:rPr>
      </w:pPr>
      <w:r w:rsidRPr="004A297F">
        <w:rPr>
          <w:color w:val="000000"/>
        </w:rPr>
        <w:t xml:space="preserve">   </w:t>
      </w:r>
      <w:r>
        <w:rPr>
          <w:color w:val="000000"/>
        </w:rPr>
        <w:tab/>
      </w:r>
      <w:r>
        <w:rPr>
          <w:color w:val="000000"/>
        </w:rPr>
        <w:tab/>
      </w:r>
      <w:r w:rsidRPr="004A297F">
        <w:rPr>
          <w:color w:val="000000"/>
        </w:rPr>
        <w:t>IV. Yeniçeri Ocağının kaldırılması Mekteb-i Harbiye adıyla Harb Okulunun açılması</w:t>
      </w:r>
      <w:r>
        <w:rPr>
          <w:color w:val="000000"/>
        </w:rPr>
        <w:t xml:space="preserve">  </w:t>
      </w:r>
      <w:r w:rsidRPr="004A297F">
        <w:rPr>
          <w:color w:val="000000"/>
        </w:rPr>
        <w:t>Gelişmelerinden hangileri ‘kültürel’ alanda yapılan yeniliklerden sayılmaz?</w:t>
      </w:r>
    </w:p>
    <w:p w:rsidR="003F1A32" w:rsidRDefault="003F1A32" w:rsidP="0004012B">
      <w:pPr>
        <w:rPr>
          <w:color w:val="000000"/>
        </w:rPr>
      </w:pPr>
      <w:r w:rsidRPr="004A297F">
        <w:rPr>
          <w:color w:val="000000"/>
        </w:rPr>
        <w:t>a)</w:t>
      </w:r>
      <w:r>
        <w:rPr>
          <w:color w:val="000000"/>
        </w:rPr>
        <w:t xml:space="preserve"> </w:t>
      </w:r>
      <w:r w:rsidRPr="004A297F">
        <w:rPr>
          <w:color w:val="000000"/>
        </w:rPr>
        <w:t>I ve II</w:t>
      </w:r>
      <w:r w:rsidRPr="004A297F">
        <w:rPr>
          <w:color w:val="000000"/>
        </w:rPr>
        <w:tab/>
        <w:t xml:space="preserve">    b) III ve IV        </w:t>
      </w:r>
      <w:r>
        <w:rPr>
          <w:color w:val="000000"/>
        </w:rPr>
        <w:tab/>
      </w:r>
      <w:r w:rsidRPr="004A297F">
        <w:rPr>
          <w:color w:val="000000"/>
        </w:rPr>
        <w:t xml:space="preserve">c) II ve IV     </w:t>
      </w:r>
      <w:r>
        <w:rPr>
          <w:color w:val="000000"/>
        </w:rPr>
        <w:tab/>
      </w:r>
      <w:r w:rsidRPr="004A297F">
        <w:rPr>
          <w:color w:val="000000"/>
        </w:rPr>
        <w:t>d) I  ve IV</w:t>
      </w:r>
    </w:p>
    <w:p w:rsidR="003F1A32" w:rsidRPr="004A297F" w:rsidRDefault="003F1A32" w:rsidP="0004012B">
      <w:pPr>
        <w:rPr>
          <w:color w:val="000000"/>
        </w:rPr>
      </w:pPr>
    </w:p>
    <w:p w:rsidR="003F1A32" w:rsidRPr="004A297F" w:rsidRDefault="003F1A32" w:rsidP="002F42C6">
      <w:pPr>
        <w:rPr>
          <w:color w:val="000000"/>
        </w:rPr>
      </w:pPr>
      <w:r>
        <w:rPr>
          <w:color w:val="000000"/>
        </w:rPr>
        <w:t xml:space="preserve">877-  </w:t>
      </w:r>
      <w:r w:rsidRPr="004A297F">
        <w:rPr>
          <w:color w:val="000000"/>
        </w:rPr>
        <w:t xml:space="preserve"> Lâle Devri’nde özellikle yerli malı kullanımı tavsiye edildi. Hatta II.Mahmut döneminde yabancı kumaştan malların kullanımı yasaklandı.</w:t>
      </w:r>
      <w:r w:rsidRPr="004A297F">
        <w:rPr>
          <w:color w:val="000000"/>
        </w:rPr>
        <w:br/>
        <w:t>               Bu gelişmeler aşağıdakilerden han</w:t>
      </w:r>
      <w:r>
        <w:rPr>
          <w:color w:val="000000"/>
        </w:rPr>
        <w:t>gisini geliştirmeye yöneliktir?</w:t>
      </w:r>
      <w:r w:rsidRPr="004A297F">
        <w:rPr>
          <w:color w:val="000000"/>
        </w:rPr>
        <w:br/>
        <w:t>A) </w:t>
      </w:r>
      <w:r>
        <w:rPr>
          <w:color w:val="000000"/>
        </w:rPr>
        <w:t xml:space="preserve">  Gümrük gelirlerini arttırmayı                 </w:t>
      </w:r>
      <w:r w:rsidRPr="004A297F">
        <w:rPr>
          <w:color w:val="000000"/>
        </w:rPr>
        <w:t>B)   Yerli üretimin kalitesini yükseltmeye</w:t>
      </w:r>
      <w:r w:rsidRPr="004A297F">
        <w:rPr>
          <w:color w:val="000000"/>
        </w:rPr>
        <w:br/>
        <w:t>C)   Yerli s</w:t>
      </w:r>
      <w:r>
        <w:rPr>
          <w:color w:val="000000"/>
        </w:rPr>
        <w:t xml:space="preserve">anayiyi kurmaya ve geliştirmeye   </w:t>
      </w:r>
      <w:r w:rsidRPr="004A297F">
        <w:rPr>
          <w:color w:val="000000"/>
        </w:rPr>
        <w:t>D)   Kapitülasyonları kaldırmaya</w:t>
      </w:r>
    </w:p>
    <w:p w:rsidR="003F1A32" w:rsidRDefault="003F1A32" w:rsidP="0004012B">
      <w:pPr>
        <w:rPr>
          <w:color w:val="000000"/>
        </w:rPr>
      </w:pPr>
    </w:p>
    <w:p w:rsidR="003F1A32" w:rsidRDefault="003F1A32" w:rsidP="0004012B">
      <w:pPr>
        <w:rPr>
          <w:color w:val="000000"/>
        </w:rPr>
      </w:pPr>
      <w:r>
        <w:rPr>
          <w:color w:val="000000"/>
        </w:rPr>
        <w:t xml:space="preserve">878-  </w:t>
      </w:r>
      <w:r w:rsidRPr="004A297F">
        <w:rPr>
          <w:color w:val="000000"/>
        </w:rPr>
        <w:t xml:space="preserve">   ’’1243 yılında yapılan Kösedağ Savaşı’ndan sonra Anadolu’da Türk siyasi birliği bozulmuş ve bu topraklarda pek çok Türk beyliği kurulmuştur.Osmanlı Beyliği de bu savaştan sonra kurulan Türk beyliklerinden biridir.Ancak bu Türk beylikleri Anadolu’da Türk siyasi birliğini kendi bünyelerinde yeniden sağlayabilmek amacıyla birbirleriyle mücadeleye başlamışlardır.”</w:t>
      </w:r>
    </w:p>
    <w:p w:rsidR="003F1A32" w:rsidRPr="002F42C6" w:rsidRDefault="003F1A32" w:rsidP="0004012B">
      <w:pPr>
        <w:rPr>
          <w:bCs/>
          <w:color w:val="000000"/>
        </w:rPr>
      </w:pPr>
      <w:r w:rsidRPr="004A297F">
        <w:rPr>
          <w:bCs/>
          <w:color w:val="000000"/>
        </w:rPr>
        <w:t>Aşağıdakilerden hangisi Osmanlı Beyliği’nin Anadolu’da Türk siyasi birliğini sağlama düşüncesinde olduğunun kanıtıdır?</w:t>
      </w:r>
    </w:p>
    <w:p w:rsidR="003F1A32" w:rsidRPr="004A297F" w:rsidRDefault="003F1A32" w:rsidP="0004012B">
      <w:pPr>
        <w:numPr>
          <w:ilvl w:val="0"/>
          <w:numId w:val="3"/>
        </w:numPr>
        <w:rPr>
          <w:color w:val="000000"/>
        </w:rPr>
      </w:pPr>
      <w:r w:rsidRPr="004A297F">
        <w:rPr>
          <w:color w:val="000000"/>
        </w:rPr>
        <w:t xml:space="preserve"> Bizans’tan Çimpe Kalesi’nin alınması</w:t>
      </w:r>
    </w:p>
    <w:p w:rsidR="003F1A32" w:rsidRPr="004A297F" w:rsidRDefault="003F1A32" w:rsidP="0004012B">
      <w:pPr>
        <w:numPr>
          <w:ilvl w:val="0"/>
          <w:numId w:val="3"/>
        </w:numPr>
        <w:rPr>
          <w:color w:val="000000"/>
        </w:rPr>
      </w:pPr>
      <w:r w:rsidRPr="004A297F">
        <w:rPr>
          <w:color w:val="000000"/>
        </w:rPr>
        <w:t xml:space="preserve"> 1402’de Ankara Savaşı’nın yapılması</w:t>
      </w:r>
    </w:p>
    <w:p w:rsidR="003F1A32" w:rsidRPr="004A297F" w:rsidRDefault="003F1A32" w:rsidP="0004012B">
      <w:pPr>
        <w:numPr>
          <w:ilvl w:val="0"/>
          <w:numId w:val="3"/>
        </w:numPr>
        <w:rPr>
          <w:color w:val="000000"/>
        </w:rPr>
      </w:pPr>
      <w:r w:rsidRPr="004A297F">
        <w:rPr>
          <w:color w:val="000000"/>
        </w:rPr>
        <w:t xml:space="preserve"> Müsellem adı verilen ilk düzenli ordunun kurulması</w:t>
      </w:r>
    </w:p>
    <w:p w:rsidR="003F1A32" w:rsidRPr="004A297F" w:rsidRDefault="003F1A32" w:rsidP="0004012B">
      <w:pPr>
        <w:numPr>
          <w:ilvl w:val="0"/>
          <w:numId w:val="3"/>
        </w:numPr>
        <w:rPr>
          <w:color w:val="000000"/>
        </w:rPr>
      </w:pPr>
      <w:r w:rsidRPr="004A297F">
        <w:rPr>
          <w:color w:val="000000"/>
        </w:rPr>
        <w:t xml:space="preserve"> Hamitoğullarından para karşılığında Isparta’nın alınması</w:t>
      </w:r>
    </w:p>
    <w:p w:rsidR="003F1A32" w:rsidRPr="004A297F" w:rsidRDefault="003F1A32" w:rsidP="0004012B">
      <w:pPr>
        <w:jc w:val="both"/>
        <w:rPr>
          <w:color w:val="000000"/>
        </w:rPr>
      </w:pPr>
      <w:r w:rsidRPr="007A5E8C">
        <w:rPr>
          <w:color w:val="000000"/>
        </w:rPr>
        <w:t>879-</w:t>
      </w:r>
      <w:r>
        <w:rPr>
          <w:color w:val="000000"/>
        </w:rPr>
        <w:t xml:space="preserve"> </w:t>
      </w:r>
      <w:r w:rsidRPr="004A297F">
        <w:rPr>
          <w:color w:val="000000"/>
        </w:rPr>
        <w:t xml:space="preserve"> 19.y.y.da Osmanlı ıslahatları çalışmaları ile kurulup günümüzde faaliyetlerine devam eden kuruluşlar vardır.</w:t>
      </w:r>
    </w:p>
    <w:p w:rsidR="003F1A32" w:rsidRPr="004A297F" w:rsidRDefault="003F1A32" w:rsidP="0004012B">
      <w:pPr>
        <w:jc w:val="both"/>
        <w:rPr>
          <w:color w:val="000000"/>
        </w:rPr>
      </w:pPr>
      <w:r w:rsidRPr="004A297F">
        <w:rPr>
          <w:color w:val="000000"/>
        </w:rPr>
        <w:t xml:space="preserve"> Aşağıdakilerden hangisi bunlardan değildir?</w:t>
      </w:r>
    </w:p>
    <w:p w:rsidR="003F1A32" w:rsidRPr="004A297F" w:rsidRDefault="003F1A32" w:rsidP="0004012B">
      <w:pPr>
        <w:numPr>
          <w:ilvl w:val="0"/>
          <w:numId w:val="4"/>
        </w:numPr>
        <w:jc w:val="both"/>
        <w:rPr>
          <w:color w:val="000000"/>
        </w:rPr>
      </w:pPr>
      <w:r w:rsidRPr="004A297F">
        <w:rPr>
          <w:color w:val="000000"/>
        </w:rPr>
        <w:t>Polis teşkilatı</w:t>
      </w:r>
    </w:p>
    <w:p w:rsidR="003F1A32" w:rsidRPr="004A297F" w:rsidRDefault="003F1A32" w:rsidP="0004012B">
      <w:pPr>
        <w:numPr>
          <w:ilvl w:val="0"/>
          <w:numId w:val="4"/>
        </w:numPr>
        <w:jc w:val="both"/>
        <w:rPr>
          <w:color w:val="000000"/>
        </w:rPr>
      </w:pPr>
      <w:r w:rsidRPr="004A297F">
        <w:rPr>
          <w:color w:val="000000"/>
        </w:rPr>
        <w:t>Posta  teşkilatı</w:t>
      </w:r>
    </w:p>
    <w:p w:rsidR="003F1A32" w:rsidRPr="004A297F" w:rsidRDefault="003F1A32" w:rsidP="0004012B">
      <w:pPr>
        <w:numPr>
          <w:ilvl w:val="0"/>
          <w:numId w:val="4"/>
        </w:numPr>
        <w:jc w:val="both"/>
        <w:rPr>
          <w:color w:val="000000"/>
        </w:rPr>
      </w:pPr>
      <w:r w:rsidRPr="004A297F">
        <w:rPr>
          <w:color w:val="000000"/>
        </w:rPr>
        <w:t>İtfaiye teşkilatı</w:t>
      </w:r>
    </w:p>
    <w:p w:rsidR="003F1A32" w:rsidRPr="004A297F" w:rsidRDefault="003F1A32" w:rsidP="0004012B">
      <w:pPr>
        <w:numPr>
          <w:ilvl w:val="0"/>
          <w:numId w:val="4"/>
        </w:numPr>
        <w:jc w:val="both"/>
        <w:rPr>
          <w:color w:val="000000"/>
        </w:rPr>
      </w:pPr>
      <w:r w:rsidRPr="004A297F">
        <w:rPr>
          <w:color w:val="000000"/>
        </w:rPr>
        <w:t>Millet Meclis</w:t>
      </w:r>
    </w:p>
    <w:p w:rsidR="003F1A32" w:rsidRPr="004A297F" w:rsidRDefault="003F1A32" w:rsidP="0004012B">
      <w:pPr>
        <w:jc w:val="both"/>
        <w:rPr>
          <w:color w:val="000000"/>
        </w:rPr>
      </w:pPr>
      <w:r w:rsidRPr="007A5E8C">
        <w:rPr>
          <w:color w:val="000000"/>
        </w:rPr>
        <w:t>880-  Aşağıdakilerden</w:t>
      </w:r>
      <w:r w:rsidRPr="004A297F">
        <w:rPr>
          <w:color w:val="000000"/>
        </w:rPr>
        <w:t xml:space="preserve"> hangisi ıslahatların başarısız olmasının nedenlerindendir?</w:t>
      </w:r>
    </w:p>
    <w:p w:rsidR="003F1A32" w:rsidRPr="004A297F" w:rsidRDefault="003F1A32" w:rsidP="0004012B">
      <w:pPr>
        <w:numPr>
          <w:ilvl w:val="0"/>
          <w:numId w:val="5"/>
        </w:numPr>
        <w:rPr>
          <w:color w:val="000000"/>
        </w:rPr>
      </w:pPr>
      <w:r w:rsidRPr="004A297F">
        <w:rPr>
          <w:color w:val="000000"/>
        </w:rPr>
        <w:t>Avrupa’yı örnek aldıkları için</w:t>
      </w:r>
    </w:p>
    <w:p w:rsidR="003F1A32" w:rsidRPr="004A297F" w:rsidRDefault="003F1A32" w:rsidP="0004012B">
      <w:pPr>
        <w:numPr>
          <w:ilvl w:val="0"/>
          <w:numId w:val="5"/>
        </w:numPr>
        <w:rPr>
          <w:color w:val="000000"/>
        </w:rPr>
      </w:pPr>
      <w:r w:rsidRPr="004A297F">
        <w:rPr>
          <w:color w:val="000000"/>
        </w:rPr>
        <w:t>Askeri alanda yapıldıkları için</w:t>
      </w:r>
    </w:p>
    <w:p w:rsidR="003F1A32" w:rsidRPr="004A297F" w:rsidRDefault="003F1A32" w:rsidP="0004012B">
      <w:pPr>
        <w:numPr>
          <w:ilvl w:val="0"/>
          <w:numId w:val="5"/>
        </w:numPr>
        <w:rPr>
          <w:color w:val="000000"/>
        </w:rPr>
      </w:pPr>
      <w:r w:rsidRPr="004A297F">
        <w:rPr>
          <w:color w:val="000000"/>
        </w:rPr>
        <w:t>Kişiye bağlı kaldıkları için</w:t>
      </w:r>
    </w:p>
    <w:p w:rsidR="003F1A32" w:rsidRPr="004A297F" w:rsidRDefault="003F1A32" w:rsidP="0004012B">
      <w:pPr>
        <w:numPr>
          <w:ilvl w:val="0"/>
          <w:numId w:val="5"/>
        </w:numPr>
        <w:rPr>
          <w:color w:val="000000"/>
        </w:rPr>
      </w:pPr>
      <w:r w:rsidRPr="004A297F">
        <w:rPr>
          <w:color w:val="000000"/>
        </w:rPr>
        <w:t>Maddi imkansızlıklar yüzünden</w:t>
      </w:r>
    </w:p>
    <w:p w:rsidR="003F1A32" w:rsidRPr="004A297F" w:rsidRDefault="003F1A32" w:rsidP="0004012B">
      <w:pPr>
        <w:rPr>
          <w:color w:val="000000"/>
        </w:rPr>
      </w:pPr>
    </w:p>
    <w:p w:rsidR="003F1A32" w:rsidRPr="004A297F" w:rsidRDefault="003F1A32" w:rsidP="0004012B">
      <w:r>
        <w:t xml:space="preserve">881-  </w:t>
      </w:r>
      <w:r w:rsidRPr="004A297F">
        <w:t xml:space="preserve"> Lale Devri’ nde ;</w:t>
      </w:r>
    </w:p>
    <w:p w:rsidR="003F1A32" w:rsidRPr="004A297F" w:rsidRDefault="003F1A32" w:rsidP="0004012B">
      <w:pPr>
        <w:pStyle w:val="BodyText"/>
        <w:rPr>
          <w:color w:val="000000"/>
        </w:rPr>
      </w:pPr>
      <w:r w:rsidRPr="004A297F">
        <w:rPr>
          <w:color w:val="000000"/>
        </w:rPr>
        <w:t xml:space="preserve">          </w:t>
      </w:r>
      <w:r>
        <w:rPr>
          <w:color w:val="000000"/>
        </w:rPr>
        <w:tab/>
      </w:r>
      <w:r>
        <w:rPr>
          <w:color w:val="000000"/>
        </w:rPr>
        <w:tab/>
      </w:r>
      <w:r w:rsidRPr="004A297F">
        <w:rPr>
          <w:color w:val="000000"/>
        </w:rPr>
        <w:t xml:space="preserve">I. </w:t>
      </w:r>
      <w:r>
        <w:rPr>
          <w:color w:val="000000"/>
        </w:rPr>
        <w:t xml:space="preserve">   </w:t>
      </w:r>
      <w:r w:rsidRPr="004A297F">
        <w:rPr>
          <w:color w:val="000000"/>
        </w:rPr>
        <w:t>İlk Türk matbaasının kurulması</w:t>
      </w:r>
    </w:p>
    <w:p w:rsidR="003F1A32" w:rsidRPr="004A297F" w:rsidRDefault="003F1A32" w:rsidP="0004012B">
      <w:pPr>
        <w:pStyle w:val="BodyText"/>
        <w:rPr>
          <w:color w:val="000000"/>
        </w:rPr>
      </w:pPr>
      <w:r w:rsidRPr="004A297F">
        <w:rPr>
          <w:color w:val="000000"/>
        </w:rPr>
        <w:t xml:space="preserve">         </w:t>
      </w:r>
      <w:r>
        <w:rPr>
          <w:color w:val="000000"/>
        </w:rPr>
        <w:tab/>
      </w:r>
      <w:r>
        <w:rPr>
          <w:color w:val="000000"/>
        </w:rPr>
        <w:tab/>
      </w:r>
      <w:r w:rsidRPr="004A297F">
        <w:rPr>
          <w:color w:val="000000"/>
        </w:rPr>
        <w:t xml:space="preserve">II. </w:t>
      </w:r>
      <w:r>
        <w:rPr>
          <w:color w:val="000000"/>
        </w:rPr>
        <w:t xml:space="preserve">  </w:t>
      </w:r>
      <w:r w:rsidRPr="004A297F">
        <w:rPr>
          <w:color w:val="000000"/>
        </w:rPr>
        <w:t>Kağıt fabrikasının açılması</w:t>
      </w:r>
    </w:p>
    <w:p w:rsidR="003F1A32" w:rsidRPr="004A297F" w:rsidRDefault="003F1A32" w:rsidP="0004012B">
      <w:pPr>
        <w:pStyle w:val="BodyText"/>
        <w:rPr>
          <w:color w:val="000000"/>
        </w:rPr>
      </w:pPr>
      <w:r w:rsidRPr="004A297F">
        <w:rPr>
          <w:color w:val="000000"/>
        </w:rPr>
        <w:t xml:space="preserve">        </w:t>
      </w:r>
      <w:r>
        <w:rPr>
          <w:color w:val="000000"/>
        </w:rPr>
        <w:tab/>
      </w:r>
      <w:r>
        <w:rPr>
          <w:color w:val="000000"/>
        </w:rPr>
        <w:tab/>
      </w:r>
      <w:r w:rsidRPr="004A297F">
        <w:rPr>
          <w:color w:val="000000"/>
        </w:rPr>
        <w:t>III. Yangınlara karşı itfaiye bölüğünün oluşturulması</w:t>
      </w:r>
    </w:p>
    <w:p w:rsidR="003F1A32" w:rsidRDefault="003F1A32" w:rsidP="0004012B">
      <w:pPr>
        <w:pStyle w:val="BodyText"/>
        <w:rPr>
          <w:color w:val="000000"/>
        </w:rPr>
      </w:pPr>
      <w:r w:rsidRPr="004A297F">
        <w:rPr>
          <w:color w:val="000000"/>
        </w:rPr>
        <w:t xml:space="preserve">        </w:t>
      </w:r>
      <w:r>
        <w:rPr>
          <w:color w:val="000000"/>
        </w:rPr>
        <w:tab/>
      </w:r>
      <w:r>
        <w:rPr>
          <w:color w:val="000000"/>
        </w:rPr>
        <w:tab/>
      </w:r>
      <w:r w:rsidRPr="004A297F">
        <w:rPr>
          <w:color w:val="000000"/>
        </w:rPr>
        <w:t>IV. Çiçek aşısı uygulaması</w:t>
      </w:r>
    </w:p>
    <w:p w:rsidR="003F1A32" w:rsidRPr="004A297F" w:rsidRDefault="003F1A32" w:rsidP="0004012B">
      <w:pPr>
        <w:pStyle w:val="BodyText"/>
        <w:rPr>
          <w:color w:val="000000"/>
        </w:rPr>
      </w:pPr>
    </w:p>
    <w:p w:rsidR="003F1A32" w:rsidRDefault="003F1A32" w:rsidP="0004012B">
      <w:pPr>
        <w:pStyle w:val="BodyText"/>
        <w:rPr>
          <w:color w:val="000000"/>
        </w:rPr>
      </w:pPr>
      <w:r w:rsidRPr="004A297F">
        <w:rPr>
          <w:color w:val="000000"/>
        </w:rPr>
        <w:t>Gibi gelişmelerden hangilerinin, Osmanlı Devleti’ nin kültür ve düşünce hayatının gelişmesine katkıda bulunduğu söylenebilir?</w:t>
      </w:r>
    </w:p>
    <w:p w:rsidR="003F1A32" w:rsidRPr="004A297F" w:rsidRDefault="003F1A32" w:rsidP="0004012B">
      <w:pPr>
        <w:pStyle w:val="BodyText"/>
        <w:rPr>
          <w:color w:val="000000"/>
        </w:rPr>
      </w:pPr>
    </w:p>
    <w:p w:rsidR="003F1A32" w:rsidRPr="004A297F" w:rsidRDefault="003F1A32" w:rsidP="0004012B">
      <w:pPr>
        <w:pStyle w:val="BodyText"/>
        <w:ind w:firstLine="709"/>
        <w:rPr>
          <w:color w:val="000000"/>
        </w:rPr>
      </w:pPr>
      <w:r w:rsidRPr="004A297F">
        <w:rPr>
          <w:color w:val="000000"/>
        </w:rPr>
        <w:t>a) I ve I</w:t>
      </w:r>
      <w:r>
        <w:rPr>
          <w:color w:val="000000"/>
        </w:rPr>
        <w:t xml:space="preserve">I              </w:t>
      </w:r>
      <w:r w:rsidRPr="004A297F">
        <w:rPr>
          <w:color w:val="000000"/>
        </w:rPr>
        <w:t xml:space="preserve"> b) II ve III </w:t>
      </w:r>
      <w:r>
        <w:rPr>
          <w:color w:val="000000"/>
        </w:rPr>
        <w:t xml:space="preserve">                </w:t>
      </w:r>
      <w:r w:rsidRPr="004A297F">
        <w:rPr>
          <w:color w:val="000000"/>
        </w:rPr>
        <w:t xml:space="preserve">c) III ve IV        </w:t>
      </w:r>
      <w:r>
        <w:rPr>
          <w:color w:val="000000"/>
        </w:rPr>
        <w:t xml:space="preserve">          </w:t>
      </w:r>
      <w:r w:rsidRPr="004A297F">
        <w:rPr>
          <w:color w:val="000000"/>
        </w:rPr>
        <w:t>d) I ve III</w:t>
      </w:r>
    </w:p>
    <w:p w:rsidR="003F1A32" w:rsidRPr="004A297F" w:rsidRDefault="003F1A32" w:rsidP="0004012B">
      <w:pPr>
        <w:rPr>
          <w:color w:val="000000"/>
        </w:rPr>
      </w:pPr>
    </w:p>
    <w:p w:rsidR="003F1A32" w:rsidRPr="004A297F" w:rsidRDefault="003F1A32" w:rsidP="0004012B">
      <w:pPr>
        <w:pStyle w:val="BodyText"/>
        <w:rPr>
          <w:color w:val="000000"/>
        </w:rPr>
      </w:pPr>
      <w:r>
        <w:rPr>
          <w:color w:val="000000"/>
        </w:rPr>
        <w:t xml:space="preserve">882-    </w:t>
      </w:r>
      <w:r w:rsidRPr="004A297F">
        <w:rPr>
          <w:color w:val="000000"/>
        </w:rPr>
        <w:t>Osmanlı Devleti’nde XVIII. Yüzyılda Mühendishane-i Berri Hümayun ve Harbiye gibi okullar açılmıştır.</w:t>
      </w:r>
    </w:p>
    <w:p w:rsidR="003F1A32" w:rsidRPr="004A297F" w:rsidRDefault="003F1A32" w:rsidP="0004012B">
      <w:pPr>
        <w:pStyle w:val="BodyText"/>
        <w:rPr>
          <w:iCs/>
          <w:color w:val="000000"/>
        </w:rPr>
      </w:pPr>
      <w:r w:rsidRPr="004A297F">
        <w:rPr>
          <w:iCs/>
          <w:color w:val="000000"/>
        </w:rPr>
        <w:t xml:space="preserve">    Bu duruma bakarak Osmanlı’da hangi alanlardaki  ıslahatlara öncelik verildiği söylenebilir?</w:t>
      </w:r>
    </w:p>
    <w:p w:rsidR="003F1A32" w:rsidRPr="004A297F" w:rsidRDefault="003F1A32" w:rsidP="0004012B">
      <w:pPr>
        <w:pStyle w:val="BodyText"/>
        <w:ind w:firstLine="709"/>
        <w:rPr>
          <w:color w:val="000000"/>
        </w:rPr>
      </w:pPr>
      <w:r w:rsidRPr="004A297F">
        <w:rPr>
          <w:color w:val="000000"/>
        </w:rPr>
        <w:t xml:space="preserve">a) Maliye               b) Denizcilik          b) Hukuk                     d) Askeriye </w:t>
      </w:r>
    </w:p>
    <w:p w:rsidR="003F1A32" w:rsidRDefault="003F1A32" w:rsidP="0004012B">
      <w:pPr>
        <w:rPr>
          <w:color w:val="000000"/>
        </w:rPr>
      </w:pPr>
    </w:p>
    <w:p w:rsidR="003F1A32" w:rsidRDefault="003F1A32" w:rsidP="0004012B">
      <w:pPr>
        <w:rPr>
          <w:color w:val="000000"/>
        </w:rPr>
      </w:pPr>
    </w:p>
    <w:p w:rsidR="003F1A32" w:rsidRDefault="003F1A32" w:rsidP="0004012B">
      <w:pPr>
        <w:rPr>
          <w:color w:val="000000"/>
        </w:rPr>
      </w:pPr>
    </w:p>
    <w:p w:rsidR="003F1A32" w:rsidRDefault="003F1A32" w:rsidP="0036088C">
      <w:r>
        <w:t>26) I am coming with you,……………….?</w:t>
      </w:r>
    </w:p>
    <w:p w:rsidR="003F1A32" w:rsidRDefault="003F1A32" w:rsidP="0036088C"/>
    <w:p w:rsidR="003F1A32" w:rsidRDefault="003F1A32" w:rsidP="0036088C">
      <w:r>
        <w:t>a) am</w:t>
      </w:r>
      <w:r>
        <w:tab/>
      </w:r>
      <w:r>
        <w:tab/>
        <w:t>b)aren’t</w:t>
      </w:r>
      <w:r>
        <w:tab/>
        <w:t>c)are</w:t>
      </w:r>
      <w:r>
        <w:tab/>
      </w:r>
      <w:r>
        <w:tab/>
        <w:t>d)am not I</w:t>
      </w:r>
    </w:p>
    <w:p w:rsidR="003F1A32" w:rsidRDefault="003F1A32" w:rsidP="0036088C"/>
    <w:p w:rsidR="003F1A32" w:rsidRDefault="003F1A32" w:rsidP="0036088C">
      <w:r>
        <w:t>27) She has cried………………two hours</w:t>
      </w:r>
    </w:p>
    <w:p w:rsidR="003F1A32" w:rsidRDefault="003F1A32" w:rsidP="0036088C"/>
    <w:p w:rsidR="003F1A32" w:rsidRDefault="003F1A32" w:rsidP="0036088C">
      <w:r>
        <w:t>a)after</w:t>
      </w:r>
      <w:r>
        <w:tab/>
      </w:r>
      <w:r>
        <w:tab/>
        <w:t>b)for</w:t>
      </w:r>
      <w:r>
        <w:tab/>
      </w:r>
      <w:r>
        <w:tab/>
        <w:t>c)last</w:t>
      </w:r>
      <w:r>
        <w:tab/>
      </w:r>
      <w:r>
        <w:tab/>
        <w:t>d)since</w:t>
      </w:r>
    </w:p>
    <w:p w:rsidR="003F1A32" w:rsidRDefault="003F1A32" w:rsidP="0036088C"/>
    <w:p w:rsidR="003F1A32" w:rsidRDefault="003F1A32" w:rsidP="0036088C">
      <w:r>
        <w:t>28) A:…………….you……………..at the moment?</w:t>
      </w:r>
    </w:p>
    <w:p w:rsidR="003F1A32" w:rsidRDefault="003F1A32" w:rsidP="0036088C">
      <w:r>
        <w:t xml:space="preserve">    B:No I’m just watching a documentary.</w:t>
      </w:r>
    </w:p>
    <w:p w:rsidR="003F1A32" w:rsidRDefault="003F1A32" w:rsidP="0036088C"/>
    <w:p w:rsidR="003F1A32" w:rsidRDefault="003F1A32" w:rsidP="0036088C">
      <w:pPr>
        <w:numPr>
          <w:ilvl w:val="0"/>
          <w:numId w:val="6"/>
        </w:numPr>
      </w:pPr>
      <w:r>
        <w:t>Are / working</w:t>
      </w:r>
    </w:p>
    <w:p w:rsidR="003F1A32" w:rsidRDefault="003F1A32" w:rsidP="0036088C">
      <w:pPr>
        <w:numPr>
          <w:ilvl w:val="0"/>
          <w:numId w:val="6"/>
        </w:numPr>
      </w:pPr>
      <w:r>
        <w:t>Do / work</w:t>
      </w:r>
    </w:p>
    <w:p w:rsidR="003F1A32" w:rsidRDefault="003F1A32" w:rsidP="0036088C">
      <w:pPr>
        <w:numPr>
          <w:ilvl w:val="0"/>
          <w:numId w:val="6"/>
        </w:numPr>
      </w:pPr>
      <w:r>
        <w:t>Did / work</w:t>
      </w:r>
    </w:p>
    <w:p w:rsidR="003F1A32" w:rsidRDefault="003F1A32" w:rsidP="0036088C">
      <w:pPr>
        <w:numPr>
          <w:ilvl w:val="0"/>
          <w:numId w:val="6"/>
        </w:numPr>
      </w:pPr>
      <w:r>
        <w:t>Will / work</w:t>
      </w:r>
    </w:p>
    <w:p w:rsidR="003F1A32" w:rsidRDefault="003F1A32" w:rsidP="0036088C"/>
    <w:p w:rsidR="003F1A32" w:rsidRDefault="003F1A32" w:rsidP="0036088C">
      <w:r>
        <w:t>29)How ……………sugar is there in the packet?</w:t>
      </w:r>
    </w:p>
    <w:p w:rsidR="003F1A32" w:rsidRDefault="003F1A32" w:rsidP="0036088C"/>
    <w:p w:rsidR="003F1A32" w:rsidRDefault="003F1A32" w:rsidP="0036088C">
      <w:r>
        <w:t xml:space="preserve"> a) much</w:t>
      </w:r>
    </w:p>
    <w:p w:rsidR="003F1A32" w:rsidRDefault="003F1A32" w:rsidP="0036088C">
      <w:r>
        <w:t xml:space="preserve"> b) many</w:t>
      </w:r>
    </w:p>
    <w:p w:rsidR="003F1A32" w:rsidRDefault="003F1A32" w:rsidP="0036088C">
      <w:r>
        <w:t xml:space="preserve"> c) little</w:t>
      </w:r>
    </w:p>
    <w:p w:rsidR="003F1A32" w:rsidRDefault="003F1A32" w:rsidP="0036088C">
      <w:r>
        <w:t xml:space="preserve"> d) a few</w:t>
      </w:r>
    </w:p>
    <w:p w:rsidR="003F1A32" w:rsidRDefault="003F1A32" w:rsidP="0036088C"/>
    <w:p w:rsidR="003F1A32" w:rsidRDefault="003F1A32" w:rsidP="0036088C">
      <w:r>
        <w:t>30)The kitchen is……………than the bathroom</w:t>
      </w:r>
    </w:p>
    <w:p w:rsidR="003F1A32" w:rsidRDefault="003F1A32" w:rsidP="0036088C"/>
    <w:p w:rsidR="003F1A32" w:rsidRDefault="003F1A32" w:rsidP="0036088C">
      <w:r>
        <w:t>a)big</w:t>
      </w:r>
      <w:r>
        <w:tab/>
      </w:r>
      <w:r>
        <w:tab/>
        <w:t>b)the smallest</w:t>
      </w:r>
      <w:r>
        <w:tab/>
      </w:r>
      <w:r>
        <w:tab/>
        <w:t>c)smaller</w:t>
      </w:r>
      <w:r>
        <w:tab/>
      </w:r>
      <w:r>
        <w:tab/>
        <w:t>d)small</w:t>
      </w:r>
    </w:p>
    <w:p w:rsidR="003F1A32" w:rsidRDefault="003F1A32" w:rsidP="0036088C"/>
    <w:p w:rsidR="003F1A32" w:rsidRDefault="003F1A32" w:rsidP="0036088C">
      <w:r>
        <w:t>31)The Nelsons enjoy ………………on their vacation.</w:t>
      </w:r>
    </w:p>
    <w:p w:rsidR="003F1A32" w:rsidRDefault="003F1A32" w:rsidP="0036088C"/>
    <w:p w:rsidR="003F1A32" w:rsidRDefault="003F1A32" w:rsidP="0036088C">
      <w:r>
        <w:t>a)yourself</w:t>
      </w:r>
      <w:r>
        <w:tab/>
        <w:t>b)yourselves</w:t>
      </w:r>
      <w:r>
        <w:tab/>
      </w:r>
      <w:r>
        <w:tab/>
        <w:t>c)ourselves</w:t>
      </w:r>
      <w:r>
        <w:tab/>
      </w:r>
      <w:r>
        <w:tab/>
        <w:t>d)themselves</w:t>
      </w:r>
    </w:p>
    <w:p w:rsidR="003F1A32" w:rsidRDefault="003F1A32" w:rsidP="0036088C"/>
    <w:p w:rsidR="003F1A32" w:rsidRDefault="003F1A32" w:rsidP="0036088C">
      <w:r>
        <w:t>32)Our English teacher……………. us homework.</w:t>
      </w:r>
    </w:p>
    <w:p w:rsidR="003F1A32" w:rsidRDefault="003F1A32" w:rsidP="0036088C"/>
    <w:p w:rsidR="003F1A32" w:rsidRDefault="003F1A32" w:rsidP="0036088C">
      <w:r>
        <w:t>a)given</w:t>
      </w:r>
      <w:r>
        <w:tab/>
      </w:r>
      <w:r>
        <w:tab/>
        <w:t>b)has given</w:t>
      </w:r>
      <w:r>
        <w:tab/>
      </w:r>
      <w:r>
        <w:tab/>
        <w:t>c)not give</w:t>
      </w:r>
      <w:r>
        <w:tab/>
      </w:r>
      <w:r>
        <w:tab/>
        <w:t>d)give</w:t>
      </w:r>
    </w:p>
    <w:p w:rsidR="003F1A32" w:rsidRDefault="003F1A32" w:rsidP="0036088C"/>
    <w:p w:rsidR="003F1A32" w:rsidRDefault="003F1A32" w:rsidP="0036088C">
      <w:r>
        <w:t>33)Ayşe’s father……………..his car last year</w:t>
      </w:r>
    </w:p>
    <w:p w:rsidR="003F1A32" w:rsidRDefault="003F1A32" w:rsidP="0036088C"/>
    <w:p w:rsidR="003F1A32" w:rsidRDefault="003F1A32" w:rsidP="0036088C">
      <w:r>
        <w:t>a)sell</w:t>
      </w:r>
      <w:r>
        <w:tab/>
      </w:r>
      <w:r>
        <w:tab/>
        <w:t>b)sold</w:t>
      </w:r>
      <w:r>
        <w:tab/>
      </w:r>
      <w:r>
        <w:tab/>
        <w:t>c)not sell</w:t>
      </w:r>
      <w:r>
        <w:tab/>
      </w:r>
      <w:r>
        <w:tab/>
        <w:t>d)sells</w:t>
      </w:r>
    </w:p>
    <w:p w:rsidR="003F1A32" w:rsidRDefault="003F1A32" w:rsidP="0036088C"/>
    <w:p w:rsidR="003F1A32" w:rsidRDefault="003F1A32" w:rsidP="0036088C">
      <w:r>
        <w:t>34)They would like to …………a cup of coffee</w:t>
      </w:r>
    </w:p>
    <w:p w:rsidR="003F1A32" w:rsidRDefault="003F1A32" w:rsidP="0036088C"/>
    <w:p w:rsidR="003F1A32" w:rsidRDefault="003F1A32" w:rsidP="0036088C">
      <w:r>
        <w:t>a)drinking</w:t>
      </w:r>
      <w:r>
        <w:tab/>
      </w:r>
      <w:r>
        <w:tab/>
        <w:t>b)drink</w:t>
      </w:r>
      <w:r>
        <w:tab/>
      </w:r>
      <w:r>
        <w:tab/>
        <w:t>c)drank</w:t>
      </w:r>
      <w:r>
        <w:tab/>
        <w:t>d)drinks</w:t>
      </w:r>
    </w:p>
    <w:p w:rsidR="003F1A32" w:rsidRDefault="003F1A32" w:rsidP="0036088C"/>
    <w:p w:rsidR="003F1A32" w:rsidRDefault="003F1A32" w:rsidP="0036088C">
      <w:r>
        <w:t>35)My mother…………….to school  two days ago</w:t>
      </w:r>
    </w:p>
    <w:p w:rsidR="003F1A32" w:rsidRDefault="003F1A32" w:rsidP="0036088C"/>
    <w:p w:rsidR="003F1A32" w:rsidRDefault="003F1A32" w:rsidP="0036088C">
      <w:r>
        <w:t>a)coming</w:t>
      </w:r>
      <w:r>
        <w:tab/>
        <w:t>b)comes</w:t>
      </w:r>
      <w:r>
        <w:tab/>
        <w:t>c)come</w:t>
      </w:r>
      <w:r>
        <w:tab/>
      </w:r>
      <w:r>
        <w:tab/>
        <w:t>d)came</w:t>
      </w:r>
    </w:p>
    <w:p w:rsidR="003F1A32" w:rsidRDefault="003F1A32" w:rsidP="0036088C"/>
    <w:p w:rsidR="003F1A32" w:rsidRDefault="003F1A32" w:rsidP="0036088C">
      <w:r>
        <w:t xml:space="preserve">36)Make an order the sentence </w:t>
      </w:r>
    </w:p>
    <w:p w:rsidR="003F1A32" w:rsidRDefault="003F1A32" w:rsidP="0036088C">
      <w:r>
        <w:t xml:space="preserve">  My / basketball / school / always / brother / play / at</w:t>
      </w:r>
    </w:p>
    <w:p w:rsidR="003F1A32" w:rsidRDefault="003F1A32" w:rsidP="0036088C"/>
    <w:p w:rsidR="003F1A32" w:rsidRDefault="003F1A32" w:rsidP="0036088C">
      <w:r>
        <w:t>a)My brother always plays basketball at school</w:t>
      </w:r>
    </w:p>
    <w:p w:rsidR="003F1A32" w:rsidRDefault="003F1A32" w:rsidP="0036088C">
      <w:r>
        <w:t>b)My brother always played basketball at school</w:t>
      </w:r>
    </w:p>
    <w:p w:rsidR="003F1A32" w:rsidRDefault="003F1A32" w:rsidP="0036088C">
      <w:r>
        <w:t>c)</w:t>
      </w:r>
      <w:r w:rsidRPr="00C45823">
        <w:t xml:space="preserve"> </w:t>
      </w:r>
      <w:r>
        <w:t>My brother</w:t>
      </w:r>
      <w:r w:rsidRPr="00C45823">
        <w:t xml:space="preserve"> </w:t>
      </w:r>
      <w:r>
        <w:t>plays always basketball at school</w:t>
      </w:r>
    </w:p>
    <w:p w:rsidR="003F1A32" w:rsidRDefault="003F1A32" w:rsidP="0036088C">
      <w:r>
        <w:t>d)</w:t>
      </w:r>
      <w:r w:rsidRPr="00C45823">
        <w:t xml:space="preserve"> </w:t>
      </w:r>
      <w:r>
        <w:t>My brother</w:t>
      </w:r>
      <w:r w:rsidRPr="00C45823">
        <w:t xml:space="preserve"> </w:t>
      </w:r>
      <w:r>
        <w:t>plays basketball</w:t>
      </w:r>
      <w:r w:rsidRPr="00C45823">
        <w:t xml:space="preserve"> </w:t>
      </w:r>
      <w:r>
        <w:t>at school</w:t>
      </w:r>
      <w:r w:rsidRPr="00C45823">
        <w:t xml:space="preserve"> </w:t>
      </w:r>
      <w:r>
        <w:t>always.</w:t>
      </w:r>
    </w:p>
    <w:p w:rsidR="003F1A32" w:rsidRDefault="003F1A32" w:rsidP="0036088C"/>
    <w:p w:rsidR="003F1A32" w:rsidRDefault="003F1A32" w:rsidP="0036088C">
      <w:r>
        <w:t>37)You can play the piano…………………?</w:t>
      </w:r>
    </w:p>
    <w:p w:rsidR="003F1A32" w:rsidRDefault="003F1A32" w:rsidP="0036088C"/>
    <w:p w:rsidR="003F1A32" w:rsidRDefault="003F1A32" w:rsidP="0036088C">
      <w:r>
        <w:t>a)don’t you</w:t>
      </w:r>
      <w:r>
        <w:tab/>
      </w:r>
      <w:r>
        <w:tab/>
        <w:t>b)can you</w:t>
      </w:r>
      <w:r>
        <w:tab/>
      </w:r>
      <w:r>
        <w:tab/>
        <w:t>c)do you</w:t>
      </w:r>
      <w:r>
        <w:tab/>
      </w:r>
      <w:r>
        <w:tab/>
        <w:t>d)can’t you</w:t>
      </w:r>
    </w:p>
    <w:p w:rsidR="003F1A32" w:rsidRDefault="003F1A32" w:rsidP="0036088C"/>
    <w:p w:rsidR="003F1A32" w:rsidRDefault="003F1A32" w:rsidP="0036088C">
      <w:r>
        <w:t>38) This bag is small ,I want a………….one</w:t>
      </w:r>
    </w:p>
    <w:p w:rsidR="003F1A32" w:rsidRDefault="003F1A32" w:rsidP="0036088C"/>
    <w:p w:rsidR="003F1A32" w:rsidRDefault="003F1A32" w:rsidP="0036088C">
      <w:r>
        <w:t>a)bigger than</w:t>
      </w:r>
      <w:r>
        <w:tab/>
      </w:r>
      <w:r>
        <w:tab/>
        <w:t>b)bigger</w:t>
      </w:r>
      <w:r>
        <w:tab/>
        <w:t>c)smaller</w:t>
      </w:r>
      <w:r>
        <w:tab/>
        <w:t>d)smaller than</w:t>
      </w:r>
    </w:p>
    <w:p w:rsidR="003F1A32" w:rsidRDefault="003F1A32" w:rsidP="0036088C"/>
    <w:p w:rsidR="003F1A32" w:rsidRDefault="003F1A32" w:rsidP="0036088C"/>
    <w:p w:rsidR="003F1A32" w:rsidRDefault="003F1A32" w:rsidP="0036088C"/>
    <w:p w:rsidR="003F1A32" w:rsidRDefault="003F1A32" w:rsidP="0036088C"/>
    <w:p w:rsidR="003F1A32" w:rsidRDefault="003F1A32" w:rsidP="0036088C">
      <w:r>
        <w:t>39)Helen is beautiful but Janet is……………</w:t>
      </w:r>
    </w:p>
    <w:p w:rsidR="003F1A32" w:rsidRDefault="003F1A32" w:rsidP="0036088C"/>
    <w:p w:rsidR="003F1A32" w:rsidRDefault="003F1A32" w:rsidP="0036088C">
      <w:pPr>
        <w:numPr>
          <w:ilvl w:val="0"/>
          <w:numId w:val="7"/>
        </w:numPr>
      </w:pPr>
      <w:r>
        <w:t>the most beautiful</w:t>
      </w:r>
    </w:p>
    <w:p w:rsidR="003F1A32" w:rsidRDefault="003F1A32" w:rsidP="0036088C">
      <w:pPr>
        <w:numPr>
          <w:ilvl w:val="0"/>
          <w:numId w:val="7"/>
        </w:numPr>
      </w:pPr>
      <w:r>
        <w:t>beautiful than</w:t>
      </w:r>
    </w:p>
    <w:p w:rsidR="003F1A32" w:rsidRDefault="003F1A32" w:rsidP="0036088C">
      <w:pPr>
        <w:numPr>
          <w:ilvl w:val="0"/>
          <w:numId w:val="7"/>
        </w:numPr>
      </w:pPr>
      <w:r>
        <w:t>more beautiful</w:t>
      </w:r>
    </w:p>
    <w:p w:rsidR="003F1A32" w:rsidRDefault="003F1A32" w:rsidP="0036088C">
      <w:pPr>
        <w:numPr>
          <w:ilvl w:val="0"/>
          <w:numId w:val="7"/>
        </w:numPr>
      </w:pPr>
      <w:r>
        <w:t>beautiful</w:t>
      </w:r>
    </w:p>
    <w:p w:rsidR="003F1A32" w:rsidRDefault="003F1A32" w:rsidP="0036088C"/>
    <w:p w:rsidR="003F1A32" w:rsidRDefault="003F1A32" w:rsidP="0036088C">
      <w:r>
        <w:t>40)I am right,…………..I?</w:t>
      </w:r>
    </w:p>
    <w:p w:rsidR="003F1A32" w:rsidRDefault="003F1A32" w:rsidP="0036088C"/>
    <w:p w:rsidR="003F1A32" w:rsidRDefault="003F1A32" w:rsidP="0036088C">
      <w:r>
        <w:t>a)am</w:t>
      </w:r>
      <w:r>
        <w:tab/>
      </w:r>
      <w:r>
        <w:tab/>
        <w:t>b)don’t</w:t>
      </w:r>
      <w:r>
        <w:tab/>
      </w:r>
      <w:r>
        <w:tab/>
        <w:t>c)do</w:t>
      </w:r>
      <w:r>
        <w:tab/>
      </w:r>
      <w:r>
        <w:tab/>
        <w:t>d)aren’t</w:t>
      </w:r>
    </w:p>
    <w:p w:rsidR="003F1A32" w:rsidRDefault="003F1A32" w:rsidP="0036088C"/>
    <w:p w:rsidR="003F1A32" w:rsidRDefault="003F1A32" w:rsidP="0036088C">
      <w:r>
        <w:t>41)</w:t>
      </w:r>
      <w:r w:rsidRPr="004C327C">
        <w:t xml:space="preserve"> </w:t>
      </w:r>
      <w:r>
        <w:t>He…………….. very tired last night, so he…………….to bed early</w:t>
      </w:r>
    </w:p>
    <w:p w:rsidR="003F1A32" w:rsidRDefault="003F1A32" w:rsidP="0036088C"/>
    <w:p w:rsidR="003F1A32" w:rsidRDefault="003F1A32" w:rsidP="0036088C">
      <w:r>
        <w:t>a)was / went</w:t>
      </w:r>
      <w:r>
        <w:tab/>
      </w:r>
      <w:r>
        <w:tab/>
        <w:t>b)was / goes</w:t>
      </w:r>
      <w:r>
        <w:tab/>
      </w:r>
      <w:r>
        <w:tab/>
        <w:t>c)is / went</w:t>
      </w:r>
      <w:r>
        <w:tab/>
      </w:r>
      <w:r>
        <w:tab/>
        <w:t>d)is / goes</w:t>
      </w:r>
    </w:p>
    <w:p w:rsidR="003F1A32" w:rsidRDefault="003F1A32" w:rsidP="0036088C"/>
    <w:p w:rsidR="003F1A32" w:rsidRDefault="003F1A32" w:rsidP="0036088C">
      <w:r>
        <w:t>42)Two hours ago he ………………...here but now he……………….</w:t>
      </w:r>
    </w:p>
    <w:p w:rsidR="003F1A32" w:rsidRDefault="003F1A32" w:rsidP="0036088C"/>
    <w:p w:rsidR="003F1A32" w:rsidRDefault="003F1A32" w:rsidP="0036088C">
      <w:r>
        <w:t>a)was / wasn’t</w:t>
      </w:r>
      <w:r>
        <w:tab/>
      </w:r>
      <w:r>
        <w:tab/>
        <w:t>b)were / isn’t</w:t>
      </w:r>
      <w:r>
        <w:tab/>
      </w:r>
      <w:r>
        <w:tab/>
        <w:t>c)isn’t / wasn’t</w:t>
      </w:r>
      <w:r>
        <w:tab/>
        <w:t>d)was / isn’t</w:t>
      </w:r>
    </w:p>
    <w:p w:rsidR="003F1A32" w:rsidRDefault="003F1A32" w:rsidP="0036088C"/>
    <w:p w:rsidR="003F1A32" w:rsidRDefault="003F1A32" w:rsidP="0036088C">
      <w:r>
        <w:t>43)</w:t>
      </w:r>
      <w:r w:rsidRPr="00273E2C">
        <w:t xml:space="preserve"> </w:t>
      </w:r>
      <w:r>
        <w:t>Ece and Elif go to school every day,……………….?</w:t>
      </w:r>
    </w:p>
    <w:p w:rsidR="003F1A32" w:rsidRDefault="003F1A32" w:rsidP="0036088C"/>
    <w:p w:rsidR="003F1A32" w:rsidRDefault="003F1A32" w:rsidP="0036088C">
      <w:r>
        <w:t>a)Don’t they</w:t>
      </w:r>
    </w:p>
    <w:p w:rsidR="003F1A32" w:rsidRDefault="003F1A32" w:rsidP="0036088C">
      <w:r>
        <w:t>b)Does she?</w:t>
      </w:r>
    </w:p>
    <w:p w:rsidR="003F1A32" w:rsidRDefault="003F1A32" w:rsidP="0036088C">
      <w:r>
        <w:t>c)Do they?</w:t>
      </w:r>
    </w:p>
    <w:p w:rsidR="003F1A32" w:rsidRDefault="003F1A32" w:rsidP="0036088C">
      <w:r>
        <w:t>d)Doesn’t she?</w:t>
      </w:r>
    </w:p>
    <w:p w:rsidR="003F1A32" w:rsidRDefault="003F1A32" w:rsidP="0036088C"/>
    <w:p w:rsidR="003F1A32" w:rsidRDefault="003F1A32" w:rsidP="0036088C">
      <w:r>
        <w:t>44) A:Where………you two days ago?</w:t>
      </w:r>
    </w:p>
    <w:p w:rsidR="003F1A32" w:rsidRDefault="003F1A32" w:rsidP="0036088C">
      <w:r>
        <w:t xml:space="preserve">      B:I ………….in İstanbul</w:t>
      </w:r>
    </w:p>
    <w:p w:rsidR="003F1A32" w:rsidRDefault="003F1A32" w:rsidP="0036088C"/>
    <w:p w:rsidR="003F1A32" w:rsidRDefault="003F1A32" w:rsidP="0036088C">
      <w:r>
        <w:t>a)was / was</w:t>
      </w:r>
      <w:r>
        <w:tab/>
      </w:r>
      <w:r>
        <w:tab/>
        <w:t>b)were / was</w:t>
      </w:r>
      <w:r>
        <w:tab/>
      </w:r>
      <w:r>
        <w:tab/>
        <w:t>c)were / were</w:t>
      </w:r>
      <w:r>
        <w:tab/>
      </w:r>
      <w:r>
        <w:tab/>
        <w:t>d)was / were</w:t>
      </w:r>
    </w:p>
    <w:p w:rsidR="003F1A32" w:rsidRDefault="003F1A32" w:rsidP="0036088C"/>
    <w:p w:rsidR="003F1A32" w:rsidRDefault="003F1A32" w:rsidP="0036088C">
      <w:r>
        <w:t>45)</w:t>
      </w:r>
      <w:r w:rsidRPr="00DF05B6">
        <w:t xml:space="preserve"> </w:t>
      </w:r>
      <w:r>
        <w:t>)……………..your mother……………….the dishes?</w:t>
      </w:r>
    </w:p>
    <w:p w:rsidR="003F1A32" w:rsidRDefault="003F1A32" w:rsidP="0036088C"/>
    <w:p w:rsidR="003F1A32" w:rsidRDefault="003F1A32" w:rsidP="0036088C">
      <w:pPr>
        <w:numPr>
          <w:ilvl w:val="0"/>
          <w:numId w:val="8"/>
        </w:numPr>
      </w:pPr>
      <w:r>
        <w:t>Are / wash</w:t>
      </w:r>
    </w:p>
    <w:p w:rsidR="003F1A32" w:rsidRDefault="003F1A32" w:rsidP="0036088C">
      <w:pPr>
        <w:numPr>
          <w:ilvl w:val="0"/>
          <w:numId w:val="8"/>
        </w:numPr>
      </w:pPr>
      <w:r>
        <w:t>Did / wash</w:t>
      </w:r>
    </w:p>
    <w:p w:rsidR="003F1A32" w:rsidRDefault="003F1A32" w:rsidP="0036088C">
      <w:pPr>
        <w:numPr>
          <w:ilvl w:val="0"/>
          <w:numId w:val="8"/>
        </w:numPr>
      </w:pPr>
      <w:r>
        <w:t>Did / washed</w:t>
      </w:r>
    </w:p>
    <w:p w:rsidR="003F1A32" w:rsidRDefault="003F1A32" w:rsidP="0036088C">
      <w:pPr>
        <w:numPr>
          <w:ilvl w:val="0"/>
          <w:numId w:val="8"/>
        </w:numPr>
      </w:pPr>
      <w:r>
        <w:t>Is / washed</w:t>
      </w:r>
    </w:p>
    <w:p w:rsidR="003F1A32" w:rsidRDefault="003F1A32" w:rsidP="0036088C">
      <w:pPr>
        <w:ind w:left="360"/>
      </w:pPr>
    </w:p>
    <w:p w:rsidR="003F1A32" w:rsidRDefault="003F1A32" w:rsidP="0036088C">
      <w:r>
        <w:t xml:space="preserve">46)İstanbul is ………..a Ankara </w:t>
      </w:r>
    </w:p>
    <w:p w:rsidR="003F1A32" w:rsidRDefault="003F1A32" w:rsidP="0036088C"/>
    <w:p w:rsidR="003F1A32" w:rsidRDefault="003F1A32" w:rsidP="0036088C">
      <w:r>
        <w:t>a)crowd</w:t>
      </w:r>
      <w:r>
        <w:tab/>
        <w:t>b)the most crowded</w:t>
      </w:r>
      <w:r>
        <w:tab/>
      </w:r>
      <w:r>
        <w:tab/>
        <w:t>c)more crowded</w:t>
      </w:r>
      <w:r>
        <w:tab/>
        <w:t>d)crowded</w:t>
      </w:r>
    </w:p>
    <w:p w:rsidR="003F1A32" w:rsidRDefault="003F1A32" w:rsidP="0036088C"/>
    <w:p w:rsidR="003F1A32" w:rsidRDefault="003F1A32" w:rsidP="0036088C">
      <w:r>
        <w:t>47)</w:t>
      </w:r>
      <w:r w:rsidRPr="00014A76">
        <w:t xml:space="preserve"> </w:t>
      </w:r>
      <w:r>
        <w:t>He ……………….visit his grandfather yesterday</w:t>
      </w:r>
    </w:p>
    <w:p w:rsidR="003F1A32" w:rsidRDefault="003F1A32" w:rsidP="0036088C"/>
    <w:p w:rsidR="003F1A32" w:rsidRDefault="003F1A32" w:rsidP="0036088C">
      <w:r>
        <w:t>a)isn’t</w:t>
      </w:r>
      <w:r>
        <w:tab/>
      </w:r>
      <w:r>
        <w:tab/>
        <w:t>b)aren’t</w:t>
      </w:r>
      <w:r>
        <w:tab/>
      </w:r>
      <w:r>
        <w:tab/>
        <w:t>c)didn’t</w:t>
      </w:r>
      <w:r>
        <w:tab/>
      </w:r>
      <w:r>
        <w:tab/>
        <w:t>d)wasn’t</w:t>
      </w:r>
    </w:p>
    <w:p w:rsidR="003F1A32" w:rsidRDefault="003F1A32" w:rsidP="0036088C"/>
    <w:p w:rsidR="003F1A32" w:rsidRDefault="003F1A32" w:rsidP="0036088C">
      <w:r>
        <w:t>48)My father went to Ankara…………………..</w:t>
      </w:r>
    </w:p>
    <w:p w:rsidR="003F1A32" w:rsidRDefault="003F1A32" w:rsidP="0036088C"/>
    <w:p w:rsidR="003F1A32" w:rsidRDefault="003F1A32" w:rsidP="0036088C">
      <w:r>
        <w:t>a)tomorrow</w:t>
      </w:r>
      <w:r>
        <w:tab/>
      </w:r>
      <w:r>
        <w:tab/>
        <w:t>b)today</w:t>
      </w:r>
      <w:r>
        <w:tab/>
        <w:t>c)last week</w:t>
      </w:r>
      <w:r>
        <w:tab/>
      </w:r>
      <w:r>
        <w:tab/>
        <w:t>d)this week</w:t>
      </w:r>
    </w:p>
    <w:p w:rsidR="003F1A32" w:rsidRDefault="003F1A32" w:rsidP="0036088C"/>
    <w:p w:rsidR="003F1A32" w:rsidRPr="00E01B16" w:rsidRDefault="003F1A32" w:rsidP="0036088C">
      <w:pPr>
        <w:rPr>
          <w:b/>
          <w:i/>
          <w:lang w:val="en-US"/>
        </w:rPr>
      </w:pPr>
      <w:r>
        <w:rPr>
          <w:lang w:val="en-US"/>
        </w:rPr>
        <w:t>49)</w:t>
      </w:r>
      <w:r w:rsidRPr="00E01B16">
        <w:rPr>
          <w:lang w:val="en-US"/>
        </w:rPr>
        <w:t>Asiye and Ali ______________ tennis at weekends</w:t>
      </w:r>
      <w:r>
        <w:rPr>
          <w:lang w:val="en-US"/>
        </w:rPr>
        <w:t>.</w:t>
      </w:r>
    </w:p>
    <w:p w:rsidR="003F1A32" w:rsidRDefault="003F1A32" w:rsidP="0036088C">
      <w:pPr>
        <w:pStyle w:val="ListParagraph"/>
        <w:spacing w:after="0" w:line="240" w:lineRule="auto"/>
        <w:ind w:left="0"/>
        <w:rPr>
          <w:rFonts w:ascii="Times New Roman" w:hAnsi="Times New Roman"/>
          <w:sz w:val="24"/>
          <w:szCs w:val="24"/>
          <w:lang w:val="en-US"/>
        </w:rPr>
      </w:pPr>
    </w:p>
    <w:p w:rsidR="003F1A32" w:rsidRDefault="003F1A32" w:rsidP="0036088C">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w:t>
      </w:r>
      <w:r w:rsidRPr="00E01B16">
        <w:rPr>
          <w:rFonts w:ascii="Times New Roman" w:hAnsi="Times New Roman"/>
          <w:sz w:val="24"/>
          <w:szCs w:val="24"/>
          <w:lang w:val="en-US"/>
        </w:rPr>
        <w:t>plays</w:t>
      </w:r>
      <w:r>
        <w:rPr>
          <w:rFonts w:ascii="Times New Roman" w:hAnsi="Times New Roman"/>
          <w:sz w:val="24"/>
          <w:szCs w:val="24"/>
          <w:lang w:val="en-US"/>
        </w:rPr>
        <w:t xml:space="preserve"> </w:t>
      </w:r>
      <w:r>
        <w:rPr>
          <w:rFonts w:ascii="Times New Roman" w:hAnsi="Times New Roman"/>
          <w:sz w:val="24"/>
          <w:szCs w:val="24"/>
          <w:lang w:val="en-US"/>
        </w:rPr>
        <w:tab/>
        <w:t>b)</w:t>
      </w:r>
      <w:r w:rsidRPr="00E01B16">
        <w:rPr>
          <w:rFonts w:ascii="Times New Roman" w:hAnsi="Times New Roman"/>
          <w:sz w:val="24"/>
          <w:szCs w:val="24"/>
          <w:lang w:val="en-US"/>
        </w:rPr>
        <w:t>is playing</w:t>
      </w:r>
      <w:r>
        <w:rPr>
          <w:rFonts w:ascii="Times New Roman" w:hAnsi="Times New Roman"/>
          <w:sz w:val="24"/>
          <w:szCs w:val="24"/>
          <w:lang w:val="en-US"/>
        </w:rPr>
        <w:tab/>
        <w:t>c)</w:t>
      </w:r>
      <w:r w:rsidRPr="00E01B16">
        <w:rPr>
          <w:rFonts w:ascii="Times New Roman" w:hAnsi="Times New Roman"/>
          <w:sz w:val="24"/>
          <w:szCs w:val="24"/>
          <w:lang w:val="en-US"/>
        </w:rPr>
        <w:t>play</w:t>
      </w:r>
      <w:r>
        <w:rPr>
          <w:rFonts w:ascii="Times New Roman" w:hAnsi="Times New Roman"/>
          <w:sz w:val="24"/>
          <w:szCs w:val="24"/>
          <w:lang w:val="en-US"/>
        </w:rPr>
        <w:tab/>
      </w:r>
      <w:r>
        <w:rPr>
          <w:rFonts w:ascii="Times New Roman" w:hAnsi="Times New Roman"/>
          <w:sz w:val="24"/>
          <w:szCs w:val="24"/>
          <w:lang w:val="en-US"/>
        </w:rPr>
        <w:tab/>
        <w:t>d)</w:t>
      </w:r>
      <w:r w:rsidRPr="00E01B16">
        <w:rPr>
          <w:rFonts w:ascii="Times New Roman" w:hAnsi="Times New Roman"/>
          <w:sz w:val="24"/>
          <w:szCs w:val="24"/>
          <w:lang w:val="en-US"/>
        </w:rPr>
        <w:t>play</w:t>
      </w:r>
      <w:r>
        <w:rPr>
          <w:rFonts w:ascii="Times New Roman" w:hAnsi="Times New Roman"/>
          <w:sz w:val="24"/>
          <w:szCs w:val="24"/>
          <w:lang w:val="en-US"/>
        </w:rPr>
        <w:t>ing</w:t>
      </w:r>
    </w:p>
    <w:p w:rsidR="003F1A32" w:rsidRDefault="003F1A32" w:rsidP="0036088C">
      <w:pPr>
        <w:pStyle w:val="ListParagraph"/>
        <w:spacing w:after="0" w:line="240" w:lineRule="auto"/>
        <w:ind w:left="0"/>
        <w:rPr>
          <w:rFonts w:ascii="Times New Roman" w:hAnsi="Times New Roman"/>
          <w:sz w:val="24"/>
          <w:szCs w:val="24"/>
          <w:lang w:val="en-US"/>
        </w:rPr>
      </w:pPr>
    </w:p>
    <w:p w:rsidR="003F1A32" w:rsidRDefault="003F1A32" w:rsidP="0036088C">
      <w:pPr>
        <w:rPr>
          <w:lang w:val="en-US"/>
        </w:rPr>
      </w:pPr>
      <w:r w:rsidRPr="00E01B16">
        <w:rPr>
          <w:lang w:val="en-US"/>
        </w:rPr>
        <w:t>50)  İzmit is  __________________ Balıkesir.</w:t>
      </w:r>
    </w:p>
    <w:p w:rsidR="003F1A32" w:rsidRPr="00E01B16" w:rsidRDefault="003F1A32" w:rsidP="0036088C">
      <w:pPr>
        <w:rPr>
          <w:lang w:val="en-US"/>
        </w:rPr>
      </w:pPr>
    </w:p>
    <w:p w:rsidR="003F1A32" w:rsidRDefault="003F1A32" w:rsidP="0036088C">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w:t>
      </w:r>
      <w:r w:rsidRPr="00E01B16">
        <w:rPr>
          <w:rFonts w:ascii="Times New Roman" w:hAnsi="Times New Roman"/>
          <w:sz w:val="24"/>
          <w:szCs w:val="24"/>
          <w:lang w:val="en-US"/>
        </w:rPr>
        <w:t>more crowded than</w:t>
      </w:r>
      <w:r>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t>b)</w:t>
      </w:r>
      <w:r w:rsidRPr="00E01B16">
        <w:rPr>
          <w:rFonts w:ascii="Times New Roman" w:hAnsi="Times New Roman"/>
          <w:sz w:val="24"/>
          <w:szCs w:val="24"/>
          <w:lang w:val="en-US"/>
        </w:rPr>
        <w:t>crowded than</w:t>
      </w:r>
      <w:r>
        <w:rPr>
          <w:rFonts w:ascii="Times New Roman" w:hAnsi="Times New Roman"/>
          <w:sz w:val="24"/>
          <w:szCs w:val="24"/>
          <w:lang w:val="en-US"/>
        </w:rPr>
        <w:t xml:space="preserve"> </w:t>
      </w:r>
      <w:r>
        <w:rPr>
          <w:rFonts w:ascii="Times New Roman" w:hAnsi="Times New Roman"/>
          <w:sz w:val="24"/>
          <w:szCs w:val="24"/>
          <w:lang w:val="en-US"/>
        </w:rPr>
        <w:tab/>
        <w:t>c)</w:t>
      </w:r>
      <w:r w:rsidRPr="00E01B16">
        <w:rPr>
          <w:rFonts w:ascii="Times New Roman" w:hAnsi="Times New Roman"/>
          <w:sz w:val="24"/>
          <w:szCs w:val="24"/>
          <w:lang w:val="en-US"/>
        </w:rPr>
        <w:t>crowded</w:t>
      </w:r>
      <w:r>
        <w:rPr>
          <w:rFonts w:ascii="Times New Roman" w:hAnsi="Times New Roman"/>
          <w:sz w:val="24"/>
          <w:szCs w:val="24"/>
          <w:lang w:val="en-US"/>
        </w:rPr>
        <w:tab/>
        <w:t>d)</w:t>
      </w:r>
      <w:r w:rsidRPr="00E01B16">
        <w:rPr>
          <w:rFonts w:ascii="Times New Roman" w:hAnsi="Times New Roman"/>
          <w:sz w:val="24"/>
          <w:szCs w:val="24"/>
          <w:lang w:val="en-US"/>
        </w:rPr>
        <w:t>the most crowded</w:t>
      </w:r>
    </w:p>
    <w:p w:rsidR="003F1A32" w:rsidRDefault="003F1A32" w:rsidP="0036088C">
      <w:pPr>
        <w:pStyle w:val="ListParagraph"/>
        <w:spacing w:after="0" w:line="240" w:lineRule="auto"/>
        <w:ind w:left="0"/>
        <w:rPr>
          <w:rFonts w:ascii="Times New Roman" w:hAnsi="Times New Roman"/>
          <w:sz w:val="24"/>
          <w:szCs w:val="24"/>
          <w:lang w:val="en-US"/>
        </w:rPr>
      </w:pPr>
    </w:p>
    <w:p w:rsidR="003F1A32" w:rsidRDefault="003F1A32" w:rsidP="0004012B">
      <w:pPr>
        <w:rPr>
          <w:color w:val="000000"/>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51)………….you………..the football match on TV last night?</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a)Did / watched</w:t>
      </w:r>
      <w:r>
        <w:rPr>
          <w:rFonts w:ascii="Times New Roman" w:hAnsi="Times New Roman"/>
          <w:sz w:val="24"/>
          <w:szCs w:val="24"/>
          <w:lang w:val="en-US"/>
        </w:rPr>
        <w:tab/>
        <w:t>b)Did / watch</w:t>
      </w:r>
      <w:r>
        <w:rPr>
          <w:rFonts w:ascii="Times New Roman" w:hAnsi="Times New Roman"/>
          <w:sz w:val="24"/>
          <w:szCs w:val="24"/>
          <w:lang w:val="en-US"/>
        </w:rPr>
        <w:tab/>
      </w:r>
      <w:r>
        <w:rPr>
          <w:rFonts w:ascii="Times New Roman" w:hAnsi="Times New Roman"/>
          <w:sz w:val="24"/>
          <w:szCs w:val="24"/>
          <w:lang w:val="en-US"/>
        </w:rPr>
        <w:tab/>
        <w:t>c)Were /watched</w:t>
      </w:r>
      <w:r>
        <w:rPr>
          <w:rFonts w:ascii="Times New Roman" w:hAnsi="Times New Roman"/>
          <w:sz w:val="24"/>
          <w:szCs w:val="24"/>
          <w:lang w:val="en-US"/>
        </w:rPr>
        <w:tab/>
        <w:t>d)Were / watch</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52)The red car is …………..the blue car.</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a)more expensive than</w:t>
      </w:r>
      <w:r>
        <w:rPr>
          <w:rFonts w:ascii="Times New Roman" w:hAnsi="Times New Roman"/>
          <w:sz w:val="24"/>
          <w:szCs w:val="24"/>
          <w:lang w:val="en-US"/>
        </w:rPr>
        <w:tab/>
        <w:t>b)more expensive</w:t>
      </w:r>
      <w:r>
        <w:rPr>
          <w:rFonts w:ascii="Times New Roman" w:hAnsi="Times New Roman"/>
          <w:sz w:val="24"/>
          <w:szCs w:val="24"/>
          <w:lang w:val="en-US"/>
        </w:rPr>
        <w:tab/>
        <w:t>c)expensive than</w:t>
      </w:r>
      <w:r>
        <w:rPr>
          <w:rFonts w:ascii="Times New Roman" w:hAnsi="Times New Roman"/>
          <w:sz w:val="24"/>
          <w:szCs w:val="24"/>
          <w:lang w:val="en-US"/>
        </w:rPr>
        <w:tab/>
        <w:t>d)expensive</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53)What………you…………last night?</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a)did / watch</w:t>
      </w:r>
      <w:r>
        <w:rPr>
          <w:rFonts w:ascii="Times New Roman" w:hAnsi="Times New Roman"/>
          <w:sz w:val="24"/>
          <w:szCs w:val="24"/>
          <w:lang w:val="en-US"/>
        </w:rPr>
        <w:tab/>
      </w:r>
      <w:r>
        <w:rPr>
          <w:rFonts w:ascii="Times New Roman" w:hAnsi="Times New Roman"/>
          <w:sz w:val="24"/>
          <w:szCs w:val="24"/>
          <w:lang w:val="en-US"/>
        </w:rPr>
        <w:tab/>
        <w:t>b)did / watched</w:t>
      </w:r>
      <w:r>
        <w:rPr>
          <w:rFonts w:ascii="Times New Roman" w:hAnsi="Times New Roman"/>
          <w:sz w:val="24"/>
          <w:szCs w:val="24"/>
          <w:lang w:val="en-US"/>
        </w:rPr>
        <w:tab/>
        <w:t>c)do / watched</w:t>
      </w:r>
      <w:r>
        <w:rPr>
          <w:rFonts w:ascii="Times New Roman" w:hAnsi="Times New Roman"/>
          <w:sz w:val="24"/>
          <w:szCs w:val="24"/>
          <w:lang w:val="en-US"/>
        </w:rPr>
        <w:tab/>
      </w:r>
      <w:r>
        <w:rPr>
          <w:rFonts w:ascii="Times New Roman" w:hAnsi="Times New Roman"/>
          <w:sz w:val="24"/>
          <w:szCs w:val="24"/>
          <w:lang w:val="en-US"/>
        </w:rPr>
        <w:tab/>
        <w:t>d)does / watch</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54)Yesterday was Sunday.We………..a big breakfast yesterday.</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a)have</w:t>
      </w:r>
      <w:r>
        <w:rPr>
          <w:rFonts w:ascii="Times New Roman" w:hAnsi="Times New Roman"/>
          <w:sz w:val="24"/>
          <w:szCs w:val="24"/>
          <w:lang w:val="en-US"/>
        </w:rPr>
        <w:tab/>
      </w:r>
      <w:r>
        <w:rPr>
          <w:rFonts w:ascii="Times New Roman" w:hAnsi="Times New Roman"/>
          <w:sz w:val="24"/>
          <w:szCs w:val="24"/>
          <w:lang w:val="en-US"/>
        </w:rPr>
        <w:tab/>
        <w:t>b)had</w:t>
      </w:r>
      <w:r>
        <w:rPr>
          <w:rFonts w:ascii="Times New Roman" w:hAnsi="Times New Roman"/>
          <w:sz w:val="24"/>
          <w:szCs w:val="24"/>
          <w:lang w:val="en-US"/>
        </w:rPr>
        <w:tab/>
      </w:r>
      <w:r>
        <w:rPr>
          <w:rFonts w:ascii="Times New Roman" w:hAnsi="Times New Roman"/>
          <w:sz w:val="24"/>
          <w:szCs w:val="24"/>
          <w:lang w:val="en-US"/>
        </w:rPr>
        <w:tab/>
        <w:t>c)having</w:t>
      </w:r>
      <w:r>
        <w:rPr>
          <w:rFonts w:ascii="Times New Roman" w:hAnsi="Times New Roman"/>
          <w:sz w:val="24"/>
          <w:szCs w:val="24"/>
          <w:lang w:val="en-US"/>
        </w:rPr>
        <w:tab/>
        <w:t>d)have had</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55)A:Did Ahmet drink milk last night?</w:t>
      </w: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 xml:space="preserve">     B:Yes, he ……….milk last night</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a)didn’t drink</w:t>
      </w:r>
      <w:r>
        <w:rPr>
          <w:rFonts w:ascii="Times New Roman" w:hAnsi="Times New Roman"/>
          <w:sz w:val="24"/>
          <w:szCs w:val="24"/>
          <w:lang w:val="en-US"/>
        </w:rPr>
        <w:tab/>
        <w:t xml:space="preserve"> </w:t>
      </w:r>
      <w:r>
        <w:rPr>
          <w:rFonts w:ascii="Times New Roman" w:hAnsi="Times New Roman"/>
          <w:sz w:val="24"/>
          <w:szCs w:val="24"/>
          <w:lang w:val="en-US"/>
        </w:rPr>
        <w:tab/>
        <w:t>b)drank</w:t>
      </w:r>
      <w:r>
        <w:rPr>
          <w:rFonts w:ascii="Times New Roman" w:hAnsi="Times New Roman"/>
          <w:sz w:val="24"/>
          <w:szCs w:val="24"/>
          <w:lang w:val="en-US"/>
        </w:rPr>
        <w:tab/>
        <w:t>c)drink</w:t>
      </w:r>
      <w:r>
        <w:rPr>
          <w:rFonts w:ascii="Times New Roman" w:hAnsi="Times New Roman"/>
          <w:sz w:val="24"/>
          <w:szCs w:val="24"/>
          <w:lang w:val="en-US"/>
        </w:rPr>
        <w:tab/>
      </w:r>
      <w:r>
        <w:rPr>
          <w:rFonts w:ascii="Times New Roman" w:hAnsi="Times New Roman"/>
          <w:sz w:val="24"/>
          <w:szCs w:val="24"/>
          <w:lang w:val="en-US"/>
        </w:rPr>
        <w:tab/>
        <w:t>d)drinks</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56) She ……………...her homework yesterday.</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r>
        <w:rPr>
          <w:rFonts w:ascii="Times New Roman" w:hAnsi="Times New Roman"/>
          <w:sz w:val="24"/>
          <w:szCs w:val="24"/>
          <w:lang w:val="en-US"/>
        </w:rPr>
        <w:t>a)do</w:t>
      </w:r>
      <w:r>
        <w:rPr>
          <w:rFonts w:ascii="Times New Roman" w:hAnsi="Times New Roman"/>
          <w:sz w:val="24"/>
          <w:szCs w:val="24"/>
          <w:lang w:val="en-US"/>
        </w:rPr>
        <w:tab/>
        <w:t>b)did</w:t>
      </w:r>
      <w:r>
        <w:rPr>
          <w:rFonts w:ascii="Times New Roman" w:hAnsi="Times New Roman"/>
          <w:sz w:val="24"/>
          <w:szCs w:val="24"/>
          <w:lang w:val="en-US"/>
        </w:rPr>
        <w:tab/>
        <w:t>c)did do</w:t>
      </w:r>
      <w:r>
        <w:rPr>
          <w:rFonts w:ascii="Times New Roman" w:hAnsi="Times New Roman"/>
          <w:sz w:val="24"/>
          <w:szCs w:val="24"/>
          <w:lang w:val="en-US"/>
        </w:rPr>
        <w:tab/>
        <w:t>d)does</w:t>
      </w: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pPr>
        <w:pStyle w:val="ListParagraph"/>
        <w:spacing w:after="0" w:line="240" w:lineRule="auto"/>
        <w:ind w:left="0"/>
        <w:rPr>
          <w:rFonts w:ascii="Times New Roman" w:hAnsi="Times New Roman"/>
          <w:sz w:val="24"/>
          <w:szCs w:val="24"/>
          <w:lang w:val="en-US"/>
        </w:rPr>
      </w:pPr>
    </w:p>
    <w:p w:rsidR="003F1A32" w:rsidRDefault="003F1A32" w:rsidP="00160758">
      <w:r>
        <w:rPr>
          <w:lang w:val="en-US"/>
        </w:rPr>
        <w:t>57)</w:t>
      </w:r>
      <w:r w:rsidRPr="00031757">
        <w:t xml:space="preserve"> </w:t>
      </w:r>
      <w:r>
        <w:t>Atatürk ………………..born in 1881</w:t>
      </w:r>
    </w:p>
    <w:p w:rsidR="003F1A32" w:rsidRDefault="003F1A32" w:rsidP="00160758"/>
    <w:p w:rsidR="003F1A32" w:rsidRDefault="003F1A32" w:rsidP="00160758">
      <w:r>
        <w:t>a)is</w:t>
      </w:r>
      <w:r>
        <w:tab/>
      </w:r>
      <w:r>
        <w:tab/>
        <w:t>b)are</w:t>
      </w:r>
      <w:r>
        <w:tab/>
      </w:r>
      <w:r>
        <w:tab/>
        <w:t>c)was</w:t>
      </w:r>
      <w:r>
        <w:tab/>
      </w:r>
      <w:r>
        <w:tab/>
        <w:t>d)were</w:t>
      </w:r>
    </w:p>
    <w:p w:rsidR="003F1A32" w:rsidRDefault="003F1A32" w:rsidP="00160758"/>
    <w:p w:rsidR="003F1A32" w:rsidRDefault="003F1A32" w:rsidP="00160758">
      <w:r>
        <w:t>58)I………….football every weekend but I………football last weekend</w:t>
      </w:r>
    </w:p>
    <w:p w:rsidR="003F1A32" w:rsidRDefault="003F1A32" w:rsidP="00160758"/>
    <w:p w:rsidR="003F1A32" w:rsidRDefault="003F1A32" w:rsidP="00160758">
      <w:r>
        <w:t>a)play / didn’t play</w:t>
      </w:r>
      <w:r>
        <w:tab/>
      </w:r>
      <w:r>
        <w:tab/>
        <w:t>b)played / didn’t play</w:t>
      </w:r>
    </w:p>
    <w:p w:rsidR="003F1A32" w:rsidRDefault="003F1A32" w:rsidP="00160758">
      <w:r>
        <w:t>c)was / didn’t play</w:t>
      </w:r>
      <w:r>
        <w:tab/>
      </w:r>
      <w:r>
        <w:tab/>
        <w:t>d)were / played</w:t>
      </w:r>
    </w:p>
    <w:p w:rsidR="003F1A32" w:rsidRDefault="003F1A32" w:rsidP="00160758">
      <w:pPr>
        <w:tabs>
          <w:tab w:val="left" w:pos="2745"/>
        </w:tabs>
      </w:pPr>
    </w:p>
    <w:p w:rsidR="003F1A32" w:rsidRDefault="003F1A32" w:rsidP="00160758">
      <w:pPr>
        <w:tabs>
          <w:tab w:val="left" w:pos="2745"/>
        </w:tabs>
      </w:pPr>
      <w:r>
        <w:t>59)Teachers………………..wear  suit   in    the  school.</w:t>
      </w:r>
    </w:p>
    <w:p w:rsidR="003F1A32" w:rsidRDefault="003F1A32" w:rsidP="00160758">
      <w:pPr>
        <w:tabs>
          <w:tab w:val="left" w:pos="2745"/>
        </w:tabs>
      </w:pPr>
    </w:p>
    <w:p w:rsidR="003F1A32" w:rsidRDefault="003F1A32" w:rsidP="00160758">
      <w:pPr>
        <w:tabs>
          <w:tab w:val="left" w:pos="2745"/>
        </w:tabs>
      </w:pPr>
      <w:r>
        <w:t xml:space="preserve">a-has  to            b-have  to      c-   must           d- musn’t   </w:t>
      </w:r>
    </w:p>
    <w:p w:rsidR="003F1A32" w:rsidRDefault="003F1A32" w:rsidP="00160758">
      <w:pPr>
        <w:tabs>
          <w:tab w:val="left" w:pos="2745"/>
        </w:tabs>
      </w:pPr>
    </w:p>
    <w:p w:rsidR="003F1A32" w:rsidRPr="00A24668" w:rsidRDefault="003F1A32" w:rsidP="00160758">
      <w:r>
        <w:t>60)</w:t>
      </w:r>
      <w:r w:rsidRPr="00A24668">
        <w:t xml:space="preserve"> The  students  ……     ………  don’t  have </w:t>
      </w:r>
    </w:p>
    <w:p w:rsidR="003F1A32" w:rsidRDefault="003F1A32" w:rsidP="00160758">
      <w:r w:rsidRPr="00A24668">
        <w:t xml:space="preserve">      DVD player  in  ………  room.</w:t>
      </w:r>
    </w:p>
    <w:p w:rsidR="003F1A32" w:rsidRPr="00A24668" w:rsidRDefault="003F1A32" w:rsidP="00160758"/>
    <w:p w:rsidR="003F1A32" w:rsidRDefault="003F1A32" w:rsidP="00160758">
      <w:r w:rsidRPr="00A24668">
        <w:t xml:space="preserve">     a) says   they / their             b)say their / they</w:t>
      </w:r>
      <w:r>
        <w:t xml:space="preserve">  </w:t>
      </w:r>
    </w:p>
    <w:p w:rsidR="003F1A32" w:rsidRPr="00A24668" w:rsidRDefault="003F1A32" w:rsidP="00160758">
      <w:r w:rsidRPr="00A24668">
        <w:t xml:space="preserve">     c)say  they / their                 d)says they / their</w:t>
      </w:r>
    </w:p>
    <w:p w:rsidR="003F1A32" w:rsidRPr="00A24668" w:rsidRDefault="003F1A32" w:rsidP="00160758"/>
    <w:p w:rsidR="003F1A32" w:rsidRDefault="003F1A32" w:rsidP="00160758">
      <w:r>
        <w:t>61</w:t>
      </w:r>
      <w:r w:rsidRPr="00A24668">
        <w:t>)Tom :  ‘I  watch  Tv  everyday’</w:t>
      </w:r>
    </w:p>
    <w:p w:rsidR="003F1A32" w:rsidRPr="00A24668" w:rsidRDefault="003F1A32" w:rsidP="00160758"/>
    <w:p w:rsidR="003F1A32" w:rsidRPr="00A24668" w:rsidRDefault="003F1A32" w:rsidP="00160758">
      <w:r w:rsidRPr="00A24668">
        <w:t xml:space="preserve">    a) Tom  says  he  watches  Tv  everday.</w:t>
      </w:r>
    </w:p>
    <w:p w:rsidR="003F1A32" w:rsidRPr="00A24668" w:rsidRDefault="003F1A32" w:rsidP="00160758">
      <w:r w:rsidRPr="00A24668">
        <w:t xml:space="preserve">    b) Tom  say  I am   watching  Tv  everday.</w:t>
      </w:r>
    </w:p>
    <w:p w:rsidR="003F1A32" w:rsidRPr="00A24668" w:rsidRDefault="003F1A32" w:rsidP="00160758">
      <w:r w:rsidRPr="00A24668">
        <w:t xml:space="preserve">    c) Tom  says  he  watch  Tv  everday.</w:t>
      </w:r>
    </w:p>
    <w:p w:rsidR="003F1A32" w:rsidRPr="00A24668" w:rsidRDefault="003F1A32" w:rsidP="00160758">
      <w:r w:rsidRPr="00A24668">
        <w:t xml:space="preserve">    d) Tom  say  I  watch  Tv  everday.</w:t>
      </w:r>
    </w:p>
    <w:p w:rsidR="003F1A32" w:rsidRPr="00A24668" w:rsidRDefault="003F1A32" w:rsidP="00160758"/>
    <w:p w:rsidR="003F1A32" w:rsidRPr="00A24668" w:rsidRDefault="003F1A32" w:rsidP="00160758">
      <w:pPr>
        <w:tabs>
          <w:tab w:val="left" w:pos="2337"/>
        </w:tabs>
      </w:pPr>
      <w:r>
        <w:t>62)</w:t>
      </w:r>
      <w:r w:rsidRPr="00A24668">
        <w:t>You ………………smoke in the hospital.</w:t>
      </w:r>
    </w:p>
    <w:p w:rsidR="003F1A32" w:rsidRPr="00A24668" w:rsidRDefault="003F1A32" w:rsidP="00160758">
      <w:pPr>
        <w:tabs>
          <w:tab w:val="left" w:pos="2337"/>
        </w:tabs>
      </w:pPr>
    </w:p>
    <w:p w:rsidR="003F1A32" w:rsidRPr="00A24668" w:rsidRDefault="003F1A32" w:rsidP="00160758">
      <w:pPr>
        <w:tabs>
          <w:tab w:val="left" w:pos="2310"/>
          <w:tab w:val="left" w:pos="2337"/>
        </w:tabs>
      </w:pPr>
      <w:r w:rsidRPr="00A24668">
        <w:t>a) have to</w:t>
      </w:r>
      <w:r w:rsidRPr="00A24668">
        <w:tab/>
      </w:r>
      <w:r w:rsidRPr="00A24668">
        <w:tab/>
        <w:t>b) has to</w:t>
      </w:r>
      <w:r w:rsidRPr="00A24668">
        <w:tab/>
      </w:r>
      <w:r w:rsidRPr="00A24668">
        <w:tab/>
        <w:t>c) don’t have to</w:t>
      </w:r>
      <w:r w:rsidRPr="00A24668">
        <w:tab/>
      </w:r>
      <w:r w:rsidRPr="00A24668">
        <w:tab/>
        <w:t>d) mus</w:t>
      </w:r>
      <w:r>
        <w:t>t</w:t>
      </w:r>
      <w:r w:rsidRPr="00A24668">
        <w:t>n’t</w:t>
      </w:r>
    </w:p>
    <w:p w:rsidR="003F1A32" w:rsidRPr="00A24668" w:rsidRDefault="003F1A32" w:rsidP="00160758">
      <w:pPr>
        <w:tabs>
          <w:tab w:val="left" w:pos="2310"/>
          <w:tab w:val="left" w:pos="2337"/>
        </w:tabs>
      </w:pPr>
    </w:p>
    <w:p w:rsidR="003F1A32" w:rsidRPr="00A24668" w:rsidRDefault="003F1A32" w:rsidP="00160758">
      <w:pPr>
        <w:tabs>
          <w:tab w:val="left" w:pos="2310"/>
          <w:tab w:val="left" w:pos="2337"/>
        </w:tabs>
      </w:pPr>
      <w:r>
        <w:t>63)</w:t>
      </w:r>
      <w:r w:rsidRPr="00A24668">
        <w:t xml:space="preserve"> Students ……………… be late to the lesson.</w:t>
      </w:r>
    </w:p>
    <w:p w:rsidR="003F1A32" w:rsidRPr="00A24668" w:rsidRDefault="003F1A32" w:rsidP="00160758">
      <w:pPr>
        <w:tabs>
          <w:tab w:val="left" w:pos="2310"/>
          <w:tab w:val="left" w:pos="2337"/>
        </w:tabs>
      </w:pPr>
    </w:p>
    <w:p w:rsidR="003F1A32" w:rsidRPr="00A24668" w:rsidRDefault="003F1A32" w:rsidP="00160758">
      <w:pPr>
        <w:tabs>
          <w:tab w:val="left" w:pos="2310"/>
          <w:tab w:val="left" w:pos="2337"/>
        </w:tabs>
      </w:pPr>
      <w:r w:rsidRPr="00A24668">
        <w:t>a) haven’t</w:t>
      </w:r>
      <w:r w:rsidRPr="00A24668">
        <w:tab/>
        <w:t>b) has to</w:t>
      </w:r>
      <w:r w:rsidRPr="00A24668">
        <w:tab/>
      </w:r>
      <w:r w:rsidRPr="00A24668">
        <w:tab/>
        <w:t>c) don’t have to</w:t>
      </w:r>
      <w:r w:rsidRPr="00A24668">
        <w:tab/>
        <w:t>d) must</w:t>
      </w:r>
    </w:p>
    <w:p w:rsidR="003F1A32" w:rsidRPr="00A24668" w:rsidRDefault="003F1A32" w:rsidP="00160758">
      <w:pPr>
        <w:tabs>
          <w:tab w:val="left" w:pos="2310"/>
          <w:tab w:val="left" w:pos="2337"/>
        </w:tabs>
      </w:pPr>
    </w:p>
    <w:p w:rsidR="003F1A32" w:rsidRDefault="003F1A32" w:rsidP="00160758">
      <w:r w:rsidRPr="00827A68">
        <w:rPr>
          <w:color w:val="000000"/>
        </w:rPr>
        <w:t>64)</w:t>
      </w:r>
      <w:r w:rsidRPr="00A24668">
        <w:rPr>
          <w:b/>
          <w:color w:val="FF0000"/>
        </w:rPr>
        <w:t xml:space="preserve"> </w:t>
      </w:r>
      <w:r w:rsidRPr="00A24668">
        <w:t xml:space="preserve">A: ………………………. </w:t>
      </w:r>
      <w:r w:rsidRPr="00A24668">
        <w:rPr>
          <w:lang w:val="en-US"/>
        </w:rPr>
        <w:t>you</w:t>
      </w:r>
      <w:r w:rsidRPr="00A24668">
        <w:t xml:space="preserve"> </w:t>
      </w:r>
      <w:r w:rsidRPr="00A24668">
        <w:rPr>
          <w:lang w:val="en-US"/>
        </w:rPr>
        <w:t>g</w:t>
      </w:r>
      <w:r w:rsidRPr="00A24668">
        <w:t>o</w:t>
      </w:r>
      <w:r w:rsidRPr="00A24668">
        <w:rPr>
          <w:lang w:val="en-US"/>
        </w:rPr>
        <w:t>t</w:t>
      </w:r>
      <w:r w:rsidRPr="00A24668">
        <w:t xml:space="preserve"> a </w:t>
      </w:r>
      <w:r w:rsidRPr="00A24668">
        <w:rPr>
          <w:lang w:val="en-US"/>
        </w:rPr>
        <w:t>calculator</w:t>
      </w:r>
      <w:r w:rsidRPr="00A24668">
        <w:t>?</w:t>
      </w:r>
    </w:p>
    <w:p w:rsidR="003F1A32" w:rsidRPr="00A24668" w:rsidRDefault="003F1A32" w:rsidP="00160758">
      <w:r w:rsidRPr="00A24668">
        <w:rPr>
          <w:b/>
          <w:color w:val="FF0000"/>
        </w:rPr>
        <w:t xml:space="preserve"> </w:t>
      </w:r>
      <w:r w:rsidRPr="00A24668">
        <w:t>B: No, I ……………………</w:t>
      </w:r>
    </w:p>
    <w:p w:rsidR="003F1A32" w:rsidRDefault="003F1A32" w:rsidP="00160758"/>
    <w:p w:rsidR="003F1A32" w:rsidRPr="00A24668" w:rsidRDefault="003F1A32" w:rsidP="00160758">
      <w:r w:rsidRPr="00A24668">
        <w:t xml:space="preserve">A) </w:t>
      </w:r>
      <w:r>
        <w:t>H</w:t>
      </w:r>
      <w:r w:rsidRPr="00A24668">
        <w:t xml:space="preserve">as / </w:t>
      </w:r>
      <w:r w:rsidRPr="00A24668">
        <w:rPr>
          <w:lang w:val="en-US"/>
        </w:rPr>
        <w:t>hasn’t</w:t>
      </w:r>
      <w:r>
        <w:t xml:space="preserve">               B)H</w:t>
      </w:r>
      <w:r w:rsidRPr="00A24668">
        <w:t xml:space="preserve">as/ </w:t>
      </w:r>
      <w:r w:rsidRPr="00A24668">
        <w:rPr>
          <w:lang w:val="en-US"/>
        </w:rPr>
        <w:t>haven’t</w:t>
      </w:r>
      <w:r w:rsidRPr="00A24668">
        <w:t xml:space="preserve">           C) </w:t>
      </w:r>
      <w:r>
        <w:t>H</w:t>
      </w:r>
      <w:r w:rsidRPr="00A24668">
        <w:rPr>
          <w:lang w:val="en-US"/>
        </w:rPr>
        <w:t>ave</w:t>
      </w:r>
      <w:r w:rsidRPr="00A24668">
        <w:t xml:space="preserve"> / </w:t>
      </w:r>
      <w:r w:rsidRPr="00A24668">
        <w:rPr>
          <w:lang w:val="en-US"/>
        </w:rPr>
        <w:t>haven’t</w:t>
      </w:r>
      <w:r>
        <w:t xml:space="preserve">             D)H</w:t>
      </w:r>
      <w:r w:rsidRPr="00A24668">
        <w:rPr>
          <w:lang w:val="en-US"/>
        </w:rPr>
        <w:t>ave</w:t>
      </w:r>
      <w:r w:rsidRPr="00A24668">
        <w:t xml:space="preserve"> / </w:t>
      </w:r>
      <w:r w:rsidRPr="00A24668">
        <w:rPr>
          <w:lang w:val="en-US"/>
        </w:rPr>
        <w:t>hasn’t</w:t>
      </w:r>
    </w:p>
    <w:p w:rsidR="003F1A32" w:rsidRPr="00A24668" w:rsidRDefault="003F1A32" w:rsidP="00160758">
      <w:pPr>
        <w:ind w:left="705"/>
      </w:pPr>
    </w:p>
    <w:p w:rsidR="003F1A32" w:rsidRPr="00A24668" w:rsidRDefault="003F1A32" w:rsidP="00160758">
      <w:pPr>
        <w:ind w:left="705"/>
      </w:pPr>
    </w:p>
    <w:p w:rsidR="003F1A32" w:rsidRPr="00A24668" w:rsidRDefault="003F1A32" w:rsidP="00160758">
      <w:r w:rsidRPr="00827A68">
        <w:rPr>
          <w:color w:val="000000"/>
        </w:rPr>
        <w:t>65)</w:t>
      </w:r>
      <w:r w:rsidRPr="00A24668">
        <w:t xml:space="preserve"> A: Is </w:t>
      </w:r>
      <w:r>
        <w:t>t</w:t>
      </w:r>
      <w:r w:rsidRPr="00A24668">
        <w:rPr>
          <w:lang w:val="en-US"/>
        </w:rPr>
        <w:t>here</w:t>
      </w:r>
      <w:r w:rsidRPr="00A24668">
        <w:t xml:space="preserve"> ……………….. </w:t>
      </w:r>
      <w:r w:rsidRPr="00A24668">
        <w:rPr>
          <w:lang w:val="en-US"/>
        </w:rPr>
        <w:t>cheese</w:t>
      </w:r>
      <w:r w:rsidRPr="00A24668">
        <w:t xml:space="preserve"> in </w:t>
      </w:r>
      <w:r w:rsidRPr="00A24668">
        <w:rPr>
          <w:lang w:val="en-US"/>
        </w:rPr>
        <w:t>the</w:t>
      </w:r>
      <w:r w:rsidRPr="00A24668">
        <w:t xml:space="preserve"> </w:t>
      </w:r>
      <w:r w:rsidRPr="00A24668">
        <w:rPr>
          <w:lang w:val="en-US"/>
        </w:rPr>
        <w:t>fridge</w:t>
      </w:r>
      <w:r w:rsidRPr="00A24668">
        <w:t>?</w:t>
      </w:r>
    </w:p>
    <w:p w:rsidR="003F1A32" w:rsidRPr="00A24668" w:rsidRDefault="003F1A32" w:rsidP="00160758">
      <w:r w:rsidRPr="00A24668">
        <w:rPr>
          <w:b/>
          <w:color w:val="FF0000"/>
        </w:rPr>
        <w:t xml:space="preserve">     </w:t>
      </w:r>
      <w:r w:rsidRPr="00A24668">
        <w:t xml:space="preserve">B: </w:t>
      </w:r>
      <w:r w:rsidRPr="00A24668">
        <w:rPr>
          <w:lang w:val="en-US"/>
        </w:rPr>
        <w:t>Yes</w:t>
      </w:r>
      <w:r w:rsidRPr="00A24668">
        <w:t xml:space="preserve">, </w:t>
      </w:r>
      <w:r>
        <w:t>there</w:t>
      </w:r>
      <w:r w:rsidRPr="00A24668">
        <w:t xml:space="preserve">  ………………</w:t>
      </w:r>
    </w:p>
    <w:p w:rsidR="003F1A32" w:rsidRDefault="003F1A32" w:rsidP="00160758"/>
    <w:p w:rsidR="003F1A32" w:rsidRDefault="003F1A32" w:rsidP="00160758">
      <w:r w:rsidRPr="00A24668">
        <w:t xml:space="preserve">A) </w:t>
      </w:r>
      <w:r w:rsidRPr="00A24668">
        <w:rPr>
          <w:lang w:val="en-US"/>
        </w:rPr>
        <w:t>any</w:t>
      </w:r>
      <w:r w:rsidRPr="00A24668">
        <w:t xml:space="preserve"> /</w:t>
      </w:r>
      <w:r w:rsidRPr="00A24668">
        <w:rPr>
          <w:lang w:val="en-US"/>
        </w:rPr>
        <w:t>any</w:t>
      </w:r>
      <w:r w:rsidRPr="00A24668">
        <w:t xml:space="preserve">          B) </w:t>
      </w:r>
      <w:r w:rsidRPr="00A24668">
        <w:rPr>
          <w:lang w:val="en-US"/>
        </w:rPr>
        <w:t>any</w:t>
      </w:r>
      <w:r w:rsidRPr="00A24668">
        <w:t xml:space="preserve"> /</w:t>
      </w:r>
      <w:r w:rsidRPr="00A24668">
        <w:rPr>
          <w:lang w:val="en-US"/>
        </w:rPr>
        <w:t>s</w:t>
      </w:r>
      <w:r>
        <w:rPr>
          <w:lang w:val="en-US"/>
        </w:rPr>
        <w:t>o</w:t>
      </w:r>
      <w:r w:rsidRPr="00A24668">
        <w:rPr>
          <w:lang w:val="en-US"/>
        </w:rPr>
        <w:t>me</w:t>
      </w:r>
      <w:r w:rsidRPr="00A24668">
        <w:t xml:space="preserve">          C) s</w:t>
      </w:r>
      <w:r>
        <w:t>o</w:t>
      </w:r>
      <w:r w:rsidRPr="00A24668">
        <w:t>me / s</w:t>
      </w:r>
      <w:r>
        <w:t>o</w:t>
      </w:r>
      <w:r w:rsidRPr="00A24668">
        <w:t xml:space="preserve">me                       D) </w:t>
      </w:r>
      <w:r w:rsidRPr="00A24668">
        <w:rPr>
          <w:lang w:val="en-US"/>
        </w:rPr>
        <w:t>s</w:t>
      </w:r>
      <w:r>
        <w:rPr>
          <w:lang w:val="en-US"/>
        </w:rPr>
        <w:t>o</w:t>
      </w:r>
      <w:r w:rsidRPr="00A24668">
        <w:rPr>
          <w:lang w:val="en-US"/>
        </w:rPr>
        <w:t>me / any</w:t>
      </w:r>
    </w:p>
    <w:p w:rsidR="003F1A32" w:rsidRDefault="003F1A32" w:rsidP="00160758"/>
    <w:p w:rsidR="003F1A32" w:rsidRPr="00A24668" w:rsidRDefault="003F1A32" w:rsidP="00160758">
      <w:r>
        <w:t>66)</w:t>
      </w:r>
      <w:r w:rsidRPr="00A24668">
        <w:t xml:space="preserve"> My sister has got a washing machine.</w:t>
      </w:r>
    </w:p>
    <w:p w:rsidR="003F1A32" w:rsidRDefault="003F1A32" w:rsidP="00160758">
      <w:r w:rsidRPr="00A24668">
        <w:rPr>
          <w:b/>
          <w:color w:val="993300"/>
        </w:rPr>
        <w:t xml:space="preserve">    </w:t>
      </w:r>
      <w:r w:rsidRPr="00A24668">
        <w:t>She ………………….. wash the dishes by hand.</w:t>
      </w:r>
    </w:p>
    <w:p w:rsidR="003F1A32" w:rsidRPr="00A24668" w:rsidRDefault="003F1A32" w:rsidP="00160758"/>
    <w:p w:rsidR="003F1A32" w:rsidRPr="00A24668" w:rsidRDefault="003F1A32" w:rsidP="00160758">
      <w:r w:rsidRPr="00A24668">
        <w:t>A) don’t</w:t>
      </w:r>
      <w:r>
        <w:t xml:space="preserve"> has to                   B) do</w:t>
      </w:r>
      <w:r w:rsidRPr="00A24668">
        <w:t>e</w:t>
      </w:r>
      <w:r>
        <w:t>s</w:t>
      </w:r>
      <w:r w:rsidRPr="00A24668">
        <w:t>n’t has to              C) dont’t have to      D) doe</w:t>
      </w:r>
      <w:r>
        <w:t>s</w:t>
      </w:r>
      <w:r w:rsidRPr="00A24668">
        <w:t>n’t have to</w:t>
      </w:r>
    </w:p>
    <w:p w:rsidR="003F1A32" w:rsidRDefault="003F1A32" w:rsidP="00160758"/>
    <w:p w:rsidR="003F1A32" w:rsidRDefault="003F1A32" w:rsidP="00160758">
      <w:r>
        <w:t>67)</w:t>
      </w:r>
      <w:r w:rsidRPr="00A24668">
        <w:t xml:space="preserve"> They …………………… walk to school when they were children.</w:t>
      </w:r>
    </w:p>
    <w:p w:rsidR="003F1A32" w:rsidRPr="00A24668" w:rsidRDefault="003F1A32" w:rsidP="00160758"/>
    <w:p w:rsidR="003F1A32" w:rsidRPr="00A24668" w:rsidRDefault="003F1A32" w:rsidP="00160758">
      <w:r w:rsidRPr="00A24668">
        <w:t>A) had to           B)</w:t>
      </w:r>
      <w:r>
        <w:t xml:space="preserve"> have to           C) didn’t has</w:t>
      </w:r>
      <w:r w:rsidRPr="00A24668">
        <w:t xml:space="preserve"> to        D)  didn’t had to</w:t>
      </w:r>
    </w:p>
    <w:p w:rsidR="003F1A32" w:rsidRPr="00A24668" w:rsidRDefault="003F1A32" w:rsidP="00160758"/>
    <w:p w:rsidR="003F1A32" w:rsidRPr="004B3810" w:rsidRDefault="003F1A32" w:rsidP="00160758">
      <w:r>
        <w:t>68)</w:t>
      </w:r>
      <w:r w:rsidRPr="004B3810">
        <w:t>.I  did not help Carol.She cleaned the house by  ……..</w:t>
      </w:r>
    </w:p>
    <w:p w:rsidR="003F1A32" w:rsidRPr="004B3810" w:rsidRDefault="003F1A32" w:rsidP="00160758"/>
    <w:p w:rsidR="003F1A32" w:rsidRPr="004B3810" w:rsidRDefault="003F1A32" w:rsidP="00160758">
      <w:r w:rsidRPr="004B3810">
        <w:t xml:space="preserve">a)myself   </w:t>
      </w:r>
      <w:r>
        <w:tab/>
      </w:r>
      <w:r>
        <w:tab/>
      </w:r>
      <w:r w:rsidRPr="004B3810">
        <w:t xml:space="preserve">  b)  herself    </w:t>
      </w:r>
      <w:r>
        <w:tab/>
      </w:r>
      <w:r>
        <w:tab/>
      </w:r>
      <w:r w:rsidRPr="004B3810">
        <w:t xml:space="preserve"> c) himself   </w:t>
      </w:r>
      <w:r>
        <w:tab/>
      </w:r>
      <w:r>
        <w:tab/>
      </w:r>
      <w:r w:rsidRPr="004B3810">
        <w:t xml:space="preserve"> d) ourselves</w:t>
      </w:r>
    </w:p>
    <w:p w:rsidR="003F1A32" w:rsidRPr="004B3810" w:rsidRDefault="003F1A32" w:rsidP="00160758"/>
    <w:p w:rsidR="003F1A32" w:rsidRPr="004B3810" w:rsidRDefault="003F1A32" w:rsidP="00160758">
      <w:r>
        <w:t>69)</w:t>
      </w:r>
      <w:r w:rsidRPr="004B3810">
        <w:t>We learnt English by ……….</w:t>
      </w:r>
    </w:p>
    <w:p w:rsidR="003F1A32" w:rsidRPr="004B3810" w:rsidRDefault="003F1A32" w:rsidP="00160758"/>
    <w:p w:rsidR="003F1A32" w:rsidRPr="004B3810" w:rsidRDefault="003F1A32" w:rsidP="00160758">
      <w:r w:rsidRPr="004B3810">
        <w:t xml:space="preserve">a)themselves  </w:t>
      </w:r>
      <w:r>
        <w:tab/>
      </w:r>
      <w:r>
        <w:tab/>
      </w:r>
      <w:r w:rsidRPr="004B3810">
        <w:t xml:space="preserve">  b)myself   </w:t>
      </w:r>
      <w:r>
        <w:tab/>
      </w:r>
      <w:r>
        <w:tab/>
      </w:r>
      <w:r w:rsidRPr="004B3810">
        <w:t xml:space="preserve">c)ourselves </w:t>
      </w:r>
      <w:r>
        <w:tab/>
      </w:r>
      <w:r>
        <w:tab/>
      </w:r>
      <w:r w:rsidRPr="004B3810">
        <w:t xml:space="preserve">  d)herself</w:t>
      </w:r>
    </w:p>
    <w:p w:rsidR="003F1A32" w:rsidRPr="004B3810" w:rsidRDefault="003F1A32" w:rsidP="00160758"/>
    <w:p w:rsidR="003F1A32" w:rsidRDefault="003F1A32" w:rsidP="00160758">
      <w:pPr>
        <w:rPr>
          <w:rFonts w:cs="Arial"/>
          <w:b/>
          <w:color w:val="000000"/>
        </w:rPr>
      </w:pPr>
      <w:r>
        <w:rPr>
          <w:rFonts w:cs="Arial"/>
          <w:color w:val="000000"/>
        </w:rPr>
        <w:t>70)</w:t>
      </w:r>
      <w:r w:rsidRPr="00633444">
        <w:rPr>
          <w:rFonts w:cs="Arial"/>
          <w:color w:val="000000"/>
        </w:rPr>
        <w:t>The watch is …………………………the clock</w:t>
      </w:r>
      <w:r w:rsidRPr="00164961">
        <w:rPr>
          <w:rFonts w:cs="Arial"/>
          <w:b/>
          <w:color w:val="000000"/>
        </w:rPr>
        <w:t>.</w:t>
      </w:r>
    </w:p>
    <w:p w:rsidR="003F1A32" w:rsidRPr="00164961" w:rsidRDefault="003F1A32" w:rsidP="00160758">
      <w:pPr>
        <w:ind w:left="360"/>
        <w:rPr>
          <w:rFonts w:cs="Arial"/>
          <w:b/>
          <w:color w:val="000000"/>
        </w:rPr>
      </w:pPr>
    </w:p>
    <w:p w:rsidR="003F1A32" w:rsidRPr="00164961" w:rsidRDefault="003F1A32" w:rsidP="00160758">
      <w:pPr>
        <w:ind w:left="360"/>
        <w:jc w:val="both"/>
        <w:rPr>
          <w:rFonts w:cs="Arial"/>
          <w:color w:val="000000"/>
        </w:rPr>
      </w:pPr>
      <w:r>
        <w:rPr>
          <w:noProof/>
        </w:rPr>
        <w:pict>
          <v:shape id="Resim 7" o:spid="_x0000_s1028" type="#_x0000_t75" alt="kolsaati" style="position:absolute;left:0;text-align:left;margin-left:27pt;margin-top:30.05pt;width:68.05pt;height:126pt;z-index:-251658240;visibility:visible">
            <v:imagedata r:id="rId17" o:title=""/>
          </v:shape>
        </w:pict>
      </w:r>
      <w:r w:rsidRPr="00164961">
        <w:rPr>
          <w:rFonts w:cs="Arial"/>
          <w:color w:val="000000"/>
        </w:rPr>
        <w:t xml:space="preserve">a)more expensive than         </w:t>
      </w:r>
      <w:r>
        <w:rPr>
          <w:rFonts w:cs="Arial"/>
          <w:color w:val="000000"/>
        </w:rPr>
        <w:tab/>
      </w:r>
      <w:r w:rsidRPr="00164961">
        <w:rPr>
          <w:rFonts w:cs="Arial"/>
          <w:color w:val="000000"/>
        </w:rPr>
        <w:t xml:space="preserve">  b)the most expensive</w:t>
      </w:r>
    </w:p>
    <w:p w:rsidR="003F1A32" w:rsidRPr="00164961" w:rsidRDefault="003F1A32" w:rsidP="00160758">
      <w:pPr>
        <w:ind w:left="360"/>
        <w:jc w:val="both"/>
        <w:rPr>
          <w:rFonts w:cs="Arial"/>
          <w:color w:val="000000"/>
        </w:rPr>
      </w:pPr>
      <w:r w:rsidRPr="00164961">
        <w:rPr>
          <w:rFonts w:cs="Arial"/>
          <w:color w:val="000000"/>
        </w:rPr>
        <w:t xml:space="preserve">c)more expensive                  </w:t>
      </w:r>
      <w:r>
        <w:rPr>
          <w:rFonts w:cs="Arial"/>
          <w:color w:val="000000"/>
        </w:rPr>
        <w:tab/>
      </w:r>
      <w:r w:rsidRPr="00164961">
        <w:rPr>
          <w:rFonts w:cs="Arial"/>
          <w:color w:val="000000"/>
        </w:rPr>
        <w:t xml:space="preserve">  d)the expensive than</w:t>
      </w:r>
    </w:p>
    <w:p w:rsidR="003F1A32" w:rsidRPr="00164961" w:rsidRDefault="003F1A32" w:rsidP="00160758">
      <w:pPr>
        <w:ind w:left="360"/>
        <w:jc w:val="both"/>
        <w:rPr>
          <w:rFonts w:cs="Arial"/>
          <w:color w:val="000000"/>
        </w:rPr>
      </w:pPr>
    </w:p>
    <w:p w:rsidR="003F1A32" w:rsidRPr="00164961" w:rsidRDefault="003F1A32" w:rsidP="00160758">
      <w:pPr>
        <w:ind w:left="360"/>
        <w:jc w:val="both"/>
        <w:rPr>
          <w:rFonts w:cs="Arial"/>
          <w:color w:val="000000"/>
        </w:rPr>
      </w:pPr>
      <w:r>
        <w:rPr>
          <w:noProof/>
        </w:rPr>
        <w:pict>
          <v:shape id="Resim 8" o:spid="_x0000_s1029" type="#_x0000_t75" alt="masa saati" style="position:absolute;left:0;text-align:left;margin-left:153pt;margin-top:8.75pt;width:61.45pt;height:67.6pt;z-index:-251657216;visibility:visible">
            <v:imagedata r:id="rId18" o:title=""/>
          </v:shape>
        </w:pict>
      </w:r>
    </w:p>
    <w:p w:rsidR="003F1A32" w:rsidRPr="00164961" w:rsidRDefault="003F1A32" w:rsidP="00160758">
      <w:pPr>
        <w:ind w:left="360"/>
        <w:jc w:val="both"/>
        <w:rPr>
          <w:rFonts w:cs="Arial"/>
          <w:color w:val="000000"/>
        </w:rPr>
      </w:pPr>
    </w:p>
    <w:p w:rsidR="003F1A32" w:rsidRPr="00164961" w:rsidRDefault="003F1A32" w:rsidP="00160758">
      <w:pPr>
        <w:tabs>
          <w:tab w:val="left" w:pos="2010"/>
          <w:tab w:val="center" w:pos="4716"/>
        </w:tabs>
        <w:ind w:left="360"/>
        <w:jc w:val="both"/>
        <w:rPr>
          <w:rFonts w:cs="Arial"/>
          <w:color w:val="000000"/>
        </w:rPr>
      </w:pPr>
      <w:r>
        <w:rPr>
          <w:rFonts w:cs="Arial"/>
          <w:color w:val="000000"/>
        </w:rPr>
        <w:tab/>
        <w:t xml:space="preserve">50 YTL </w:t>
      </w:r>
      <w:r>
        <w:rPr>
          <w:rFonts w:cs="Arial"/>
          <w:color w:val="000000"/>
        </w:rPr>
        <w:tab/>
        <w:t>10 YTL</w:t>
      </w:r>
    </w:p>
    <w:p w:rsidR="003F1A32" w:rsidRPr="00164961" w:rsidRDefault="003F1A32" w:rsidP="00160758">
      <w:pPr>
        <w:ind w:left="360"/>
        <w:jc w:val="both"/>
        <w:rPr>
          <w:rFonts w:cs="Arial"/>
          <w:color w:val="000000"/>
        </w:rPr>
      </w:pPr>
    </w:p>
    <w:p w:rsidR="003F1A32" w:rsidRPr="00164961" w:rsidRDefault="003F1A32" w:rsidP="00160758">
      <w:pPr>
        <w:ind w:left="360"/>
        <w:jc w:val="both"/>
        <w:rPr>
          <w:rFonts w:cs="Arial"/>
          <w:color w:val="000000"/>
        </w:rPr>
      </w:pPr>
    </w:p>
    <w:p w:rsidR="003F1A32" w:rsidRPr="00164961" w:rsidRDefault="003F1A32" w:rsidP="00160758">
      <w:pPr>
        <w:ind w:left="360"/>
        <w:jc w:val="both"/>
        <w:rPr>
          <w:rFonts w:cs="Arial"/>
          <w:color w:val="000000"/>
        </w:rPr>
      </w:pPr>
    </w:p>
    <w:p w:rsidR="003F1A32" w:rsidRPr="00164961" w:rsidRDefault="003F1A32" w:rsidP="00160758">
      <w:pPr>
        <w:ind w:left="360"/>
        <w:jc w:val="both"/>
        <w:rPr>
          <w:rFonts w:cs="Arial"/>
          <w:color w:val="000000"/>
        </w:rPr>
      </w:pPr>
    </w:p>
    <w:p w:rsidR="003F1A32" w:rsidRDefault="003F1A32" w:rsidP="00160758">
      <w:pPr>
        <w:rPr>
          <w:rFonts w:cs="Arial"/>
          <w:color w:val="000000"/>
        </w:rPr>
      </w:pPr>
    </w:p>
    <w:p w:rsidR="003F1A32" w:rsidRDefault="003F1A32" w:rsidP="00160758">
      <w:pPr>
        <w:rPr>
          <w:rFonts w:cs="Arial"/>
          <w:color w:val="000000"/>
        </w:rPr>
      </w:pPr>
    </w:p>
    <w:p w:rsidR="003F1A32" w:rsidRDefault="003F1A32" w:rsidP="00160758">
      <w:pPr>
        <w:rPr>
          <w:rFonts w:cs="Arial"/>
        </w:rPr>
      </w:pPr>
      <w:r>
        <w:rPr>
          <w:rFonts w:cs="Arial"/>
          <w:color w:val="000000"/>
        </w:rPr>
        <w:t>71</w:t>
      </w:r>
      <w:r w:rsidRPr="00164961">
        <w:rPr>
          <w:rFonts w:cs="Arial"/>
          <w:color w:val="000000"/>
        </w:rPr>
        <w:t xml:space="preserve">) </w:t>
      </w:r>
      <w:r w:rsidRPr="00164961">
        <w:rPr>
          <w:rFonts w:cs="Arial"/>
        </w:rPr>
        <w:t xml:space="preserve"> They _________ football yesterday.</w:t>
      </w:r>
    </w:p>
    <w:p w:rsidR="003F1A32" w:rsidRPr="00164961" w:rsidRDefault="003F1A32" w:rsidP="00160758">
      <w:pPr>
        <w:rPr>
          <w:rFonts w:cs="Arial"/>
        </w:rPr>
      </w:pPr>
    </w:p>
    <w:p w:rsidR="003F1A32" w:rsidRPr="00164961" w:rsidRDefault="003F1A32" w:rsidP="00160758">
      <w:pPr>
        <w:rPr>
          <w:rFonts w:cs="Arial"/>
        </w:rPr>
      </w:pPr>
      <w:r w:rsidRPr="00164961">
        <w:rPr>
          <w:rFonts w:cs="Arial"/>
        </w:rPr>
        <w:t xml:space="preserve">    a) play         </w:t>
      </w:r>
      <w:r>
        <w:rPr>
          <w:rFonts w:cs="Arial"/>
        </w:rPr>
        <w:tab/>
      </w:r>
      <w:r w:rsidRPr="00164961">
        <w:rPr>
          <w:rFonts w:cs="Arial"/>
        </w:rPr>
        <w:t xml:space="preserve">   b ) were          </w:t>
      </w:r>
      <w:r>
        <w:rPr>
          <w:rFonts w:cs="Arial"/>
        </w:rPr>
        <w:tab/>
      </w:r>
      <w:r w:rsidRPr="00164961">
        <w:rPr>
          <w:rFonts w:cs="Arial"/>
        </w:rPr>
        <w:t xml:space="preserve">  c ) played     </w:t>
      </w:r>
      <w:r>
        <w:rPr>
          <w:rFonts w:cs="Arial"/>
        </w:rPr>
        <w:tab/>
      </w:r>
      <w:r w:rsidRPr="00164961">
        <w:rPr>
          <w:rFonts w:cs="Arial"/>
        </w:rPr>
        <w:t xml:space="preserve">   d ) playing</w:t>
      </w:r>
    </w:p>
    <w:p w:rsidR="003F1A32" w:rsidRDefault="003F1A32" w:rsidP="00160758"/>
    <w:p w:rsidR="003F1A32" w:rsidRPr="00853C8A" w:rsidRDefault="003F1A32" w:rsidP="00160758">
      <w:pPr>
        <w:rPr>
          <w:b/>
          <w:sz w:val="28"/>
          <w:szCs w:val="28"/>
        </w:rPr>
      </w:pPr>
    </w:p>
    <w:p w:rsidR="003F1A32" w:rsidRDefault="003F1A32" w:rsidP="00160758">
      <w:r>
        <w:t>72) I did my homework last night …………………………………..</w:t>
      </w:r>
    </w:p>
    <w:p w:rsidR="003F1A32" w:rsidRDefault="003F1A32" w:rsidP="00160758"/>
    <w:p w:rsidR="003F1A32" w:rsidRDefault="003F1A32" w:rsidP="00160758">
      <w:r>
        <w:t>a) by himself                      b) myself            c) yourself                          d) by myself</w:t>
      </w:r>
    </w:p>
    <w:p w:rsidR="003F1A32" w:rsidRDefault="003F1A32" w:rsidP="00160758"/>
    <w:p w:rsidR="003F1A32" w:rsidRDefault="003F1A32" w:rsidP="00160758">
      <w:r>
        <w:t>73) I would like …………………………………………….</w:t>
      </w:r>
    </w:p>
    <w:p w:rsidR="003F1A32" w:rsidRDefault="003F1A32" w:rsidP="00160758"/>
    <w:p w:rsidR="003F1A32" w:rsidRDefault="003F1A32" w:rsidP="00160758">
      <w:r>
        <w:t xml:space="preserve">a) to a pizza                           b) a pizza          c) too buy a pizza                 d) to pizza </w:t>
      </w:r>
    </w:p>
    <w:p w:rsidR="003F1A32" w:rsidRPr="004B3810" w:rsidRDefault="003F1A32" w:rsidP="00160758"/>
    <w:p w:rsidR="003F1A32" w:rsidRDefault="003F1A32" w:rsidP="00160758">
      <w:r>
        <w:t>74)</w:t>
      </w:r>
      <w:r w:rsidRPr="004E283C">
        <w:t xml:space="preserve">The </w:t>
      </w:r>
      <w:r>
        <w:t>N</w:t>
      </w:r>
      <w:r w:rsidRPr="004E283C">
        <w:t>ile is ……………………….</w:t>
      </w:r>
      <w:r>
        <w:t xml:space="preserve"> The Kızılırmak.</w:t>
      </w:r>
    </w:p>
    <w:p w:rsidR="003F1A32" w:rsidRDefault="003F1A32" w:rsidP="00160758"/>
    <w:p w:rsidR="003F1A32" w:rsidRDefault="003F1A32" w:rsidP="00160758">
      <w:r>
        <w:t>A)long than</w:t>
      </w:r>
      <w:r>
        <w:tab/>
      </w:r>
      <w:r>
        <w:tab/>
        <w:t>B)longer than</w:t>
      </w:r>
      <w:r>
        <w:tab/>
      </w:r>
      <w:r>
        <w:tab/>
        <w:t>C)long that</w:t>
      </w:r>
      <w:r>
        <w:tab/>
      </w:r>
      <w:r>
        <w:tab/>
        <w:t>D)long</w:t>
      </w:r>
    </w:p>
    <w:p w:rsidR="003F1A32" w:rsidRDefault="003F1A32" w:rsidP="00160758"/>
    <w:p w:rsidR="003F1A32" w:rsidRDefault="003F1A32" w:rsidP="00160758">
      <w:r>
        <w:t>75)They don’t go to concert every weekend, …………….?</w:t>
      </w:r>
    </w:p>
    <w:p w:rsidR="003F1A32" w:rsidRDefault="003F1A32" w:rsidP="00160758"/>
    <w:p w:rsidR="003F1A32" w:rsidRDefault="003F1A32" w:rsidP="00160758">
      <w:r>
        <w:t>A)do they</w:t>
      </w:r>
      <w:r>
        <w:tab/>
      </w:r>
      <w:r>
        <w:tab/>
        <w:t>B)does they</w:t>
      </w:r>
      <w:r>
        <w:tab/>
      </w:r>
      <w:r>
        <w:tab/>
        <w:t>C)don’t they</w:t>
      </w:r>
      <w:r>
        <w:tab/>
      </w:r>
      <w:r>
        <w:tab/>
        <w:t>D)doesn’t they</w:t>
      </w:r>
    </w:p>
    <w:p w:rsidR="003F1A32" w:rsidRDefault="003F1A32" w:rsidP="00160758"/>
    <w:p w:rsidR="003F1A32" w:rsidRDefault="003F1A32" w:rsidP="00213E39">
      <w:r>
        <w:t>76)You …………………… to write a letter.</w:t>
      </w:r>
    </w:p>
    <w:p w:rsidR="003F1A32" w:rsidRDefault="003F1A32" w:rsidP="00213E39"/>
    <w:p w:rsidR="003F1A32" w:rsidRDefault="003F1A32" w:rsidP="00213E39">
      <w:r>
        <w:t>A)want</w:t>
      </w:r>
      <w:r>
        <w:tab/>
      </w:r>
      <w:r>
        <w:tab/>
        <w:t>B)want to</w:t>
      </w:r>
      <w:r>
        <w:tab/>
      </w:r>
      <w:r>
        <w:tab/>
        <w:t>C)was</w:t>
      </w:r>
      <w:r>
        <w:tab/>
      </w:r>
      <w:r>
        <w:tab/>
      </w:r>
      <w:r>
        <w:tab/>
        <w:t>D)would</w:t>
      </w:r>
    </w:p>
    <w:p w:rsidR="003F1A32" w:rsidRPr="00A24668" w:rsidRDefault="003F1A32" w:rsidP="00213E39">
      <w:pPr>
        <w:pStyle w:val="ListParagraph"/>
        <w:spacing w:after="0" w:line="240" w:lineRule="auto"/>
        <w:ind w:left="0"/>
        <w:rPr>
          <w:rFonts w:ascii="Times New Roman" w:hAnsi="Times New Roman"/>
          <w:sz w:val="24"/>
          <w:szCs w:val="24"/>
          <w:lang w:val="en-US"/>
        </w:rPr>
      </w:pPr>
    </w:p>
    <w:p w:rsidR="003F1A32" w:rsidRPr="00061C52" w:rsidRDefault="003F1A32" w:rsidP="00213E39">
      <w:r w:rsidRPr="00061C52">
        <w:t>77)</w:t>
      </w:r>
      <w:r>
        <w:t xml:space="preserve"> </w:t>
      </w:r>
      <w:r w:rsidRPr="00061C52">
        <w:t>I can run _________________ a tiger.</w:t>
      </w:r>
    </w:p>
    <w:p w:rsidR="003F1A32" w:rsidRPr="00061C52" w:rsidRDefault="003F1A32" w:rsidP="00213E39">
      <w:pPr>
        <w:ind w:left="360"/>
      </w:pPr>
    </w:p>
    <w:p w:rsidR="003F1A32" w:rsidRPr="00061C52" w:rsidRDefault="003F1A32" w:rsidP="00213E39">
      <w:pPr>
        <w:numPr>
          <w:ilvl w:val="0"/>
          <w:numId w:val="9"/>
        </w:numPr>
      </w:pPr>
      <w:r w:rsidRPr="00061C52">
        <w:t>as fast as</w:t>
      </w:r>
      <w:r>
        <w:tab/>
        <w:t>B)</w:t>
      </w:r>
      <w:r w:rsidRPr="00061C52">
        <w:t>fastest</w:t>
      </w:r>
      <w:r>
        <w:tab/>
        <w:t>C)</w:t>
      </w:r>
      <w:r w:rsidRPr="00061C52">
        <w:t>faster</w:t>
      </w:r>
      <w:r>
        <w:tab/>
      </w:r>
      <w:r>
        <w:tab/>
        <w:t>D)</w:t>
      </w:r>
      <w:r w:rsidRPr="00061C52">
        <w:t>as fast</w:t>
      </w:r>
    </w:p>
    <w:p w:rsidR="003F1A32" w:rsidRPr="00022814" w:rsidRDefault="003F1A32" w:rsidP="00213E39">
      <w:pPr>
        <w:rPr>
          <w:b/>
        </w:rPr>
      </w:pPr>
    </w:p>
    <w:p w:rsidR="003F1A32" w:rsidRDefault="003F1A32" w:rsidP="00213E39"/>
    <w:p w:rsidR="003F1A32" w:rsidRPr="004D1084" w:rsidRDefault="003F1A32" w:rsidP="00213E39">
      <w:r w:rsidRPr="004D1084">
        <w:t xml:space="preserve">78)Winter is </w:t>
      </w:r>
      <w:r>
        <w:t>the</w:t>
      </w:r>
      <w:r w:rsidRPr="004D1084">
        <w:t xml:space="preserve">________________ season of the year? </w:t>
      </w:r>
    </w:p>
    <w:p w:rsidR="003F1A32" w:rsidRPr="004D1084" w:rsidRDefault="003F1A32" w:rsidP="00213E39"/>
    <w:p w:rsidR="003F1A32" w:rsidRPr="004D1084" w:rsidRDefault="003F1A32" w:rsidP="00213E39">
      <w:pPr>
        <w:numPr>
          <w:ilvl w:val="0"/>
          <w:numId w:val="10"/>
        </w:numPr>
      </w:pPr>
      <w:r w:rsidRPr="004D1084">
        <w:t>as cold as</w:t>
      </w:r>
      <w:r>
        <w:tab/>
        <w:t>B)</w:t>
      </w:r>
      <w:r w:rsidRPr="004D1084">
        <w:t>colder</w:t>
      </w:r>
      <w:r>
        <w:tab/>
      </w:r>
      <w:r>
        <w:tab/>
        <w:t>C)</w:t>
      </w:r>
      <w:r w:rsidRPr="004D1084">
        <w:t>coldest</w:t>
      </w:r>
      <w:r>
        <w:tab/>
      </w:r>
      <w:r>
        <w:tab/>
        <w:t>D)</w:t>
      </w:r>
      <w:r w:rsidRPr="004D1084">
        <w:t>cold</w:t>
      </w:r>
    </w:p>
    <w:p w:rsidR="003F1A32" w:rsidRPr="004D1084" w:rsidRDefault="003F1A32" w:rsidP="00213E39">
      <w:pPr>
        <w:rPr>
          <w:u w:val="single"/>
        </w:rPr>
      </w:pPr>
    </w:p>
    <w:p w:rsidR="003F1A32" w:rsidRPr="00E0745D" w:rsidRDefault="003F1A32" w:rsidP="00213E39">
      <w:r w:rsidRPr="00E0745D">
        <w:t xml:space="preserve">79)What do you prefer reading? </w:t>
      </w:r>
    </w:p>
    <w:p w:rsidR="003F1A32" w:rsidRPr="00E0745D" w:rsidRDefault="003F1A32" w:rsidP="00213E39"/>
    <w:p w:rsidR="003F1A32" w:rsidRPr="00E0745D" w:rsidRDefault="003F1A32" w:rsidP="00213E39">
      <w:r>
        <w:t>A)</w:t>
      </w:r>
      <w:r w:rsidRPr="00E0745D">
        <w:t xml:space="preserve">I prefer read book.  </w:t>
      </w:r>
      <w:r>
        <w:tab/>
      </w:r>
      <w:r>
        <w:tab/>
      </w:r>
      <w:r>
        <w:tab/>
        <w:t>B)</w:t>
      </w:r>
      <w:r w:rsidRPr="00E0745D">
        <w:t xml:space="preserve">I prefer to reading book.  </w:t>
      </w:r>
    </w:p>
    <w:p w:rsidR="003F1A32" w:rsidRPr="00E0745D" w:rsidRDefault="003F1A32" w:rsidP="00213E39">
      <w:r>
        <w:t>C)</w:t>
      </w:r>
      <w:r w:rsidRPr="00E0745D">
        <w:t xml:space="preserve">I prefer to read book. </w:t>
      </w:r>
      <w:r>
        <w:tab/>
      </w:r>
      <w:r>
        <w:tab/>
      </w:r>
      <w:r>
        <w:tab/>
        <w:t>D)</w:t>
      </w:r>
      <w:r w:rsidRPr="00E0745D">
        <w:t xml:space="preserve">I prefer reading book.  </w:t>
      </w:r>
    </w:p>
    <w:p w:rsidR="003F1A32" w:rsidRDefault="003F1A32" w:rsidP="00213E39"/>
    <w:p w:rsidR="003F1A32" w:rsidRPr="00301911" w:rsidRDefault="003F1A32" w:rsidP="00213E39">
      <w:r w:rsidRPr="00301911">
        <w:t xml:space="preserve">80)İstanbul is the ________ city in Turkey. </w:t>
      </w:r>
    </w:p>
    <w:p w:rsidR="003F1A32" w:rsidRPr="00301911" w:rsidRDefault="003F1A32" w:rsidP="00213E39">
      <w:pPr>
        <w:ind w:left="1140"/>
      </w:pPr>
    </w:p>
    <w:p w:rsidR="003F1A32" w:rsidRPr="00301911" w:rsidRDefault="003F1A32" w:rsidP="00213E39">
      <w:r>
        <w:t>A)</w:t>
      </w:r>
      <w:r w:rsidRPr="00301911">
        <w:t>biggest</w:t>
      </w:r>
      <w:r>
        <w:tab/>
      </w:r>
      <w:r>
        <w:tab/>
        <w:t>B)</w:t>
      </w:r>
      <w:r w:rsidRPr="00301911">
        <w:t>bigger</w:t>
      </w:r>
      <w:r>
        <w:tab/>
        <w:t>C)</w:t>
      </w:r>
      <w:r w:rsidRPr="00301911">
        <w:t>as big as</w:t>
      </w:r>
      <w:r>
        <w:tab/>
      </w:r>
      <w:r>
        <w:tab/>
        <w:t>D)</w:t>
      </w:r>
      <w:r w:rsidRPr="00301911">
        <w:t>big</w:t>
      </w:r>
    </w:p>
    <w:p w:rsidR="003F1A32" w:rsidRPr="00301911" w:rsidRDefault="003F1A32" w:rsidP="00213E39"/>
    <w:p w:rsidR="003F1A32" w:rsidRDefault="003F1A32" w:rsidP="00213E39">
      <w:pPr>
        <w:rPr>
          <w:b/>
        </w:rPr>
      </w:pPr>
    </w:p>
    <w:p w:rsidR="003F1A32" w:rsidRDefault="003F1A32" w:rsidP="00213E39">
      <w:pPr>
        <w:rPr>
          <w:lang w:val="en-GB"/>
        </w:rPr>
      </w:pPr>
      <w:r>
        <w:rPr>
          <w:lang w:val="en-GB"/>
        </w:rPr>
        <w:t>81)</w:t>
      </w:r>
      <w:r w:rsidRPr="00631E70">
        <w:rPr>
          <w:lang w:val="en-GB"/>
        </w:rPr>
        <w:t>This is the………suit I’v</w:t>
      </w:r>
      <w:r>
        <w:rPr>
          <w:lang w:val="en-GB"/>
        </w:rPr>
        <w:t xml:space="preserve">e ever bought.           </w:t>
      </w:r>
    </w:p>
    <w:p w:rsidR="003F1A32" w:rsidRDefault="003F1A32" w:rsidP="00213E39">
      <w:pPr>
        <w:rPr>
          <w:lang w:val="en-GB"/>
        </w:rPr>
      </w:pPr>
    </w:p>
    <w:p w:rsidR="003F1A32" w:rsidRDefault="003F1A32" w:rsidP="00213E39">
      <w:r>
        <w:rPr>
          <w:lang w:val="en-GB"/>
        </w:rPr>
        <w:t xml:space="preserve"> </w:t>
      </w:r>
      <w:r w:rsidRPr="00631E70">
        <w:rPr>
          <w:lang w:val="en-GB"/>
        </w:rPr>
        <w:t xml:space="preserve">A)cheap  </w:t>
      </w:r>
      <w:r>
        <w:rPr>
          <w:lang w:val="en-GB"/>
        </w:rPr>
        <w:tab/>
      </w:r>
      <w:r w:rsidRPr="00631E70">
        <w:rPr>
          <w:lang w:val="en-GB"/>
        </w:rPr>
        <w:t xml:space="preserve">    B)more cheap   </w:t>
      </w:r>
      <w:r>
        <w:rPr>
          <w:lang w:val="en-GB"/>
        </w:rPr>
        <w:tab/>
      </w:r>
      <w:r w:rsidRPr="00631E70">
        <w:rPr>
          <w:lang w:val="en-GB"/>
        </w:rPr>
        <w:t xml:space="preserve">C) most cheap  </w:t>
      </w:r>
      <w:r>
        <w:rPr>
          <w:lang w:val="en-GB"/>
        </w:rPr>
        <w:tab/>
      </w:r>
      <w:r w:rsidRPr="00631E70">
        <w:rPr>
          <w:lang w:val="en-GB"/>
        </w:rPr>
        <w:t>D)cheapest</w:t>
      </w:r>
    </w:p>
    <w:p w:rsidR="003F1A32" w:rsidRDefault="003F1A32" w:rsidP="00213E39"/>
    <w:p w:rsidR="003F1A32" w:rsidRDefault="003F1A32" w:rsidP="00213E39"/>
    <w:p w:rsidR="003F1A32" w:rsidRDefault="003F1A32" w:rsidP="00213E39">
      <w:pPr>
        <w:pStyle w:val="Footer"/>
        <w:tabs>
          <w:tab w:val="clear" w:pos="4536"/>
          <w:tab w:val="clear" w:pos="9072"/>
        </w:tabs>
        <w:rPr>
          <w:lang w:val="en-GB"/>
        </w:rPr>
      </w:pPr>
      <w:r>
        <w:t>82)</w:t>
      </w:r>
      <w:r w:rsidRPr="000D5C3D">
        <w:rPr>
          <w:lang w:val="en-GB"/>
        </w:rPr>
        <w:t xml:space="preserve"> </w:t>
      </w:r>
      <w:r w:rsidRPr="00631E70">
        <w:rPr>
          <w:lang w:val="en-GB"/>
        </w:rPr>
        <w:t xml:space="preserve">This is the……….cheapest book .    </w:t>
      </w:r>
    </w:p>
    <w:p w:rsidR="003F1A32" w:rsidRDefault="003F1A32" w:rsidP="00213E39">
      <w:pPr>
        <w:pStyle w:val="Footer"/>
        <w:tabs>
          <w:tab w:val="clear" w:pos="4536"/>
          <w:tab w:val="clear" w:pos="9072"/>
        </w:tabs>
        <w:rPr>
          <w:lang w:val="en-GB"/>
        </w:rPr>
      </w:pPr>
      <w:r w:rsidRPr="00631E70">
        <w:rPr>
          <w:lang w:val="en-GB"/>
        </w:rPr>
        <w:t xml:space="preserve">     </w:t>
      </w:r>
    </w:p>
    <w:p w:rsidR="003F1A32" w:rsidRPr="00631E70" w:rsidRDefault="003F1A32" w:rsidP="00213E39">
      <w:pPr>
        <w:pStyle w:val="Footer"/>
        <w:tabs>
          <w:tab w:val="clear" w:pos="4536"/>
          <w:tab w:val="clear" w:pos="9072"/>
        </w:tabs>
        <w:rPr>
          <w:lang w:val="en-GB"/>
        </w:rPr>
      </w:pPr>
      <w:r>
        <w:rPr>
          <w:lang w:val="en-GB"/>
        </w:rPr>
        <w:t xml:space="preserve"> </w:t>
      </w:r>
      <w:r w:rsidRPr="00631E70">
        <w:rPr>
          <w:lang w:val="en-GB"/>
        </w:rPr>
        <w:t>A)more                  B)most                 C)the most          D) ----</w:t>
      </w:r>
    </w:p>
    <w:p w:rsidR="003F1A32" w:rsidRPr="00320184" w:rsidRDefault="003F1A32" w:rsidP="00213E39">
      <w:pPr>
        <w:rPr>
          <w:lang w:val="en-GB"/>
        </w:rPr>
      </w:pPr>
    </w:p>
    <w:p w:rsidR="003F1A32" w:rsidRDefault="003F1A32" w:rsidP="00213E39"/>
    <w:p w:rsidR="003F1A32" w:rsidRDefault="003F1A32" w:rsidP="00213E39">
      <w:r>
        <w:t>83)I can’t buy that dress. I want ………………one.</w:t>
      </w:r>
    </w:p>
    <w:p w:rsidR="003F1A32" w:rsidRDefault="003F1A32" w:rsidP="00213E39"/>
    <w:p w:rsidR="003F1A32" w:rsidRDefault="003F1A32" w:rsidP="00213E39">
      <w:r>
        <w:t>A)cheaper</w:t>
      </w:r>
      <w:r>
        <w:tab/>
      </w:r>
      <w:r>
        <w:tab/>
        <w:t>B)cheapest</w:t>
      </w:r>
      <w:r>
        <w:tab/>
      </w:r>
      <w:r>
        <w:tab/>
        <w:t>C)the cheapest</w:t>
      </w:r>
      <w:r>
        <w:tab/>
      </w:r>
      <w:r>
        <w:tab/>
        <w:t>D)more cheap</w:t>
      </w:r>
    </w:p>
    <w:p w:rsidR="003F1A32" w:rsidRDefault="003F1A32" w:rsidP="00213E39"/>
    <w:p w:rsidR="003F1A32" w:rsidRDefault="003F1A32" w:rsidP="00213E39">
      <w:r>
        <w:t>84)</w:t>
      </w:r>
      <w:r w:rsidRPr="00EB2C2F">
        <w:t>This is ……………………………</w:t>
      </w:r>
      <w:r>
        <w:t xml:space="preserve"> song I’ve ever heard.</w:t>
      </w:r>
    </w:p>
    <w:p w:rsidR="003F1A32" w:rsidRDefault="003F1A32" w:rsidP="00213E39"/>
    <w:p w:rsidR="003F1A32" w:rsidRDefault="003F1A32" w:rsidP="00213E39">
      <w:r>
        <w:t>A)bad</w:t>
      </w:r>
      <w:r>
        <w:tab/>
      </w:r>
      <w:r>
        <w:tab/>
        <w:t>B) worse</w:t>
      </w:r>
      <w:r>
        <w:tab/>
        <w:t xml:space="preserve">    C) the most worst</w:t>
      </w:r>
      <w:r>
        <w:tab/>
      </w:r>
      <w:r>
        <w:tab/>
        <w:t>D) the worst</w:t>
      </w:r>
    </w:p>
    <w:p w:rsidR="003F1A32" w:rsidRDefault="003F1A32" w:rsidP="00213E39"/>
    <w:p w:rsidR="003F1A32" w:rsidRPr="00A75FFF" w:rsidRDefault="003F1A32" w:rsidP="00213E39">
      <w:pPr>
        <w:rPr>
          <w:b/>
          <w:u w:val="single"/>
        </w:rPr>
      </w:pPr>
      <w:r>
        <w:t>85)</w:t>
      </w:r>
      <w:r w:rsidRPr="00470C24">
        <w:rPr>
          <w:lang w:val="en-US"/>
        </w:rPr>
        <w:t xml:space="preserve"> </w:t>
      </w:r>
      <w:r w:rsidRPr="00A75FFF">
        <w:rPr>
          <w:lang w:val="en-US"/>
        </w:rPr>
        <w:t xml:space="preserve">Today, </w:t>
      </w:r>
      <w:r>
        <w:rPr>
          <w:lang w:val="en-US"/>
        </w:rPr>
        <w:t>Liz</w:t>
      </w:r>
      <w:r w:rsidRPr="00A75FFF">
        <w:rPr>
          <w:lang w:val="en-US"/>
        </w:rPr>
        <w:t xml:space="preserve"> is _____woman in the world.</w:t>
      </w:r>
    </w:p>
    <w:p w:rsidR="003F1A32" w:rsidRPr="00A75FFF" w:rsidRDefault="003F1A32" w:rsidP="00213E39">
      <w:pPr>
        <w:ind w:left="1440"/>
        <w:rPr>
          <w:b/>
          <w:u w:val="single"/>
        </w:rPr>
      </w:pPr>
    </w:p>
    <w:p w:rsidR="003F1A32" w:rsidRDefault="003F1A32" w:rsidP="00213E39">
      <w:pPr>
        <w:rPr>
          <w:color w:val="000000"/>
          <w:lang w:val="en-US"/>
        </w:rPr>
      </w:pPr>
      <w:r>
        <w:rPr>
          <w:lang w:val="en-US"/>
        </w:rPr>
        <w:t xml:space="preserve"> A</w:t>
      </w:r>
      <w:r w:rsidRPr="00A75FFF">
        <w:rPr>
          <w:lang w:val="en-US"/>
        </w:rPr>
        <w:t>) happie</w:t>
      </w:r>
      <w:r>
        <w:rPr>
          <w:lang w:val="en-US"/>
        </w:rPr>
        <w:t>st</w:t>
      </w:r>
      <w:r w:rsidRPr="00A75FFF">
        <w:rPr>
          <w:lang w:val="en-US"/>
        </w:rPr>
        <w:t xml:space="preserve">     </w:t>
      </w:r>
      <w:r>
        <w:rPr>
          <w:lang w:val="en-US"/>
        </w:rPr>
        <w:t>B</w:t>
      </w:r>
      <w:r w:rsidRPr="00A75FFF">
        <w:rPr>
          <w:lang w:val="en-US"/>
        </w:rPr>
        <w:t xml:space="preserve">) the most happy       </w:t>
      </w:r>
      <w:r>
        <w:rPr>
          <w:lang w:val="en-US"/>
        </w:rPr>
        <w:t>C)</w:t>
      </w:r>
      <w:r w:rsidRPr="00A75FFF">
        <w:rPr>
          <w:lang w:val="en-US"/>
        </w:rPr>
        <w:t xml:space="preserve"> the less happy</w:t>
      </w:r>
      <w:r w:rsidRPr="00A75FFF">
        <w:rPr>
          <w:color w:val="FF0000"/>
          <w:lang w:val="en-US"/>
        </w:rPr>
        <w:t xml:space="preserve">      </w:t>
      </w:r>
      <w:r>
        <w:rPr>
          <w:color w:val="000000"/>
          <w:lang w:val="en-US"/>
        </w:rPr>
        <w:t>D</w:t>
      </w:r>
      <w:r w:rsidRPr="00473CD2">
        <w:rPr>
          <w:color w:val="000000"/>
          <w:lang w:val="en-US"/>
        </w:rPr>
        <w:t>) the happiest</w:t>
      </w:r>
    </w:p>
    <w:p w:rsidR="003F1A32" w:rsidRDefault="003F1A32" w:rsidP="00213E39">
      <w:pPr>
        <w:rPr>
          <w:color w:val="000000"/>
          <w:lang w:val="en-US"/>
        </w:rPr>
      </w:pPr>
    </w:p>
    <w:p w:rsidR="003F1A32" w:rsidRPr="005B541E" w:rsidRDefault="003F1A32" w:rsidP="00213E39">
      <w:r>
        <w:rPr>
          <w:color w:val="000000"/>
          <w:lang w:val="en-US"/>
        </w:rPr>
        <w:t>86)</w:t>
      </w:r>
      <w:r w:rsidRPr="00977248">
        <w:t xml:space="preserve"> </w:t>
      </w:r>
      <w:r>
        <w:t>You  ……………….  tidy your room.</w:t>
      </w:r>
    </w:p>
    <w:p w:rsidR="003F1A32" w:rsidRDefault="003F1A32" w:rsidP="00213E39">
      <w:r>
        <w:t xml:space="preserve">                </w:t>
      </w:r>
    </w:p>
    <w:p w:rsidR="003F1A32" w:rsidRDefault="003F1A32" w:rsidP="00213E39">
      <w:r>
        <w:t xml:space="preserve">   A )had    </w:t>
      </w:r>
      <w:r>
        <w:tab/>
        <w:t>B</w:t>
      </w:r>
      <w:r w:rsidRPr="00473CD2">
        <w:rPr>
          <w:color w:val="000000"/>
        </w:rPr>
        <w:t>)  have to</w:t>
      </w:r>
      <w:r>
        <w:t xml:space="preserve">  </w:t>
      </w:r>
      <w:r>
        <w:tab/>
      </w:r>
      <w:r>
        <w:tab/>
        <w:t xml:space="preserve">C) haven’t    </w:t>
      </w:r>
      <w:r>
        <w:tab/>
      </w:r>
      <w:r>
        <w:tab/>
        <w:t xml:space="preserve">D)  has to    </w:t>
      </w:r>
    </w:p>
    <w:p w:rsidR="003F1A32" w:rsidRPr="00EB2C2F" w:rsidRDefault="003F1A32" w:rsidP="00213E39"/>
    <w:p w:rsidR="003F1A32" w:rsidRDefault="003F1A32" w:rsidP="00213E39">
      <w:r>
        <w:t>87)Aslı is as ............as Ayşe.</w:t>
      </w:r>
    </w:p>
    <w:p w:rsidR="003F1A32" w:rsidRDefault="003F1A32" w:rsidP="00213E39">
      <w:r>
        <w:t xml:space="preserve"> </w:t>
      </w:r>
    </w:p>
    <w:p w:rsidR="003F1A32" w:rsidRDefault="003F1A32" w:rsidP="00213E39">
      <w:r>
        <w:t xml:space="preserve"> a) the same                            b) beautiful                c) different                              d) beauty</w:t>
      </w:r>
    </w:p>
    <w:p w:rsidR="003F1A32" w:rsidRDefault="003F1A32" w:rsidP="00213E39"/>
    <w:p w:rsidR="003F1A32" w:rsidRDefault="003F1A32" w:rsidP="00213E39">
      <w:r>
        <w:t>88)Do you want to go to cinema?</w:t>
      </w:r>
    </w:p>
    <w:p w:rsidR="003F1A32" w:rsidRDefault="003F1A32" w:rsidP="00213E39"/>
    <w:p w:rsidR="003F1A32" w:rsidRDefault="003F1A32" w:rsidP="00213E39">
      <w:r>
        <w:t xml:space="preserve"> a)   No,I prefer going to theatre.                           </w:t>
      </w:r>
    </w:p>
    <w:p w:rsidR="003F1A32" w:rsidRDefault="003F1A32" w:rsidP="00213E39">
      <w:r>
        <w:t xml:space="preserve"> b)   Yes, I does.               </w:t>
      </w:r>
    </w:p>
    <w:p w:rsidR="003F1A32" w:rsidRDefault="003F1A32" w:rsidP="00213E39">
      <w:r>
        <w:t xml:space="preserve"> c)    No, I didn't.                                   </w:t>
      </w:r>
    </w:p>
    <w:p w:rsidR="003F1A32" w:rsidRDefault="003F1A32" w:rsidP="00213E39">
      <w:r>
        <w:t xml:space="preserve"> d)   Yes,They do. </w:t>
      </w:r>
    </w:p>
    <w:p w:rsidR="003F1A32" w:rsidRDefault="003F1A32" w:rsidP="00213E39">
      <w:pPr>
        <w:ind w:left="360"/>
      </w:pPr>
    </w:p>
    <w:p w:rsidR="003F1A32" w:rsidRDefault="003F1A32" w:rsidP="00213E39">
      <w:r>
        <w:t xml:space="preserve"> 89)İstanbul is ............................... city in Turkey.</w:t>
      </w:r>
    </w:p>
    <w:p w:rsidR="003F1A32" w:rsidRDefault="003F1A32" w:rsidP="00213E39">
      <w:pPr>
        <w:ind w:left="360"/>
      </w:pPr>
    </w:p>
    <w:p w:rsidR="003F1A32" w:rsidRDefault="003F1A32" w:rsidP="00213E39">
      <w:r>
        <w:t xml:space="preserve"> a) more crowded                                 b) the crowdest</w:t>
      </w:r>
    </w:p>
    <w:p w:rsidR="003F1A32" w:rsidRDefault="003F1A32" w:rsidP="00213E39">
      <w:r>
        <w:t xml:space="preserve"> c) the most crowded                           d) the most crowdest</w:t>
      </w:r>
    </w:p>
    <w:p w:rsidR="003F1A32" w:rsidRDefault="003F1A32" w:rsidP="00213E39">
      <w:pPr>
        <w:ind w:left="360"/>
      </w:pPr>
    </w:p>
    <w:p w:rsidR="003F1A32" w:rsidRDefault="003F1A32" w:rsidP="00213E39">
      <w:r>
        <w:t>90)You .................... cook anything for me tonight because I will be late. I can get a sandwich or something later.</w:t>
      </w:r>
    </w:p>
    <w:p w:rsidR="003F1A32" w:rsidRDefault="003F1A32" w:rsidP="00213E39">
      <w:pPr>
        <w:ind w:left="360"/>
      </w:pPr>
    </w:p>
    <w:p w:rsidR="003F1A32" w:rsidRDefault="003F1A32" w:rsidP="00213E39">
      <w:r>
        <w:t xml:space="preserve">   A)have to                   B) must</w:t>
      </w:r>
      <w:r>
        <w:tab/>
      </w:r>
      <w:r>
        <w:tab/>
        <w:t>C)doesn’t have to                     D) don’t have to</w:t>
      </w:r>
    </w:p>
    <w:p w:rsidR="003F1A32" w:rsidRDefault="003F1A32" w:rsidP="00213E39">
      <w:pPr>
        <w:ind w:left="1080"/>
      </w:pPr>
    </w:p>
    <w:p w:rsidR="003F1A32" w:rsidRDefault="003F1A32" w:rsidP="00213E39">
      <w:r>
        <w:t xml:space="preserve"> 91)A: What’s ................ animal in the world?</w:t>
      </w:r>
    </w:p>
    <w:p w:rsidR="003F1A32" w:rsidRDefault="003F1A32" w:rsidP="00213E39">
      <w:pPr>
        <w:ind w:left="360"/>
      </w:pPr>
      <w:r>
        <w:t>B: On land or in the sea?</w:t>
      </w:r>
    </w:p>
    <w:p w:rsidR="003F1A32" w:rsidRDefault="003F1A32" w:rsidP="00213E39">
      <w:pPr>
        <w:ind w:left="360"/>
      </w:pPr>
      <w:r>
        <w:t xml:space="preserve"> </w:t>
      </w:r>
      <w:r>
        <w:tab/>
      </w:r>
    </w:p>
    <w:p w:rsidR="003F1A32" w:rsidRDefault="003F1A32" w:rsidP="00213E39">
      <w:pPr>
        <w:ind w:firstLine="360"/>
      </w:pPr>
      <w:r>
        <w:t>A) as big as                  B) the biggest</w:t>
      </w:r>
      <w:r>
        <w:tab/>
      </w:r>
      <w:r>
        <w:tab/>
        <w:t>C)   bigger                           D) too big</w:t>
      </w:r>
    </w:p>
    <w:p w:rsidR="003F1A32" w:rsidRDefault="003F1A32" w:rsidP="00213E39">
      <w:pPr>
        <w:ind w:left="1080"/>
      </w:pPr>
    </w:p>
    <w:p w:rsidR="003F1A32" w:rsidRDefault="003F1A32" w:rsidP="00213E39">
      <w:r>
        <w:t xml:space="preserve"> 92)The lesson today wasn’t .......................... the one we had last week.</w:t>
      </w:r>
    </w:p>
    <w:p w:rsidR="003F1A32" w:rsidRDefault="003F1A32" w:rsidP="00213E39">
      <w:pPr>
        <w:ind w:left="360"/>
      </w:pPr>
      <w:r>
        <w:t xml:space="preserve"> </w:t>
      </w:r>
    </w:p>
    <w:p w:rsidR="003F1A32" w:rsidRDefault="003F1A32" w:rsidP="00213E39">
      <w:r>
        <w:t xml:space="preserve">    A) as interesting as                              B) more interesting</w:t>
      </w:r>
    </w:p>
    <w:p w:rsidR="003F1A32" w:rsidRDefault="003F1A32" w:rsidP="00213E39">
      <w:r>
        <w:t xml:space="preserve">    C) the most interesting                        D) so interesting</w:t>
      </w:r>
    </w:p>
    <w:p w:rsidR="003F1A32" w:rsidRDefault="003F1A32" w:rsidP="00213E39">
      <w:pPr>
        <w:ind w:left="360"/>
      </w:pPr>
    </w:p>
    <w:p w:rsidR="003F1A32" w:rsidRDefault="003F1A32" w:rsidP="00213E39">
      <w:r>
        <w:t xml:space="preserve">   93)....................... people are unemployed in our country because there aren’t enough jobs.</w:t>
      </w:r>
    </w:p>
    <w:p w:rsidR="003F1A32" w:rsidRDefault="003F1A32" w:rsidP="00213E39">
      <w:pPr>
        <w:ind w:left="360"/>
      </w:pPr>
      <w:r>
        <w:t xml:space="preserve">           </w:t>
      </w:r>
    </w:p>
    <w:p w:rsidR="003F1A32" w:rsidRDefault="003F1A32" w:rsidP="00213E39">
      <w:pPr>
        <w:ind w:left="360"/>
      </w:pPr>
      <w:r>
        <w:t>A) A little                        B) A lot of</w:t>
      </w:r>
      <w:r>
        <w:tab/>
        <w:t xml:space="preserve">       C) A few                             D) Much </w:t>
      </w:r>
    </w:p>
    <w:p w:rsidR="003F1A32" w:rsidRDefault="003F1A32" w:rsidP="00213E39">
      <w:pPr>
        <w:ind w:left="360"/>
      </w:pPr>
    </w:p>
    <w:p w:rsidR="003F1A32" w:rsidRDefault="003F1A32" w:rsidP="00213E39">
      <w:r>
        <w:t xml:space="preserve">   94) I …………………………. in İstanbul,my sister……………………….in Ankara</w:t>
      </w:r>
    </w:p>
    <w:p w:rsidR="003F1A32" w:rsidRDefault="003F1A32" w:rsidP="00213E39">
      <w:pPr>
        <w:ind w:left="360"/>
      </w:pPr>
    </w:p>
    <w:p w:rsidR="003F1A32" w:rsidRDefault="003F1A32" w:rsidP="00213E39">
      <w:pPr>
        <w:ind w:left="360"/>
      </w:pPr>
      <w:r>
        <w:t>A)live/lives</w:t>
      </w:r>
      <w:r>
        <w:tab/>
        <w:t>B)lives/live</w:t>
      </w:r>
      <w:r>
        <w:tab/>
      </w:r>
      <w:r>
        <w:tab/>
        <w:t>C)live/living</w:t>
      </w:r>
      <w:r>
        <w:tab/>
      </w:r>
      <w:r>
        <w:tab/>
        <w:t>D)do/live</w:t>
      </w:r>
    </w:p>
    <w:p w:rsidR="003F1A32" w:rsidRDefault="003F1A32" w:rsidP="00213E39">
      <w:r>
        <w:t xml:space="preserve">     95)I’II buy……………………..bread.</w:t>
      </w:r>
    </w:p>
    <w:p w:rsidR="003F1A32" w:rsidRDefault="003F1A32" w:rsidP="00213E39"/>
    <w:p w:rsidR="003F1A32" w:rsidRDefault="003F1A32" w:rsidP="00213E39">
      <w:r>
        <w:t xml:space="preserve">     A)any</w:t>
      </w:r>
      <w:r>
        <w:tab/>
        <w:t xml:space="preserve">     B) a few</w:t>
      </w:r>
      <w:r>
        <w:tab/>
      </w:r>
      <w:r>
        <w:tab/>
        <w:t xml:space="preserve">     C) some</w:t>
      </w:r>
      <w:r>
        <w:tab/>
      </w:r>
      <w:r>
        <w:tab/>
        <w:t xml:space="preserve">     D)how many</w:t>
      </w:r>
    </w:p>
    <w:p w:rsidR="003F1A32" w:rsidRDefault="003F1A32" w:rsidP="00213E39"/>
    <w:p w:rsidR="003F1A32" w:rsidRDefault="003F1A32" w:rsidP="00213E39">
      <w:r>
        <w:rPr>
          <w:b/>
        </w:rPr>
        <w:t xml:space="preserve">  </w:t>
      </w:r>
      <w:r w:rsidRPr="00C6329B">
        <w:t>96)</w:t>
      </w:r>
      <w:r>
        <w:t>Ayşe is _________girl in the class.</w:t>
      </w:r>
    </w:p>
    <w:p w:rsidR="003F1A32" w:rsidRDefault="003F1A32" w:rsidP="00213E39"/>
    <w:p w:rsidR="003F1A32" w:rsidRDefault="003F1A32" w:rsidP="00213E39">
      <w:r>
        <w:rPr>
          <w:b/>
        </w:rPr>
        <w:t xml:space="preserve">   </w:t>
      </w:r>
      <w:r w:rsidRPr="00C6329B">
        <w:t>a)</w:t>
      </w:r>
      <w:r>
        <w:t xml:space="preserve">the most beautiful </w:t>
      </w:r>
      <w:r>
        <w:tab/>
      </w:r>
      <w:r w:rsidRPr="00C6329B">
        <w:t>b</w:t>
      </w:r>
      <w:r>
        <w:rPr>
          <w:b/>
        </w:rPr>
        <w:t>)</w:t>
      </w:r>
      <w:r>
        <w:t xml:space="preserve">more beautiful </w:t>
      </w:r>
      <w:r>
        <w:tab/>
        <w:t xml:space="preserve"> </w:t>
      </w:r>
      <w:r w:rsidRPr="00C6329B">
        <w:t>c)</w:t>
      </w:r>
      <w:r>
        <w:t xml:space="preserve">the beautifulest </w:t>
      </w:r>
      <w:r>
        <w:tab/>
        <w:t xml:space="preserve">  d) beautiful</w:t>
      </w:r>
    </w:p>
    <w:p w:rsidR="003F1A32" w:rsidRDefault="003F1A32" w:rsidP="00213E39"/>
    <w:p w:rsidR="003F1A32" w:rsidRDefault="003F1A32" w:rsidP="00213E39">
      <w:r>
        <w:rPr>
          <w:b/>
        </w:rPr>
        <w:t xml:space="preserve">  </w:t>
      </w:r>
      <w:r w:rsidRPr="00C6329B">
        <w:t>97)</w:t>
      </w:r>
      <w:r>
        <w:t>Lake Van is ________than Lake Burdur.</w:t>
      </w:r>
    </w:p>
    <w:p w:rsidR="003F1A32" w:rsidRDefault="003F1A32" w:rsidP="00213E39"/>
    <w:p w:rsidR="003F1A32" w:rsidRPr="0001322B" w:rsidRDefault="003F1A32" w:rsidP="00213E39">
      <w:r>
        <w:t xml:space="preserve">  </w:t>
      </w:r>
      <w:r w:rsidRPr="00C6329B">
        <w:t>a)</w:t>
      </w:r>
      <w:r>
        <w:t xml:space="preserve">taller.               </w:t>
      </w:r>
      <w:r w:rsidRPr="00C6329B">
        <w:t>b</w:t>
      </w:r>
      <w:r>
        <w:rPr>
          <w:b/>
        </w:rPr>
        <w:t>)</w:t>
      </w:r>
      <w:r>
        <w:t xml:space="preserve">larger          </w:t>
      </w:r>
      <w:r w:rsidRPr="00C6329B">
        <w:t>c)</w:t>
      </w:r>
      <w:r>
        <w:t xml:space="preserve">more expensive              </w:t>
      </w:r>
      <w:r w:rsidRPr="00C6329B">
        <w:t>d)</w:t>
      </w:r>
      <w:r>
        <w:t>smaller</w:t>
      </w:r>
    </w:p>
    <w:p w:rsidR="003F1A32" w:rsidRDefault="003F1A32" w:rsidP="00213E39"/>
    <w:p w:rsidR="003F1A32" w:rsidRDefault="003F1A32" w:rsidP="00213E39">
      <w:r>
        <w:rPr>
          <w:b/>
        </w:rPr>
        <w:t xml:space="preserve">  </w:t>
      </w:r>
      <w:r w:rsidRPr="00C6329B">
        <w:t>98</w:t>
      </w:r>
      <w:r>
        <w:rPr>
          <w:b/>
        </w:rPr>
        <w:t>)</w:t>
      </w:r>
      <w:r w:rsidRPr="0001322B">
        <w:t>İzmir is _________than</w:t>
      </w:r>
      <w:r>
        <w:t xml:space="preserve">  </w:t>
      </w:r>
      <w:r w:rsidRPr="0001322B">
        <w:t>Ankara</w:t>
      </w:r>
      <w:r>
        <w:t>.</w:t>
      </w:r>
    </w:p>
    <w:p w:rsidR="003F1A32" w:rsidRDefault="003F1A32" w:rsidP="00213E39"/>
    <w:p w:rsidR="003F1A32" w:rsidRPr="0001322B" w:rsidRDefault="003F1A32" w:rsidP="00213E39">
      <w:r>
        <w:t xml:space="preserve">   </w:t>
      </w:r>
      <w:r w:rsidRPr="004438D1">
        <w:t>a)</w:t>
      </w:r>
      <w:r>
        <w:t xml:space="preserve">colder                     </w:t>
      </w:r>
      <w:r w:rsidRPr="00C6329B">
        <w:t>b)</w:t>
      </w:r>
      <w:r>
        <w:t xml:space="preserve">faster            </w:t>
      </w:r>
      <w:r w:rsidRPr="00C6329B">
        <w:t>c)</w:t>
      </w:r>
      <w:r w:rsidRPr="0001322B">
        <w:t>hotter</w:t>
      </w:r>
      <w:r>
        <w:t xml:space="preserve">                </w:t>
      </w:r>
      <w:r w:rsidRPr="00C6329B">
        <w:t>d)</w:t>
      </w:r>
      <w:r>
        <w:t>taller</w:t>
      </w:r>
    </w:p>
    <w:p w:rsidR="003F1A32" w:rsidRDefault="003F1A32" w:rsidP="00213E39"/>
    <w:p w:rsidR="003F1A32" w:rsidRDefault="003F1A32" w:rsidP="00213E39">
      <w:r>
        <w:t xml:space="preserve">  99)Ağrı is as ___________as Kars.</w:t>
      </w:r>
    </w:p>
    <w:p w:rsidR="003F1A32" w:rsidRDefault="003F1A32" w:rsidP="00213E39">
      <w:pPr>
        <w:rPr>
          <w:b/>
        </w:rPr>
      </w:pPr>
    </w:p>
    <w:p w:rsidR="003F1A32" w:rsidRDefault="003F1A32" w:rsidP="00213E39">
      <w:r>
        <w:rPr>
          <w:b/>
        </w:rPr>
        <w:t xml:space="preserve">   </w:t>
      </w:r>
      <w:r w:rsidRPr="00C6329B">
        <w:t>a)</w:t>
      </w:r>
      <w:r>
        <w:t xml:space="preserve">long     </w:t>
      </w:r>
      <w:r>
        <w:tab/>
      </w:r>
      <w:r>
        <w:tab/>
      </w:r>
      <w:r w:rsidRPr="00C6329B">
        <w:t>b</w:t>
      </w:r>
      <w:r>
        <w:rPr>
          <w:b/>
        </w:rPr>
        <w:t>)</w:t>
      </w:r>
      <w:r>
        <w:t xml:space="preserve">hot   </w:t>
      </w:r>
      <w:r>
        <w:tab/>
      </w:r>
      <w:r>
        <w:tab/>
        <w:t xml:space="preserve">      </w:t>
      </w:r>
      <w:r>
        <w:tab/>
        <w:t xml:space="preserve"> </w:t>
      </w:r>
      <w:r w:rsidRPr="00C6329B">
        <w:t>c)</w:t>
      </w:r>
      <w:r>
        <w:t xml:space="preserve">tall     </w:t>
      </w:r>
      <w:r>
        <w:tab/>
        <w:t xml:space="preserve">           </w:t>
      </w:r>
      <w:r w:rsidRPr="00C6329B">
        <w:t>d)</w:t>
      </w:r>
      <w:r>
        <w:t xml:space="preserve">cold  </w:t>
      </w:r>
    </w:p>
    <w:p w:rsidR="003F1A32" w:rsidRDefault="003F1A32" w:rsidP="00213E39"/>
    <w:p w:rsidR="003F1A32" w:rsidRDefault="003F1A32" w:rsidP="00213E39">
      <w:r>
        <w:t xml:space="preserve"> 100)…………..you ever seen a film of Harry Potter?</w:t>
      </w:r>
    </w:p>
    <w:p w:rsidR="003F1A32" w:rsidRDefault="003F1A32" w:rsidP="00213E39"/>
    <w:p w:rsidR="003F1A32" w:rsidRDefault="003F1A32" w:rsidP="00213E39">
      <w:r>
        <w:t xml:space="preserve">  A)Has</w:t>
      </w:r>
      <w:r>
        <w:tab/>
      </w:r>
      <w:r>
        <w:tab/>
      </w:r>
      <w:r>
        <w:tab/>
        <w:t>B)Did</w:t>
      </w:r>
      <w:r>
        <w:tab/>
      </w:r>
      <w:r>
        <w:tab/>
      </w:r>
      <w:r>
        <w:tab/>
        <w:t>C)Have</w:t>
      </w:r>
      <w:r>
        <w:tab/>
      </w:r>
      <w:r>
        <w:tab/>
        <w:t>D)Are</w:t>
      </w:r>
    </w:p>
    <w:p w:rsidR="003F1A32" w:rsidRPr="000C3A71" w:rsidRDefault="003F1A32" w:rsidP="00213E39">
      <w:pPr>
        <w:ind w:left="360"/>
      </w:pPr>
    </w:p>
    <w:p w:rsidR="003F1A32" w:rsidRPr="00817947" w:rsidRDefault="003F1A32" w:rsidP="0004012B">
      <w:pPr>
        <w:rPr>
          <w:color w:val="000000"/>
        </w:rPr>
      </w:pPr>
      <w:hyperlink r:id="rId19" w:history="1">
        <w:r>
          <w:rPr>
            <w:rStyle w:val="Hyperlink"/>
          </w:rPr>
          <w:t>www.sorubak.com</w:t>
        </w:r>
      </w:hyperlink>
      <w:r>
        <w:rPr>
          <w:color w:val="000000"/>
        </w:rPr>
        <w:t xml:space="preserve">  </w:t>
      </w:r>
    </w:p>
    <w:sectPr w:rsidR="003F1A32" w:rsidRPr="00817947" w:rsidSect="00B911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97731"/>
    <w:multiLevelType w:val="hybridMultilevel"/>
    <w:tmpl w:val="F09EA3B8"/>
    <w:lvl w:ilvl="0" w:tplc="CB70081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73D61BD"/>
    <w:multiLevelType w:val="hybridMultilevel"/>
    <w:tmpl w:val="3F60A29C"/>
    <w:lvl w:ilvl="0" w:tplc="A808C3D4">
      <w:start w:val="1"/>
      <w:numFmt w:val="lowerLetter"/>
      <w:lvlText w:val="%1-"/>
      <w:lvlJc w:val="left"/>
      <w:pPr>
        <w:tabs>
          <w:tab w:val="num" w:pos="1069"/>
        </w:tabs>
        <w:ind w:left="1069" w:hanging="360"/>
      </w:pPr>
      <w:rPr>
        <w:rFonts w:cs="Times New Roman" w:hint="default"/>
      </w:rPr>
    </w:lvl>
    <w:lvl w:ilvl="1" w:tplc="041F0019" w:tentative="1">
      <w:start w:val="1"/>
      <w:numFmt w:val="lowerLetter"/>
      <w:lvlText w:val="%2."/>
      <w:lvlJc w:val="left"/>
      <w:pPr>
        <w:tabs>
          <w:tab w:val="num" w:pos="1789"/>
        </w:tabs>
        <w:ind w:left="1789" w:hanging="360"/>
      </w:pPr>
      <w:rPr>
        <w:rFonts w:cs="Times New Roman"/>
      </w:rPr>
    </w:lvl>
    <w:lvl w:ilvl="2" w:tplc="041F001B" w:tentative="1">
      <w:start w:val="1"/>
      <w:numFmt w:val="lowerRoman"/>
      <w:lvlText w:val="%3."/>
      <w:lvlJc w:val="right"/>
      <w:pPr>
        <w:tabs>
          <w:tab w:val="num" w:pos="2509"/>
        </w:tabs>
        <w:ind w:left="2509" w:hanging="180"/>
      </w:pPr>
      <w:rPr>
        <w:rFonts w:cs="Times New Roman"/>
      </w:rPr>
    </w:lvl>
    <w:lvl w:ilvl="3" w:tplc="041F000F" w:tentative="1">
      <w:start w:val="1"/>
      <w:numFmt w:val="decimal"/>
      <w:lvlText w:val="%4."/>
      <w:lvlJc w:val="left"/>
      <w:pPr>
        <w:tabs>
          <w:tab w:val="num" w:pos="3229"/>
        </w:tabs>
        <w:ind w:left="3229" w:hanging="360"/>
      </w:pPr>
      <w:rPr>
        <w:rFonts w:cs="Times New Roman"/>
      </w:rPr>
    </w:lvl>
    <w:lvl w:ilvl="4" w:tplc="041F0019" w:tentative="1">
      <w:start w:val="1"/>
      <w:numFmt w:val="lowerLetter"/>
      <w:lvlText w:val="%5."/>
      <w:lvlJc w:val="left"/>
      <w:pPr>
        <w:tabs>
          <w:tab w:val="num" w:pos="3949"/>
        </w:tabs>
        <w:ind w:left="3949" w:hanging="360"/>
      </w:pPr>
      <w:rPr>
        <w:rFonts w:cs="Times New Roman"/>
      </w:rPr>
    </w:lvl>
    <w:lvl w:ilvl="5" w:tplc="041F001B" w:tentative="1">
      <w:start w:val="1"/>
      <w:numFmt w:val="lowerRoman"/>
      <w:lvlText w:val="%6."/>
      <w:lvlJc w:val="right"/>
      <w:pPr>
        <w:tabs>
          <w:tab w:val="num" w:pos="4669"/>
        </w:tabs>
        <w:ind w:left="4669" w:hanging="180"/>
      </w:pPr>
      <w:rPr>
        <w:rFonts w:cs="Times New Roman"/>
      </w:rPr>
    </w:lvl>
    <w:lvl w:ilvl="6" w:tplc="041F000F" w:tentative="1">
      <w:start w:val="1"/>
      <w:numFmt w:val="decimal"/>
      <w:lvlText w:val="%7."/>
      <w:lvlJc w:val="left"/>
      <w:pPr>
        <w:tabs>
          <w:tab w:val="num" w:pos="5389"/>
        </w:tabs>
        <w:ind w:left="5389" w:hanging="360"/>
      </w:pPr>
      <w:rPr>
        <w:rFonts w:cs="Times New Roman"/>
      </w:rPr>
    </w:lvl>
    <w:lvl w:ilvl="7" w:tplc="041F0019" w:tentative="1">
      <w:start w:val="1"/>
      <w:numFmt w:val="lowerLetter"/>
      <w:lvlText w:val="%8."/>
      <w:lvlJc w:val="left"/>
      <w:pPr>
        <w:tabs>
          <w:tab w:val="num" w:pos="6109"/>
        </w:tabs>
        <w:ind w:left="6109" w:hanging="360"/>
      </w:pPr>
      <w:rPr>
        <w:rFonts w:cs="Times New Roman"/>
      </w:rPr>
    </w:lvl>
    <w:lvl w:ilvl="8" w:tplc="041F001B" w:tentative="1">
      <w:start w:val="1"/>
      <w:numFmt w:val="lowerRoman"/>
      <w:lvlText w:val="%9."/>
      <w:lvlJc w:val="right"/>
      <w:pPr>
        <w:tabs>
          <w:tab w:val="num" w:pos="6829"/>
        </w:tabs>
        <w:ind w:left="6829" w:hanging="180"/>
      </w:pPr>
      <w:rPr>
        <w:rFonts w:cs="Times New Roman"/>
      </w:rPr>
    </w:lvl>
  </w:abstractNum>
  <w:abstractNum w:abstractNumId="2">
    <w:nsid w:val="3FD75EC8"/>
    <w:multiLevelType w:val="hybridMultilevel"/>
    <w:tmpl w:val="040A4038"/>
    <w:lvl w:ilvl="0" w:tplc="8A185E66">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40ED1541"/>
    <w:multiLevelType w:val="hybridMultilevel"/>
    <w:tmpl w:val="141841F8"/>
    <w:lvl w:ilvl="0" w:tplc="D066991A">
      <w:start w:val="1"/>
      <w:numFmt w:val="lowerLetter"/>
      <w:lvlText w:val="%1)"/>
      <w:lvlJc w:val="left"/>
      <w:pPr>
        <w:tabs>
          <w:tab w:val="num" w:pos="1440"/>
        </w:tabs>
        <w:ind w:left="1440" w:hanging="360"/>
      </w:pPr>
      <w:rPr>
        <w:rFonts w:cs="Times New Roman"/>
        <w:b w:val="0"/>
      </w:rPr>
    </w:lvl>
    <w:lvl w:ilvl="1" w:tplc="041F0019" w:tentative="1">
      <w:start w:val="1"/>
      <w:numFmt w:val="lowerLetter"/>
      <w:lvlText w:val="%2."/>
      <w:lvlJc w:val="left"/>
      <w:pPr>
        <w:tabs>
          <w:tab w:val="num" w:pos="1980"/>
        </w:tabs>
        <w:ind w:left="1980" w:hanging="360"/>
      </w:pPr>
      <w:rPr>
        <w:rFonts w:cs="Times New Roman"/>
      </w:rPr>
    </w:lvl>
    <w:lvl w:ilvl="2" w:tplc="041F001B" w:tentative="1">
      <w:start w:val="1"/>
      <w:numFmt w:val="lowerRoman"/>
      <w:lvlText w:val="%3."/>
      <w:lvlJc w:val="right"/>
      <w:pPr>
        <w:tabs>
          <w:tab w:val="num" w:pos="2700"/>
        </w:tabs>
        <w:ind w:left="2700" w:hanging="180"/>
      </w:pPr>
      <w:rPr>
        <w:rFonts w:cs="Times New Roman"/>
      </w:rPr>
    </w:lvl>
    <w:lvl w:ilvl="3" w:tplc="041F000F" w:tentative="1">
      <w:start w:val="1"/>
      <w:numFmt w:val="decimal"/>
      <w:lvlText w:val="%4."/>
      <w:lvlJc w:val="left"/>
      <w:pPr>
        <w:tabs>
          <w:tab w:val="num" w:pos="3420"/>
        </w:tabs>
        <w:ind w:left="3420" w:hanging="360"/>
      </w:pPr>
      <w:rPr>
        <w:rFonts w:cs="Times New Roman"/>
      </w:rPr>
    </w:lvl>
    <w:lvl w:ilvl="4" w:tplc="041F0019" w:tentative="1">
      <w:start w:val="1"/>
      <w:numFmt w:val="lowerLetter"/>
      <w:lvlText w:val="%5."/>
      <w:lvlJc w:val="left"/>
      <w:pPr>
        <w:tabs>
          <w:tab w:val="num" w:pos="4140"/>
        </w:tabs>
        <w:ind w:left="4140" w:hanging="360"/>
      </w:pPr>
      <w:rPr>
        <w:rFonts w:cs="Times New Roman"/>
      </w:rPr>
    </w:lvl>
    <w:lvl w:ilvl="5" w:tplc="041F001B" w:tentative="1">
      <w:start w:val="1"/>
      <w:numFmt w:val="lowerRoman"/>
      <w:lvlText w:val="%6."/>
      <w:lvlJc w:val="right"/>
      <w:pPr>
        <w:tabs>
          <w:tab w:val="num" w:pos="4860"/>
        </w:tabs>
        <w:ind w:left="4860" w:hanging="180"/>
      </w:pPr>
      <w:rPr>
        <w:rFonts w:cs="Times New Roman"/>
      </w:rPr>
    </w:lvl>
    <w:lvl w:ilvl="6" w:tplc="041F000F" w:tentative="1">
      <w:start w:val="1"/>
      <w:numFmt w:val="decimal"/>
      <w:lvlText w:val="%7."/>
      <w:lvlJc w:val="left"/>
      <w:pPr>
        <w:tabs>
          <w:tab w:val="num" w:pos="5580"/>
        </w:tabs>
        <w:ind w:left="5580" w:hanging="360"/>
      </w:pPr>
      <w:rPr>
        <w:rFonts w:cs="Times New Roman"/>
      </w:rPr>
    </w:lvl>
    <w:lvl w:ilvl="7" w:tplc="041F0019" w:tentative="1">
      <w:start w:val="1"/>
      <w:numFmt w:val="lowerLetter"/>
      <w:lvlText w:val="%8."/>
      <w:lvlJc w:val="left"/>
      <w:pPr>
        <w:tabs>
          <w:tab w:val="num" w:pos="6300"/>
        </w:tabs>
        <w:ind w:left="6300" w:hanging="360"/>
      </w:pPr>
      <w:rPr>
        <w:rFonts w:cs="Times New Roman"/>
      </w:rPr>
    </w:lvl>
    <w:lvl w:ilvl="8" w:tplc="041F001B" w:tentative="1">
      <w:start w:val="1"/>
      <w:numFmt w:val="lowerRoman"/>
      <w:lvlText w:val="%9."/>
      <w:lvlJc w:val="right"/>
      <w:pPr>
        <w:tabs>
          <w:tab w:val="num" w:pos="7020"/>
        </w:tabs>
        <w:ind w:left="7020" w:hanging="180"/>
      </w:pPr>
      <w:rPr>
        <w:rFonts w:cs="Times New Roman"/>
      </w:rPr>
    </w:lvl>
  </w:abstractNum>
  <w:abstractNum w:abstractNumId="4">
    <w:nsid w:val="43F24BC1"/>
    <w:multiLevelType w:val="hybridMultilevel"/>
    <w:tmpl w:val="895AEAF8"/>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49854254"/>
    <w:multiLevelType w:val="hybridMultilevel"/>
    <w:tmpl w:val="BF04A628"/>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56D572B1"/>
    <w:multiLevelType w:val="hybridMultilevel"/>
    <w:tmpl w:val="0540EC36"/>
    <w:lvl w:ilvl="0" w:tplc="0A86242C">
      <w:start w:val="1"/>
      <w:numFmt w:val="lowerLetter"/>
      <w:lvlText w:val="%1-"/>
      <w:lvlJc w:val="left"/>
      <w:pPr>
        <w:tabs>
          <w:tab w:val="num" w:pos="1069"/>
        </w:tabs>
        <w:ind w:left="1069" w:hanging="360"/>
      </w:pPr>
      <w:rPr>
        <w:rFonts w:cs="Times New Roman" w:hint="default"/>
      </w:rPr>
    </w:lvl>
    <w:lvl w:ilvl="1" w:tplc="041F0019" w:tentative="1">
      <w:start w:val="1"/>
      <w:numFmt w:val="lowerLetter"/>
      <w:lvlText w:val="%2."/>
      <w:lvlJc w:val="left"/>
      <w:pPr>
        <w:tabs>
          <w:tab w:val="num" w:pos="1789"/>
        </w:tabs>
        <w:ind w:left="1789" w:hanging="360"/>
      </w:pPr>
      <w:rPr>
        <w:rFonts w:cs="Times New Roman"/>
      </w:rPr>
    </w:lvl>
    <w:lvl w:ilvl="2" w:tplc="041F001B" w:tentative="1">
      <w:start w:val="1"/>
      <w:numFmt w:val="lowerRoman"/>
      <w:lvlText w:val="%3."/>
      <w:lvlJc w:val="right"/>
      <w:pPr>
        <w:tabs>
          <w:tab w:val="num" w:pos="2509"/>
        </w:tabs>
        <w:ind w:left="2509" w:hanging="180"/>
      </w:pPr>
      <w:rPr>
        <w:rFonts w:cs="Times New Roman"/>
      </w:rPr>
    </w:lvl>
    <w:lvl w:ilvl="3" w:tplc="041F000F" w:tentative="1">
      <w:start w:val="1"/>
      <w:numFmt w:val="decimal"/>
      <w:lvlText w:val="%4."/>
      <w:lvlJc w:val="left"/>
      <w:pPr>
        <w:tabs>
          <w:tab w:val="num" w:pos="3229"/>
        </w:tabs>
        <w:ind w:left="3229" w:hanging="360"/>
      </w:pPr>
      <w:rPr>
        <w:rFonts w:cs="Times New Roman"/>
      </w:rPr>
    </w:lvl>
    <w:lvl w:ilvl="4" w:tplc="041F0019" w:tentative="1">
      <w:start w:val="1"/>
      <w:numFmt w:val="lowerLetter"/>
      <w:lvlText w:val="%5."/>
      <w:lvlJc w:val="left"/>
      <w:pPr>
        <w:tabs>
          <w:tab w:val="num" w:pos="3949"/>
        </w:tabs>
        <w:ind w:left="3949" w:hanging="360"/>
      </w:pPr>
      <w:rPr>
        <w:rFonts w:cs="Times New Roman"/>
      </w:rPr>
    </w:lvl>
    <w:lvl w:ilvl="5" w:tplc="041F001B" w:tentative="1">
      <w:start w:val="1"/>
      <w:numFmt w:val="lowerRoman"/>
      <w:lvlText w:val="%6."/>
      <w:lvlJc w:val="right"/>
      <w:pPr>
        <w:tabs>
          <w:tab w:val="num" w:pos="4669"/>
        </w:tabs>
        <w:ind w:left="4669" w:hanging="180"/>
      </w:pPr>
      <w:rPr>
        <w:rFonts w:cs="Times New Roman"/>
      </w:rPr>
    </w:lvl>
    <w:lvl w:ilvl="6" w:tplc="041F000F" w:tentative="1">
      <w:start w:val="1"/>
      <w:numFmt w:val="decimal"/>
      <w:lvlText w:val="%7."/>
      <w:lvlJc w:val="left"/>
      <w:pPr>
        <w:tabs>
          <w:tab w:val="num" w:pos="5389"/>
        </w:tabs>
        <w:ind w:left="5389" w:hanging="360"/>
      </w:pPr>
      <w:rPr>
        <w:rFonts w:cs="Times New Roman"/>
      </w:rPr>
    </w:lvl>
    <w:lvl w:ilvl="7" w:tplc="041F0019" w:tentative="1">
      <w:start w:val="1"/>
      <w:numFmt w:val="lowerLetter"/>
      <w:lvlText w:val="%8."/>
      <w:lvlJc w:val="left"/>
      <w:pPr>
        <w:tabs>
          <w:tab w:val="num" w:pos="6109"/>
        </w:tabs>
        <w:ind w:left="6109" w:hanging="360"/>
      </w:pPr>
      <w:rPr>
        <w:rFonts w:cs="Times New Roman"/>
      </w:rPr>
    </w:lvl>
    <w:lvl w:ilvl="8" w:tplc="041F001B" w:tentative="1">
      <w:start w:val="1"/>
      <w:numFmt w:val="lowerRoman"/>
      <w:lvlText w:val="%9."/>
      <w:lvlJc w:val="right"/>
      <w:pPr>
        <w:tabs>
          <w:tab w:val="num" w:pos="6829"/>
        </w:tabs>
        <w:ind w:left="6829" w:hanging="180"/>
      </w:pPr>
      <w:rPr>
        <w:rFonts w:cs="Times New Roman"/>
      </w:rPr>
    </w:lvl>
  </w:abstractNum>
  <w:abstractNum w:abstractNumId="7">
    <w:nsid w:val="5BF63A3E"/>
    <w:multiLevelType w:val="hybridMultilevel"/>
    <w:tmpl w:val="43AA1CD8"/>
    <w:lvl w:ilvl="0" w:tplc="0720C928">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64932241"/>
    <w:multiLevelType w:val="hybridMultilevel"/>
    <w:tmpl w:val="0B8AF0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6E30655A"/>
    <w:multiLevelType w:val="hybridMultilevel"/>
    <w:tmpl w:val="A58C72F2"/>
    <w:lvl w:ilvl="0" w:tplc="1B70DCC8">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7"/>
  </w:num>
  <w:num w:numId="3">
    <w:abstractNumId w:val="2"/>
  </w:num>
  <w:num w:numId="4">
    <w:abstractNumId w:val="1"/>
  </w:num>
  <w:num w:numId="5">
    <w:abstractNumId w:val="6"/>
  </w:num>
  <w:num w:numId="6">
    <w:abstractNumId w:val="4"/>
  </w:num>
  <w:num w:numId="7">
    <w:abstractNumId w:val="8"/>
  </w:num>
  <w:num w:numId="8">
    <w:abstractNumId w:val="5"/>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3D29"/>
    <w:rsid w:val="0001322B"/>
    <w:rsid w:val="00014A76"/>
    <w:rsid w:val="00022814"/>
    <w:rsid w:val="00031757"/>
    <w:rsid w:val="0004012B"/>
    <w:rsid w:val="00061C52"/>
    <w:rsid w:val="000C3A71"/>
    <w:rsid w:val="000D5C3D"/>
    <w:rsid w:val="00100EC9"/>
    <w:rsid w:val="00160758"/>
    <w:rsid w:val="00164961"/>
    <w:rsid w:val="001774F4"/>
    <w:rsid w:val="00213E39"/>
    <w:rsid w:val="00273E2C"/>
    <w:rsid w:val="002F42C6"/>
    <w:rsid w:val="00301911"/>
    <w:rsid w:val="00320184"/>
    <w:rsid w:val="0036088C"/>
    <w:rsid w:val="00391FC8"/>
    <w:rsid w:val="003B154D"/>
    <w:rsid w:val="003F1A32"/>
    <w:rsid w:val="004438D1"/>
    <w:rsid w:val="00470C24"/>
    <w:rsid w:val="00473CD2"/>
    <w:rsid w:val="004A297F"/>
    <w:rsid w:val="004B3810"/>
    <w:rsid w:val="004C327C"/>
    <w:rsid w:val="004D1084"/>
    <w:rsid w:val="004E283C"/>
    <w:rsid w:val="005918D8"/>
    <w:rsid w:val="005B541E"/>
    <w:rsid w:val="00631E70"/>
    <w:rsid w:val="00633444"/>
    <w:rsid w:val="006C4A8F"/>
    <w:rsid w:val="007A5E8C"/>
    <w:rsid w:val="00817947"/>
    <w:rsid w:val="00827A68"/>
    <w:rsid w:val="00853C8A"/>
    <w:rsid w:val="00977248"/>
    <w:rsid w:val="00981EDE"/>
    <w:rsid w:val="009A0EBE"/>
    <w:rsid w:val="009F4BF5"/>
    <w:rsid w:val="00A24668"/>
    <w:rsid w:val="00A4272B"/>
    <w:rsid w:val="00A55C34"/>
    <w:rsid w:val="00A75FFF"/>
    <w:rsid w:val="00B91186"/>
    <w:rsid w:val="00C45823"/>
    <w:rsid w:val="00C6329B"/>
    <w:rsid w:val="00CC262B"/>
    <w:rsid w:val="00D03D29"/>
    <w:rsid w:val="00D45E92"/>
    <w:rsid w:val="00DF05B6"/>
    <w:rsid w:val="00E01B16"/>
    <w:rsid w:val="00E0745D"/>
    <w:rsid w:val="00EB2C2F"/>
    <w:rsid w:val="00ED4B8D"/>
    <w:rsid w:val="00F565A5"/>
    <w:rsid w:val="00FE67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D2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4012B"/>
    <w:pPr>
      <w:spacing w:after="120"/>
    </w:pPr>
  </w:style>
  <w:style w:type="character" w:customStyle="1" w:styleId="BodyTextChar">
    <w:name w:val="Body Text Char"/>
    <w:basedOn w:val="DefaultParagraphFont"/>
    <w:link w:val="BodyText"/>
    <w:uiPriority w:val="99"/>
    <w:locked/>
    <w:rsid w:val="0004012B"/>
    <w:rPr>
      <w:rFonts w:ascii="Times New Roman" w:hAnsi="Times New Roman" w:cs="Times New Roman"/>
      <w:sz w:val="24"/>
      <w:szCs w:val="24"/>
      <w:lang w:eastAsia="tr-TR"/>
    </w:rPr>
  </w:style>
  <w:style w:type="paragraph" w:styleId="ListParagraph">
    <w:name w:val="List Paragraph"/>
    <w:basedOn w:val="Normal"/>
    <w:uiPriority w:val="99"/>
    <w:qFormat/>
    <w:rsid w:val="0036088C"/>
    <w:pPr>
      <w:spacing w:after="200" w:line="276" w:lineRule="auto"/>
      <w:ind w:left="720"/>
      <w:contextualSpacing/>
    </w:pPr>
    <w:rPr>
      <w:rFonts w:ascii="Calibri" w:eastAsia="Calibri" w:hAnsi="Calibri"/>
      <w:sz w:val="22"/>
      <w:szCs w:val="22"/>
      <w:lang w:eastAsia="en-US"/>
    </w:rPr>
  </w:style>
  <w:style w:type="paragraph" w:styleId="Footer">
    <w:name w:val="footer"/>
    <w:basedOn w:val="Normal"/>
    <w:link w:val="FooterChar"/>
    <w:uiPriority w:val="99"/>
    <w:rsid w:val="00213E39"/>
    <w:pPr>
      <w:tabs>
        <w:tab w:val="center" w:pos="4536"/>
        <w:tab w:val="right" w:pos="9072"/>
      </w:tabs>
    </w:pPr>
  </w:style>
  <w:style w:type="character" w:customStyle="1" w:styleId="FooterChar">
    <w:name w:val="Footer Char"/>
    <w:basedOn w:val="DefaultParagraphFont"/>
    <w:link w:val="Footer"/>
    <w:uiPriority w:val="99"/>
    <w:locked/>
    <w:rsid w:val="00213E39"/>
    <w:rPr>
      <w:rFonts w:ascii="Times New Roman" w:hAnsi="Times New Roman" w:cs="Times New Roman"/>
      <w:sz w:val="24"/>
      <w:szCs w:val="24"/>
      <w:lang w:eastAsia="tr-TR"/>
    </w:rPr>
  </w:style>
  <w:style w:type="character" w:styleId="Hyperlink">
    <w:name w:val="Hyperlink"/>
    <w:basedOn w:val="DefaultParagraphFont"/>
    <w:uiPriority w:val="99"/>
    <w:rsid w:val="0081794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5" Type="http://schemas.openxmlformats.org/officeDocument/2006/relationships/image" Target="media/image1.png"/><Relationship Id="rId15"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11</Pages>
  <Words>2404</Words>
  <Characters>13703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9</cp:revision>
  <dcterms:created xsi:type="dcterms:W3CDTF">2011-01-27T18:26:00Z</dcterms:created>
  <dcterms:modified xsi:type="dcterms:W3CDTF">2013-12-17T16:28:00Z</dcterms:modified>
</cp:coreProperties>
</file>