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D41" w:rsidRPr="006B7762" w:rsidRDefault="00992D41" w:rsidP="000C5200">
      <w:pPr>
        <w:spacing w:after="0"/>
        <w:rPr>
          <w:b/>
          <w:bCs/>
          <w:sz w:val="18"/>
          <w:szCs w:val="18"/>
        </w:rPr>
      </w:pPr>
      <w:r w:rsidRPr="006B7762">
        <w:rPr>
          <w:b/>
          <w:bCs/>
          <w:sz w:val="18"/>
          <w:szCs w:val="18"/>
        </w:rPr>
        <w:t xml:space="preserve">HASKÖY ORTA OKULU   </w:t>
      </w:r>
      <w:r>
        <w:rPr>
          <w:b/>
          <w:bCs/>
          <w:sz w:val="18"/>
          <w:szCs w:val="18"/>
        </w:rPr>
        <w:t>7</w:t>
      </w:r>
      <w:r w:rsidRPr="006B7762">
        <w:rPr>
          <w:b/>
          <w:bCs/>
          <w:sz w:val="18"/>
          <w:szCs w:val="18"/>
        </w:rPr>
        <w:t xml:space="preserve">. SINIF </w:t>
      </w:r>
      <w:r>
        <w:rPr>
          <w:b/>
          <w:bCs/>
          <w:sz w:val="18"/>
          <w:szCs w:val="18"/>
        </w:rPr>
        <w:t>MÜZİK</w:t>
      </w:r>
      <w:r w:rsidRPr="006B7762">
        <w:rPr>
          <w:b/>
          <w:bCs/>
          <w:sz w:val="18"/>
          <w:szCs w:val="18"/>
        </w:rPr>
        <w:t xml:space="preserve"> DERSİ PERFORMANS GÖREVİ</w:t>
      </w:r>
    </w:p>
    <w:p w:rsidR="00992D41" w:rsidRPr="006B7762" w:rsidRDefault="00992D41" w:rsidP="000C5200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KORO VE KORO TURLERI HAKKINDA ARASTIRMA YAPARAK GRUP HALINDE BIR SARKI SESLENDIRMEK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YAPILACAK ÇALIŞMALAR:</w:t>
      </w:r>
    </w:p>
    <w:p w:rsidR="00992D41" w:rsidRPr="006B7762" w:rsidRDefault="00992D4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A-Çalışmalarınızı nasıl yapacağınızı planlayınız.</w:t>
      </w:r>
    </w:p>
    <w:p w:rsidR="00992D41" w:rsidRDefault="00992D4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B-</w:t>
      </w:r>
      <w:r>
        <w:rPr>
          <w:sz w:val="18"/>
          <w:szCs w:val="18"/>
        </w:rPr>
        <w:t>Koro ve koro türleri</w:t>
      </w:r>
      <w:r w:rsidRPr="006B7762">
        <w:rPr>
          <w:sz w:val="18"/>
          <w:szCs w:val="18"/>
        </w:rPr>
        <w:t xml:space="preserve"> araştırma yapıp görsel malzeme araştırınız.</w:t>
      </w:r>
    </w:p>
    <w:p w:rsidR="00992D41" w:rsidRPr="006B7762" w:rsidRDefault="00992D41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C</w:t>
      </w:r>
      <w:r w:rsidRPr="006B7762">
        <w:rPr>
          <w:sz w:val="18"/>
          <w:szCs w:val="18"/>
        </w:rPr>
        <w:t>-Çalışmanız için aile bireyleri, kitaplar, gazete haberleri, internet vb. kaynaklardan yararlanabilirsiniz</w:t>
      </w:r>
    </w:p>
    <w:p w:rsidR="00992D41" w:rsidRPr="006B7762" w:rsidRDefault="00992D41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D</w:t>
      </w:r>
      <w:r w:rsidRPr="006B7762">
        <w:rPr>
          <w:sz w:val="18"/>
          <w:szCs w:val="18"/>
        </w:rPr>
        <w:t>-Türkçeyi doğru ve düzgün kullanınız</w:t>
      </w:r>
    </w:p>
    <w:p w:rsidR="00992D41" w:rsidRPr="006B7762" w:rsidRDefault="00992D41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E</w:t>
      </w:r>
      <w:r w:rsidRPr="006B7762">
        <w:rPr>
          <w:sz w:val="18"/>
          <w:szCs w:val="18"/>
        </w:rPr>
        <w:t>-Arkadaşlarınızla fikir alışverişinde bulununuz.</w:t>
      </w:r>
    </w:p>
    <w:p w:rsidR="00992D41" w:rsidRPr="006B7762" w:rsidRDefault="00992D41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F</w:t>
      </w:r>
      <w:r w:rsidRPr="006B7762">
        <w:rPr>
          <w:sz w:val="18"/>
          <w:szCs w:val="18"/>
        </w:rPr>
        <w:t>-Çalışmanız puanlama anahtarına göre derecelendirileceğinden puanlama anahtarını inceleyiniz.</w:t>
      </w:r>
    </w:p>
    <w:p w:rsidR="00992D41" w:rsidRPr="006B7762" w:rsidRDefault="00992D41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G</w:t>
      </w:r>
      <w:r w:rsidRPr="006B7762">
        <w:rPr>
          <w:sz w:val="18"/>
          <w:szCs w:val="18"/>
        </w:rPr>
        <w:t>-Çalışma sonunda faydalandığınız kaynakları belirtiniz</w:t>
      </w:r>
    </w:p>
    <w:p w:rsidR="00992D41" w:rsidRDefault="00992D41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H</w:t>
      </w:r>
      <w:r w:rsidRPr="006B7762">
        <w:rPr>
          <w:sz w:val="18"/>
          <w:szCs w:val="18"/>
        </w:rPr>
        <w:t>-Öğretmenle iletişim halinde olun</w:t>
      </w:r>
    </w:p>
    <w:p w:rsidR="00992D41" w:rsidRPr="006B7762" w:rsidRDefault="00992D41" w:rsidP="000C5200">
      <w:pPr>
        <w:spacing w:after="0"/>
        <w:rPr>
          <w:sz w:val="18"/>
          <w:szCs w:val="18"/>
        </w:rPr>
      </w:pPr>
      <w:r>
        <w:rPr>
          <w:sz w:val="18"/>
          <w:szCs w:val="18"/>
        </w:rPr>
        <w:t>I</w:t>
      </w:r>
      <w:r w:rsidRPr="00DD58F8">
        <w:rPr>
          <w:sz w:val="18"/>
          <w:szCs w:val="18"/>
        </w:rPr>
        <w:t>-Ödevinizi dosya halinde zamanında teslim ediniz</w:t>
      </w:r>
    </w:p>
    <w:p w:rsidR="00992D41" w:rsidRDefault="00992D41" w:rsidP="000C5200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BEKLENEN PERFORMANSLAR</w:t>
      </w:r>
      <w:r w:rsidRPr="006B7762">
        <w:rPr>
          <w:b/>
          <w:sz w:val="18"/>
          <w:szCs w:val="18"/>
        </w:rPr>
        <w:t xml:space="preserve"> :</w:t>
      </w:r>
      <w:r>
        <w:rPr>
          <w:b/>
          <w:sz w:val="18"/>
          <w:szCs w:val="18"/>
        </w:rPr>
        <w:t>araştırma –inceleme yapmak</w:t>
      </w:r>
    </w:p>
    <w:p w:rsidR="00992D41" w:rsidRDefault="00992D41" w:rsidP="000C5200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KAZANIM:Grup halinde sarkı seslendirme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Koro ve koro türlerin öğrenme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                                                             DEĞERLENDİRME ÖLÇEĞİ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ÖĞRETMEN İLE İLETİŞİM KURULMUŞ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4 defa ve fazlası                                                                        (15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defa                                                                                       (10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1 defa                                                                                           (7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ÇALIŞMALAR NOT EDİLMİŞ PLANLANMIŞ 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-Hergün                                                                                                         (15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gün                                                                                           (10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-hafrtada 1 gün                                                                                             (7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KAPAK HAZIRLANMIŞ</w:t>
      </w:r>
    </w:p>
    <w:p w:rsidR="00992D41" w:rsidRPr="006B7762" w:rsidRDefault="00992D4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-okulun adı                                                                                                     (1 puan)</w:t>
      </w:r>
    </w:p>
    <w:p w:rsidR="00992D41" w:rsidRPr="006B7762" w:rsidRDefault="00992D4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-ders adı                                                                                                          (1 puan)</w:t>
      </w:r>
    </w:p>
    <w:p w:rsidR="00992D41" w:rsidRPr="006B7762" w:rsidRDefault="00992D4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-öğretmen adı                                                                                                (1 puan)</w:t>
      </w:r>
    </w:p>
    <w:p w:rsidR="00992D41" w:rsidRPr="006B7762" w:rsidRDefault="00992D4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-Öğrencinin adı-soyadı-sınıfı-numarası                                                    (1 puan)</w:t>
      </w:r>
    </w:p>
    <w:p w:rsidR="00992D41" w:rsidRPr="006B7762" w:rsidRDefault="00992D4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-ödev konusu                                                                                                  (1 puan)</w:t>
      </w:r>
    </w:p>
    <w:p w:rsidR="00992D41" w:rsidRPr="006B7762" w:rsidRDefault="00992D4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resim ile konu ilişkisi                                                                                  (1 puan)</w:t>
      </w:r>
    </w:p>
    <w:p w:rsidR="00992D41" w:rsidRPr="006B7762" w:rsidRDefault="00992D4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kendisi yapmış                                                                                             (4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BİLGİLER GÖRSELLERLE BERABER VERİLMİŞ                                            (10 puan)</w:t>
      </w:r>
    </w:p>
    <w:p w:rsidR="00992D41" w:rsidRPr="006B7762" w:rsidRDefault="00992D4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992D41" w:rsidRPr="006B7762" w:rsidRDefault="00992D4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TÜRKÇE DOĞRU VE DÜZGÜN KULLANILMIŞ                                             (10 puan)</w:t>
      </w:r>
    </w:p>
    <w:p w:rsidR="00992D41" w:rsidRPr="006B7762" w:rsidRDefault="00992D4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992D41" w:rsidRPr="006B7762" w:rsidRDefault="00992D4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ÖDEV ZAMANINDA TESLİM EDİLMİŞ                                                          (10 puan)</w:t>
      </w:r>
    </w:p>
    <w:p w:rsidR="00992D41" w:rsidRPr="006B7762" w:rsidRDefault="00992D4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gün sonra                                                                                                      (7 puan)</w:t>
      </w:r>
    </w:p>
    <w:p w:rsidR="00992D41" w:rsidRPr="006B7762" w:rsidRDefault="00992D4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gün sonra                                                                                                      (5 puan)</w:t>
      </w:r>
    </w:p>
    <w:p w:rsidR="00992D41" w:rsidRPr="001C640A" w:rsidRDefault="00992D41" w:rsidP="001C640A">
      <w:pPr>
        <w:spacing w:after="0"/>
        <w:rPr>
          <w:b/>
          <w:sz w:val="18"/>
          <w:szCs w:val="18"/>
        </w:rPr>
      </w:pPr>
      <w:r w:rsidRPr="001C640A">
        <w:rPr>
          <w:b/>
          <w:sz w:val="18"/>
          <w:szCs w:val="18"/>
        </w:rPr>
        <w:t>YAZI GUZELLİĞİ,DUZEN VE TEMİZLİK</w:t>
      </w:r>
    </w:p>
    <w:p w:rsidR="00992D41" w:rsidRPr="001C640A" w:rsidRDefault="00992D41" w:rsidP="001C640A">
      <w:pPr>
        <w:spacing w:after="0"/>
        <w:rPr>
          <w:b/>
          <w:sz w:val="18"/>
          <w:szCs w:val="18"/>
        </w:rPr>
      </w:pPr>
      <w:r w:rsidRPr="001C640A">
        <w:rPr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992D41" w:rsidRPr="001C640A" w:rsidRDefault="00992D41" w:rsidP="001C640A">
      <w:pPr>
        <w:spacing w:after="0"/>
        <w:rPr>
          <w:b/>
          <w:sz w:val="18"/>
          <w:szCs w:val="18"/>
        </w:rPr>
      </w:pPr>
      <w:r w:rsidRPr="001C640A">
        <w:rPr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992D41" w:rsidRPr="001C640A" w:rsidRDefault="00992D41" w:rsidP="001C640A">
      <w:pPr>
        <w:spacing w:after="0"/>
        <w:rPr>
          <w:b/>
          <w:sz w:val="18"/>
          <w:szCs w:val="18"/>
        </w:rPr>
      </w:pPr>
      <w:r w:rsidRPr="001C640A">
        <w:rPr>
          <w:b/>
          <w:sz w:val="18"/>
          <w:szCs w:val="18"/>
        </w:rPr>
        <w:t>SESLENDİRME</w:t>
      </w:r>
    </w:p>
    <w:p w:rsidR="00992D41" w:rsidRPr="001C640A" w:rsidRDefault="00992D41" w:rsidP="001C640A">
      <w:pPr>
        <w:spacing w:after="0"/>
        <w:rPr>
          <w:b/>
          <w:sz w:val="18"/>
          <w:szCs w:val="18"/>
        </w:rPr>
      </w:pPr>
      <w:r w:rsidRPr="001C640A">
        <w:rPr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992D41" w:rsidRPr="001C640A" w:rsidRDefault="00992D41" w:rsidP="001C640A">
      <w:pPr>
        <w:spacing w:after="0"/>
        <w:rPr>
          <w:b/>
          <w:sz w:val="18"/>
          <w:szCs w:val="18"/>
        </w:rPr>
      </w:pPr>
      <w:r w:rsidRPr="001C640A">
        <w:rPr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992D41" w:rsidRDefault="00992D41" w:rsidP="000C5200">
      <w:pPr>
        <w:spacing w:after="0"/>
        <w:rPr>
          <w:b/>
          <w:sz w:val="18"/>
          <w:szCs w:val="18"/>
        </w:rPr>
      </w:pP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DEĞİŞİK KAYNAKLARDAN YARARLANILMIŞ KAYNAKÇA BELİRTİLMİŞ    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-5 kaynak ve üzeri                                                                                              (10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-3-4 kaynak                                                                                                            (7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-1-2 kaynak                                                                                                            (5 puan)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</w:t>
      </w:r>
    </w:p>
    <w:p w:rsidR="00992D41" w:rsidRPr="006B7762" w:rsidRDefault="00992D41" w:rsidP="000C5200">
      <w:pPr>
        <w:spacing w:after="0"/>
        <w:rPr>
          <w:b/>
          <w:sz w:val="18"/>
          <w:szCs w:val="18"/>
        </w:rPr>
      </w:pPr>
      <w:hyperlink r:id="rId4" w:history="1">
        <w:r w:rsidRPr="00A24F82">
          <w:rPr>
            <w:rStyle w:val="Hyperlink"/>
          </w:rPr>
          <w:t>http://www.sorubak.com</w:t>
        </w:r>
      </w:hyperlink>
      <w:r>
        <w:t xml:space="preserve"> </w:t>
      </w:r>
    </w:p>
    <w:sectPr w:rsidR="00992D41" w:rsidRPr="006B7762" w:rsidSect="00A77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0A8"/>
    <w:rsid w:val="0000431D"/>
    <w:rsid w:val="000846DC"/>
    <w:rsid w:val="000910A8"/>
    <w:rsid w:val="00093777"/>
    <w:rsid w:val="000C5200"/>
    <w:rsid w:val="0018053B"/>
    <w:rsid w:val="001A2BEF"/>
    <w:rsid w:val="001C640A"/>
    <w:rsid w:val="002B0A12"/>
    <w:rsid w:val="00316A9D"/>
    <w:rsid w:val="003853C7"/>
    <w:rsid w:val="0053585D"/>
    <w:rsid w:val="006B7762"/>
    <w:rsid w:val="008A3A5E"/>
    <w:rsid w:val="008B0A3C"/>
    <w:rsid w:val="008C6027"/>
    <w:rsid w:val="00992D41"/>
    <w:rsid w:val="00A067A1"/>
    <w:rsid w:val="00A24F82"/>
    <w:rsid w:val="00A450AF"/>
    <w:rsid w:val="00A736EC"/>
    <w:rsid w:val="00A77382"/>
    <w:rsid w:val="00AC0935"/>
    <w:rsid w:val="00B108FE"/>
    <w:rsid w:val="00B31CB7"/>
    <w:rsid w:val="00C34843"/>
    <w:rsid w:val="00C4359D"/>
    <w:rsid w:val="00CF3E5B"/>
    <w:rsid w:val="00D71CD2"/>
    <w:rsid w:val="00DD58F8"/>
    <w:rsid w:val="00E9363D"/>
    <w:rsid w:val="00F1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3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067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5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1</Pages>
  <Words>690</Words>
  <Characters>3933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zagato</dc:creator>
  <cp:keywords/>
  <dc:description/>
  <cp:lastModifiedBy>edanur</cp:lastModifiedBy>
  <cp:revision>36</cp:revision>
  <dcterms:created xsi:type="dcterms:W3CDTF">2013-02-17T10:08:00Z</dcterms:created>
  <dcterms:modified xsi:type="dcterms:W3CDTF">2013-12-25T19:47:00Z</dcterms:modified>
</cp:coreProperties>
</file>