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89E" w:rsidRPr="00761419" w:rsidRDefault="000E389E" w:rsidP="009B29E8">
      <w:pPr>
        <w:spacing w:before="120" w:after="120" w:line="240" w:lineRule="auto"/>
        <w:ind w:right="1"/>
        <w:contextualSpacing/>
        <w:jc w:val="center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3.4pt;margin-top:-24.75pt;width:137.4pt;height:41.6pt;z-index:251659264">
            <v:textbox>
              <w:txbxContent>
                <w:p w:rsidR="000E389E" w:rsidRPr="004D68EF" w:rsidRDefault="000E389E" w:rsidP="009B29E8">
                  <w:pPr>
                    <w:spacing w:before="120" w:after="12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Adı/</w:t>
                  </w:r>
                  <w:r w:rsidRPr="004D68EF">
                    <w:rPr>
                      <w:sz w:val="18"/>
                      <w:szCs w:val="18"/>
                    </w:rPr>
                    <w:t>Soyadı</w:t>
                  </w:r>
                  <w:r>
                    <w:rPr>
                      <w:sz w:val="18"/>
                      <w:szCs w:val="18"/>
                    </w:rPr>
                    <w:t>:</w:t>
                  </w:r>
                </w:p>
                <w:p w:rsidR="000E389E" w:rsidRPr="004D68EF" w:rsidRDefault="000E389E" w:rsidP="009B29E8">
                  <w:pPr>
                    <w:spacing w:before="120" w:after="120" w:line="240" w:lineRule="auto"/>
                    <w:rPr>
                      <w:sz w:val="18"/>
                      <w:szCs w:val="18"/>
                    </w:rPr>
                  </w:pPr>
                  <w:r w:rsidRPr="004D68EF">
                    <w:rPr>
                      <w:sz w:val="18"/>
                      <w:szCs w:val="18"/>
                    </w:rPr>
                    <w:t>Sını/ no:</w:t>
                  </w:r>
                </w:p>
                <w:p w:rsidR="000E389E" w:rsidRDefault="000E389E"/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439.9pt;margin-top:-58.1pt;width:74.25pt;height:75.75pt;z-index:251655168;visibility:visible">
            <v:imagedata r:id="rId7" o:title=""/>
            <w10:wrap type="square"/>
          </v:shape>
        </w:pict>
      </w:r>
      <w:r>
        <w:rPr>
          <w:rFonts w:ascii="Comic Sans MS" w:hAnsi="Comic Sans MS"/>
          <w:sz w:val="20"/>
          <w:szCs w:val="20"/>
        </w:rPr>
        <w:t xml:space="preserve">                      2013-2014 </w:t>
      </w:r>
      <w:r w:rsidRPr="00761419">
        <w:rPr>
          <w:rFonts w:ascii="Comic Sans MS" w:hAnsi="Comic Sans MS"/>
          <w:sz w:val="20"/>
          <w:szCs w:val="20"/>
        </w:rPr>
        <w:t xml:space="preserve"> EĞİTİM ÖĞRETİM YILI</w:t>
      </w:r>
    </w:p>
    <w:p w:rsidR="000E389E" w:rsidRDefault="000E389E" w:rsidP="009B29E8">
      <w:pPr>
        <w:spacing w:before="120" w:after="120"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</w:t>
      </w:r>
      <w:r w:rsidRPr="00761419">
        <w:rPr>
          <w:rFonts w:ascii="Comic Sans MS" w:hAnsi="Comic Sans MS"/>
          <w:sz w:val="20"/>
          <w:szCs w:val="20"/>
        </w:rPr>
        <w:t xml:space="preserve">YAVUZLAR </w:t>
      </w:r>
      <w:r>
        <w:rPr>
          <w:rFonts w:ascii="Comic Sans MS" w:hAnsi="Comic Sans MS"/>
          <w:sz w:val="20"/>
          <w:szCs w:val="20"/>
        </w:rPr>
        <w:t>ORTA</w:t>
      </w:r>
      <w:r w:rsidRPr="00761419">
        <w:rPr>
          <w:rFonts w:ascii="Comic Sans MS" w:hAnsi="Comic Sans MS"/>
          <w:sz w:val="20"/>
          <w:szCs w:val="20"/>
        </w:rPr>
        <w:t>OKULU DİN KÜLTÜRÜ VE AHLAK BİLGİSİ DERSİ</w:t>
      </w:r>
    </w:p>
    <w:p w:rsidR="000E389E" w:rsidRPr="00761419" w:rsidRDefault="000E389E" w:rsidP="009B29E8">
      <w:pPr>
        <w:spacing w:before="120" w:after="120"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</w:t>
      </w:r>
      <w:r w:rsidRPr="00761419">
        <w:rPr>
          <w:rFonts w:ascii="Comic Sans MS" w:hAnsi="Comic Sans MS"/>
          <w:sz w:val="20"/>
          <w:szCs w:val="20"/>
        </w:rPr>
        <w:t xml:space="preserve"> 7. SINIF</w:t>
      </w:r>
      <w:r w:rsidRPr="009B29E8">
        <w:rPr>
          <w:rFonts w:ascii="Comic Sans MS" w:hAnsi="Comic Sans MS"/>
          <w:sz w:val="20"/>
          <w:szCs w:val="20"/>
        </w:rPr>
        <w:t xml:space="preserve"> </w:t>
      </w:r>
      <w:r w:rsidRPr="00761419">
        <w:rPr>
          <w:rFonts w:ascii="Comic Sans MS" w:hAnsi="Comic Sans MS"/>
          <w:sz w:val="20"/>
          <w:szCs w:val="20"/>
          <w:u w:val="single"/>
        </w:rPr>
        <w:t>II. DÖNEM</w:t>
      </w:r>
      <w:r w:rsidRPr="00761419">
        <w:rPr>
          <w:rFonts w:ascii="Comic Sans MS" w:hAnsi="Comic Sans MS"/>
          <w:sz w:val="20"/>
          <w:szCs w:val="20"/>
        </w:rPr>
        <w:t xml:space="preserve"> </w:t>
      </w:r>
      <w:r w:rsidRPr="00761419">
        <w:rPr>
          <w:rFonts w:ascii="Comic Sans MS" w:hAnsi="Comic Sans MS"/>
          <w:sz w:val="20"/>
          <w:szCs w:val="20"/>
          <w:u w:val="single"/>
        </w:rPr>
        <w:t>I.SINAVI</w:t>
      </w:r>
    </w:p>
    <w:p w:rsidR="000E389E" w:rsidRPr="00761419" w:rsidRDefault="000E389E" w:rsidP="00E262C4">
      <w:pPr>
        <w:tabs>
          <w:tab w:val="left" w:pos="1418"/>
        </w:tabs>
        <w:spacing w:after="120" w:line="240" w:lineRule="auto"/>
        <w:rPr>
          <w:rFonts w:ascii="Comic Sans MS" w:hAnsi="Comic Sans MS"/>
          <w:sz w:val="20"/>
          <w:szCs w:val="20"/>
        </w:rPr>
      </w:pPr>
    </w:p>
    <w:p w:rsidR="000E389E" w:rsidRPr="00761419" w:rsidRDefault="000E389E" w:rsidP="00E262C4">
      <w:pPr>
        <w:tabs>
          <w:tab w:val="left" w:pos="1418"/>
        </w:tabs>
        <w:spacing w:after="120" w:line="240" w:lineRule="auto"/>
        <w:rPr>
          <w:rFonts w:ascii="Comic Sans MS" w:hAnsi="Comic Sans MS"/>
          <w:sz w:val="20"/>
          <w:szCs w:val="20"/>
        </w:rPr>
        <w:sectPr w:rsidR="000E389E" w:rsidRPr="00761419" w:rsidSect="009B29E8">
          <w:pgSz w:w="11906" w:h="16838"/>
          <w:pgMar w:top="720" w:right="720" w:bottom="720" w:left="720" w:header="420" w:footer="708" w:gutter="0"/>
          <w:cols w:space="708"/>
          <w:docGrid w:linePitch="360"/>
        </w:sectPr>
      </w:pPr>
    </w:p>
    <w:p w:rsidR="000E389E" w:rsidRPr="00761419" w:rsidRDefault="000E389E" w:rsidP="00E262C4">
      <w:p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7" o:spid="_x0000_s1028" type="#_x0000_t75" style="position:absolute;left:0;text-align:left;margin-left:-61.1pt;margin-top:5.55pt;width:109.5pt;height:1in;z-index:-251660288;visibility:visible">
            <v:imagedata r:id="rId8" o:title=""/>
            <w10:wrap type="square"/>
          </v:shape>
        </w:pict>
      </w:r>
      <w:r w:rsidRPr="00493A3D">
        <w:rPr>
          <w:rFonts w:ascii="Comic Sans MS" w:hAnsi="Comic Sans MS"/>
          <w:b/>
          <w:sz w:val="20"/>
          <w:szCs w:val="20"/>
          <w:lang w:eastAsia="tr-TR"/>
        </w:rPr>
        <w:t>1-</w:t>
      </w:r>
      <w:r w:rsidRPr="00761419">
        <w:rPr>
          <w:rFonts w:ascii="Comic Sans MS" w:hAnsi="Comic Sans MS"/>
          <w:sz w:val="20"/>
          <w:szCs w:val="20"/>
          <w:lang w:eastAsia="tr-TR"/>
        </w:rPr>
        <w:t>Ramazan ayında oruçlu iken maç yapan Tsubasa unutarak şi</w:t>
      </w:r>
      <w:r>
        <w:rPr>
          <w:rFonts w:ascii="Comic Sans MS" w:hAnsi="Comic Sans MS"/>
          <w:sz w:val="20"/>
          <w:szCs w:val="20"/>
          <w:lang w:eastAsia="tr-TR"/>
        </w:rPr>
        <w:t>şedeki suyu içmişti. Bu sırada M</w:t>
      </w:r>
      <w:r w:rsidRPr="00761419">
        <w:rPr>
          <w:rFonts w:ascii="Comic Sans MS" w:hAnsi="Comic Sans MS"/>
          <w:sz w:val="20"/>
          <w:szCs w:val="20"/>
          <w:lang w:eastAsia="tr-TR"/>
        </w:rPr>
        <w:t>urat ise maçı kaybetmelerine kızdığından karşı takıma küfür ederek yorgun bir şekilde sahadan ayrıldılar. Tsubasa</w:t>
      </w:r>
      <w:r>
        <w:rPr>
          <w:rFonts w:ascii="Comic Sans MS" w:hAnsi="Comic Sans MS"/>
          <w:sz w:val="20"/>
          <w:szCs w:val="20"/>
          <w:lang w:eastAsia="tr-TR"/>
        </w:rPr>
        <w:t xml:space="preserve"> ve M</w:t>
      </w:r>
      <w:r w:rsidRPr="00761419">
        <w:rPr>
          <w:rFonts w:ascii="Comic Sans MS" w:hAnsi="Comic Sans MS"/>
          <w:sz w:val="20"/>
          <w:szCs w:val="20"/>
          <w:lang w:eastAsia="tr-TR"/>
        </w:rPr>
        <w:t xml:space="preserve">urat eve vardıklarında öğle saatlerinde kısa bir uyku çekmişlerdi. </w:t>
      </w:r>
    </w:p>
    <w:p w:rsidR="000E389E" w:rsidRPr="00761419" w:rsidRDefault="000E389E" w:rsidP="00E262C4">
      <w:pPr>
        <w:tabs>
          <w:tab w:val="left" w:pos="1418"/>
        </w:tabs>
        <w:spacing w:after="120" w:line="240" w:lineRule="auto"/>
        <w:jc w:val="both"/>
        <w:rPr>
          <w:rFonts w:ascii="Comic Sans MS" w:hAnsi="Comic Sans MS"/>
          <w:b/>
          <w:sz w:val="20"/>
          <w:szCs w:val="20"/>
          <w:lang w:eastAsia="tr-TR"/>
        </w:rPr>
      </w:pPr>
      <w:r w:rsidRPr="00761419">
        <w:rPr>
          <w:rFonts w:ascii="Comic Sans MS" w:hAnsi="Comic Sans MS"/>
          <w:b/>
          <w:sz w:val="20"/>
          <w:szCs w:val="20"/>
          <w:lang w:eastAsia="tr-TR"/>
        </w:rPr>
        <w:t>Tsubasa ve Murat’ın davranışlarından hangisi orucu tehlikeye düşüren bozmaya yakın bir davranıştır?</w:t>
      </w:r>
    </w:p>
    <w:p w:rsidR="000E389E" w:rsidRPr="00761419" w:rsidRDefault="000E389E" w:rsidP="00BD6F71">
      <w:pPr>
        <w:pStyle w:val="ListParagraph"/>
        <w:numPr>
          <w:ilvl w:val="0"/>
          <w:numId w:val="7"/>
        </w:num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761419">
        <w:rPr>
          <w:rFonts w:ascii="Comic Sans MS" w:hAnsi="Comic Sans MS"/>
          <w:sz w:val="20"/>
          <w:szCs w:val="20"/>
          <w:lang w:eastAsia="tr-TR"/>
        </w:rPr>
        <w:t>Tsubasa</w:t>
      </w:r>
      <w:r>
        <w:rPr>
          <w:rFonts w:ascii="Comic Sans MS" w:hAnsi="Comic Sans MS"/>
          <w:sz w:val="20"/>
          <w:szCs w:val="20"/>
          <w:lang w:eastAsia="tr-TR"/>
        </w:rPr>
        <w:t>’nın</w:t>
      </w:r>
      <w:r w:rsidRPr="00761419">
        <w:rPr>
          <w:rFonts w:ascii="Comic Sans MS" w:hAnsi="Comic Sans MS"/>
          <w:sz w:val="20"/>
          <w:szCs w:val="20"/>
          <w:lang w:eastAsia="tr-TR"/>
        </w:rPr>
        <w:t xml:space="preserve"> unutarak su içmesi</w:t>
      </w:r>
    </w:p>
    <w:p w:rsidR="000E389E" w:rsidRPr="00761419" w:rsidRDefault="000E389E" w:rsidP="00BD6F71">
      <w:pPr>
        <w:pStyle w:val="ListParagraph"/>
        <w:numPr>
          <w:ilvl w:val="0"/>
          <w:numId w:val="7"/>
        </w:num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761419">
        <w:rPr>
          <w:rFonts w:ascii="Comic Sans MS" w:hAnsi="Comic Sans MS"/>
          <w:sz w:val="20"/>
          <w:szCs w:val="20"/>
          <w:lang w:eastAsia="tr-TR"/>
        </w:rPr>
        <w:t>Öğle saatinde kısa bir uyku uyumaları</w:t>
      </w:r>
    </w:p>
    <w:p w:rsidR="000E389E" w:rsidRPr="00761419" w:rsidRDefault="000E389E" w:rsidP="00BD6F71">
      <w:pPr>
        <w:pStyle w:val="ListParagraph"/>
        <w:numPr>
          <w:ilvl w:val="0"/>
          <w:numId w:val="7"/>
        </w:num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761419">
        <w:rPr>
          <w:rFonts w:ascii="Comic Sans MS" w:hAnsi="Comic Sans MS"/>
          <w:sz w:val="20"/>
          <w:szCs w:val="20"/>
          <w:lang w:eastAsia="tr-TR"/>
        </w:rPr>
        <w:t>Oruçlu iken maç yapmaları</w:t>
      </w:r>
    </w:p>
    <w:p w:rsidR="000E389E" w:rsidRPr="00761419" w:rsidRDefault="000E389E" w:rsidP="00BD6F71">
      <w:pPr>
        <w:pStyle w:val="ListParagraph"/>
        <w:numPr>
          <w:ilvl w:val="0"/>
          <w:numId w:val="7"/>
        </w:num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761419">
        <w:rPr>
          <w:rFonts w:ascii="Comic Sans MS" w:hAnsi="Comic Sans MS"/>
          <w:sz w:val="20"/>
          <w:szCs w:val="20"/>
          <w:lang w:eastAsia="tr-TR"/>
        </w:rPr>
        <w:t>Maçı kaybettiklerinde Murat’ın oruçlu iken küfür etmesi</w:t>
      </w:r>
    </w:p>
    <w:p w:rsidR="000E389E" w:rsidRPr="00761419" w:rsidRDefault="000E389E" w:rsidP="00E262C4">
      <w:p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</w:p>
    <w:p w:rsidR="000E389E" w:rsidRPr="00761419" w:rsidRDefault="000E389E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2-</w:t>
      </w:r>
      <w:r w:rsidRPr="00761419">
        <w:rPr>
          <w:rFonts w:ascii="Comic Sans MS" w:hAnsi="Comic Sans MS"/>
          <w:sz w:val="20"/>
          <w:szCs w:val="20"/>
        </w:rPr>
        <w:t>Aşağıda verilen kavramlardan hangisi Alevilik ile ilgili değildir?</w:t>
      </w:r>
    </w:p>
    <w:p w:rsidR="000E389E" w:rsidRPr="00761419" w:rsidRDefault="000E389E" w:rsidP="006875D9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 xml:space="preserve">Sema             </w:t>
      </w:r>
      <w:r>
        <w:rPr>
          <w:rFonts w:ascii="Comic Sans MS" w:hAnsi="Comic Sans MS"/>
          <w:sz w:val="20"/>
          <w:szCs w:val="20"/>
        </w:rPr>
        <w:t xml:space="preserve">       c) S</w:t>
      </w:r>
      <w:r w:rsidRPr="00761419">
        <w:rPr>
          <w:rFonts w:ascii="Comic Sans MS" w:hAnsi="Comic Sans MS"/>
          <w:sz w:val="20"/>
          <w:szCs w:val="20"/>
        </w:rPr>
        <w:t>emah</w:t>
      </w:r>
    </w:p>
    <w:p w:rsidR="000E389E" w:rsidRPr="00761419" w:rsidRDefault="000E389E" w:rsidP="006875D9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 xml:space="preserve">Musahiplik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761419">
        <w:rPr>
          <w:rFonts w:ascii="Comic Sans MS" w:hAnsi="Comic Sans MS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>) R</w:t>
      </w:r>
      <w:r w:rsidRPr="00761419">
        <w:rPr>
          <w:rFonts w:ascii="Comic Sans MS" w:hAnsi="Comic Sans MS"/>
          <w:sz w:val="20"/>
          <w:szCs w:val="20"/>
        </w:rPr>
        <w:t>azılık</w:t>
      </w:r>
    </w:p>
    <w:p w:rsidR="000E389E" w:rsidRPr="00761419" w:rsidRDefault="000E389E" w:rsidP="006875D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3-</w:t>
      </w:r>
      <w:r>
        <w:rPr>
          <w:rFonts w:ascii="Comic Sans MS" w:hAnsi="Comic Sans MS"/>
          <w:sz w:val="20"/>
          <w:szCs w:val="20"/>
        </w:rPr>
        <w:t>F</w:t>
      </w:r>
      <w:r w:rsidRPr="00761419">
        <w:rPr>
          <w:rFonts w:ascii="Comic Sans MS" w:hAnsi="Comic Sans MS"/>
          <w:sz w:val="20"/>
          <w:szCs w:val="20"/>
        </w:rPr>
        <w:t xml:space="preserve">urkan suresi 7 ve 8. </w:t>
      </w:r>
      <w:r>
        <w:rPr>
          <w:rFonts w:ascii="Comic Sans MS" w:hAnsi="Comic Sans MS"/>
          <w:sz w:val="20"/>
          <w:szCs w:val="20"/>
        </w:rPr>
        <w:t>a</w:t>
      </w:r>
      <w:r w:rsidRPr="00761419">
        <w:rPr>
          <w:rFonts w:ascii="Comic Sans MS" w:hAnsi="Comic Sans MS"/>
          <w:sz w:val="20"/>
          <w:szCs w:val="20"/>
        </w:rPr>
        <w:t>yetlerde yüce Allah</w:t>
      </w:r>
      <w:r>
        <w:rPr>
          <w:rFonts w:ascii="Comic Sans MS" w:hAnsi="Comic Sans MS"/>
          <w:sz w:val="20"/>
          <w:szCs w:val="20"/>
        </w:rPr>
        <w:t>(cc)</w:t>
      </w:r>
      <w:r w:rsidRPr="00761419">
        <w:rPr>
          <w:rFonts w:ascii="Comic Sans MS" w:hAnsi="Comic Sans MS"/>
          <w:sz w:val="20"/>
          <w:szCs w:val="20"/>
        </w:rPr>
        <w:t xml:space="preserve"> müşriklerin şikâyetini şöyle anlatır” …</w:t>
      </w:r>
      <w:r>
        <w:rPr>
          <w:rFonts w:ascii="Comic Sans MS" w:hAnsi="Comic Sans MS"/>
          <w:sz w:val="20"/>
          <w:szCs w:val="20"/>
        </w:rPr>
        <w:t xml:space="preserve"> B</w:t>
      </w:r>
      <w:r w:rsidRPr="00761419">
        <w:rPr>
          <w:rFonts w:ascii="Comic Sans MS" w:hAnsi="Comic Sans MS"/>
          <w:sz w:val="20"/>
          <w:szCs w:val="20"/>
        </w:rPr>
        <w:t>u ne biçim peygamber, b</w:t>
      </w:r>
      <w:r>
        <w:rPr>
          <w:rFonts w:ascii="Comic Sans MS" w:hAnsi="Comic Sans MS"/>
          <w:sz w:val="20"/>
          <w:szCs w:val="20"/>
        </w:rPr>
        <w:t>i</w:t>
      </w:r>
      <w:r w:rsidRPr="00761419">
        <w:rPr>
          <w:rFonts w:ascii="Comic Sans MS" w:hAnsi="Comic Sans MS"/>
          <w:sz w:val="20"/>
          <w:szCs w:val="20"/>
        </w:rPr>
        <w:t>zim gibi yemek yi</w:t>
      </w:r>
      <w:r>
        <w:rPr>
          <w:rFonts w:ascii="Comic Sans MS" w:hAnsi="Comic Sans MS"/>
          <w:sz w:val="20"/>
          <w:szCs w:val="20"/>
        </w:rPr>
        <w:t>yor içiyor, ç</w:t>
      </w:r>
      <w:r w:rsidRPr="00761419">
        <w:rPr>
          <w:rFonts w:ascii="Comic Sans MS" w:hAnsi="Comic Sans MS"/>
          <w:sz w:val="20"/>
          <w:szCs w:val="20"/>
        </w:rPr>
        <w:t>arsıda pazarda dolaşıyor. Allah</w:t>
      </w:r>
      <w:r>
        <w:rPr>
          <w:rFonts w:ascii="Comic Sans MS" w:hAnsi="Comic Sans MS"/>
          <w:sz w:val="20"/>
          <w:szCs w:val="20"/>
        </w:rPr>
        <w:t>(cc)</w:t>
      </w:r>
      <w:r w:rsidRPr="00761419">
        <w:rPr>
          <w:rFonts w:ascii="Comic Sans MS" w:hAnsi="Comic Sans MS"/>
          <w:sz w:val="20"/>
          <w:szCs w:val="20"/>
        </w:rPr>
        <w:t xml:space="preserve"> ona bir melek göndereydi ya ya</w:t>
      </w:r>
      <w:r>
        <w:rPr>
          <w:rFonts w:ascii="Comic Sans MS" w:hAnsi="Comic Sans MS"/>
          <w:sz w:val="20"/>
          <w:szCs w:val="20"/>
        </w:rPr>
        <w:t xml:space="preserve"> </w:t>
      </w:r>
      <w:r w:rsidRPr="00761419">
        <w:rPr>
          <w:rFonts w:ascii="Comic Sans MS" w:hAnsi="Comic Sans MS"/>
          <w:sz w:val="20"/>
          <w:szCs w:val="20"/>
        </w:rPr>
        <w:t>da bol hazine…” M</w:t>
      </w:r>
      <w:r>
        <w:rPr>
          <w:rFonts w:ascii="Comic Sans MS" w:hAnsi="Comic Sans MS"/>
          <w:sz w:val="20"/>
          <w:szCs w:val="20"/>
        </w:rPr>
        <w:t>üşri</w:t>
      </w:r>
      <w:r w:rsidRPr="00761419">
        <w:rPr>
          <w:rFonts w:ascii="Comic Sans MS" w:hAnsi="Comic Sans MS"/>
          <w:sz w:val="20"/>
          <w:szCs w:val="20"/>
        </w:rPr>
        <w:t>klerin ayette belirtilen şikâyeti</w:t>
      </w:r>
      <w:r>
        <w:rPr>
          <w:rFonts w:ascii="Comic Sans MS" w:hAnsi="Comic Sans MS"/>
          <w:sz w:val="20"/>
          <w:szCs w:val="20"/>
        </w:rPr>
        <w:t xml:space="preserve"> peygamberimizin hangi yönüne ya</w:t>
      </w:r>
      <w:r w:rsidRPr="00761419">
        <w:rPr>
          <w:rFonts w:ascii="Comic Sans MS" w:hAnsi="Comic Sans MS"/>
          <w:sz w:val="20"/>
          <w:szCs w:val="20"/>
        </w:rPr>
        <w:t>pılmaktadır.</w:t>
      </w:r>
    </w:p>
    <w:p w:rsidR="000E389E" w:rsidRPr="00761419" w:rsidRDefault="000E389E" w:rsidP="006875D9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İnsan olmasına</w:t>
      </w:r>
    </w:p>
    <w:p w:rsidR="000E389E" w:rsidRPr="00761419" w:rsidRDefault="000E389E" w:rsidP="006875D9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Uyarıcı olmasına</w:t>
      </w:r>
    </w:p>
    <w:p w:rsidR="000E389E" w:rsidRPr="00761419" w:rsidRDefault="000E389E" w:rsidP="006875D9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Güzel ahlaklı olmasına</w:t>
      </w:r>
    </w:p>
    <w:p w:rsidR="000E389E" w:rsidRPr="00761419" w:rsidRDefault="000E389E" w:rsidP="006875D9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Son peygamber olmasına</w:t>
      </w:r>
    </w:p>
    <w:p w:rsidR="000E389E" w:rsidRPr="00761419" w:rsidRDefault="000E389E" w:rsidP="006875D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4-</w:t>
      </w:r>
      <w:r w:rsidRPr="00761419">
        <w:rPr>
          <w:rFonts w:ascii="Comic Sans MS" w:hAnsi="Comic Sans MS"/>
          <w:sz w:val="20"/>
          <w:szCs w:val="20"/>
        </w:rPr>
        <w:t xml:space="preserve">Kurucum… Celaleddin </w:t>
      </w:r>
      <w:r>
        <w:rPr>
          <w:rFonts w:ascii="Comic Sans MS" w:hAnsi="Comic Sans MS"/>
          <w:sz w:val="20"/>
          <w:szCs w:val="20"/>
        </w:rPr>
        <w:t>R</w:t>
      </w:r>
      <w:r w:rsidRPr="00761419">
        <w:rPr>
          <w:rFonts w:ascii="Comic Sans MS" w:hAnsi="Comic Sans MS"/>
          <w:sz w:val="20"/>
          <w:szCs w:val="20"/>
        </w:rPr>
        <w:t>umi</w:t>
      </w:r>
      <w:r>
        <w:rPr>
          <w:rFonts w:ascii="Comic Sans MS" w:hAnsi="Comic Sans MS"/>
          <w:sz w:val="20"/>
          <w:szCs w:val="20"/>
        </w:rPr>
        <w:t>’</w:t>
      </w:r>
      <w:r w:rsidRPr="00761419">
        <w:rPr>
          <w:rFonts w:ascii="Comic Sans MS" w:hAnsi="Comic Sans MS"/>
          <w:sz w:val="20"/>
          <w:szCs w:val="20"/>
        </w:rPr>
        <w:t>dir. Mesnevi adındaki kitabımda güzel beyitler ve h</w:t>
      </w:r>
      <w:r>
        <w:rPr>
          <w:rFonts w:ascii="Comic Sans MS" w:hAnsi="Comic Sans MS"/>
          <w:sz w:val="20"/>
          <w:szCs w:val="20"/>
        </w:rPr>
        <w:t>i</w:t>
      </w:r>
      <w:r w:rsidRPr="00761419">
        <w:rPr>
          <w:rFonts w:ascii="Comic Sans MS" w:hAnsi="Comic Sans MS"/>
          <w:sz w:val="20"/>
          <w:szCs w:val="20"/>
        </w:rPr>
        <w:t>kâyeler vardır. Dünyanın birçok</w:t>
      </w:r>
      <w:r>
        <w:rPr>
          <w:rFonts w:ascii="Comic Sans MS" w:hAnsi="Comic Sans MS"/>
          <w:sz w:val="20"/>
          <w:szCs w:val="20"/>
        </w:rPr>
        <w:t xml:space="preserve"> yerinden beni kabul </w:t>
      </w:r>
      <w:r w:rsidRPr="00761419">
        <w:rPr>
          <w:rFonts w:ascii="Comic Sans MS" w:hAnsi="Comic Sans MS"/>
          <w:sz w:val="20"/>
          <w:szCs w:val="20"/>
        </w:rPr>
        <w:t>etseler</w:t>
      </w:r>
      <w:r>
        <w:rPr>
          <w:rFonts w:ascii="Comic Sans MS" w:hAnsi="Comic Sans MS"/>
          <w:sz w:val="20"/>
          <w:szCs w:val="20"/>
        </w:rPr>
        <w:t xml:space="preserve"> de ben K</w:t>
      </w:r>
      <w:r w:rsidRPr="00761419">
        <w:rPr>
          <w:rFonts w:ascii="Comic Sans MS" w:hAnsi="Comic Sans MS"/>
          <w:sz w:val="20"/>
          <w:szCs w:val="20"/>
        </w:rPr>
        <w:t>onya</w:t>
      </w:r>
      <w:r>
        <w:rPr>
          <w:rFonts w:ascii="Comic Sans MS" w:hAnsi="Comic Sans MS"/>
          <w:sz w:val="20"/>
          <w:szCs w:val="20"/>
        </w:rPr>
        <w:t>’</w:t>
      </w:r>
      <w:r w:rsidRPr="00761419">
        <w:rPr>
          <w:rFonts w:ascii="Comic Sans MS" w:hAnsi="Comic Sans MS"/>
          <w:sz w:val="20"/>
          <w:szCs w:val="20"/>
        </w:rPr>
        <w:t>yı merkez edindim artık bilin bakalım ben hangi tasavvufi yorumum?</w:t>
      </w:r>
    </w:p>
    <w:p w:rsidR="000E389E" w:rsidRPr="00761419" w:rsidRDefault="000E389E" w:rsidP="006875D9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Nakşilik</w:t>
      </w:r>
      <w:r>
        <w:rPr>
          <w:rFonts w:ascii="Comic Sans MS" w:hAnsi="Comic Sans MS"/>
          <w:sz w:val="20"/>
          <w:szCs w:val="20"/>
        </w:rPr>
        <w:t xml:space="preserve">               c) Y</w:t>
      </w:r>
      <w:r w:rsidRPr="00761419">
        <w:rPr>
          <w:rFonts w:ascii="Comic Sans MS" w:hAnsi="Comic Sans MS"/>
          <w:sz w:val="20"/>
          <w:szCs w:val="20"/>
        </w:rPr>
        <w:t>esevilik</w:t>
      </w:r>
    </w:p>
    <w:p w:rsidR="000E389E" w:rsidRPr="00761419" w:rsidRDefault="000E389E" w:rsidP="006875D9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 xml:space="preserve">Mevlevilik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761419">
        <w:rPr>
          <w:rFonts w:ascii="Comic Sans MS" w:hAnsi="Comic Sans MS"/>
          <w:sz w:val="20"/>
          <w:szCs w:val="20"/>
        </w:rPr>
        <w:t xml:space="preserve">     d)Bektaşilik</w:t>
      </w:r>
    </w:p>
    <w:p w:rsidR="000E389E" w:rsidRPr="00761419" w:rsidRDefault="000E389E" w:rsidP="006875D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5-</w:t>
      </w:r>
      <w:r w:rsidRPr="00761419">
        <w:rPr>
          <w:rFonts w:ascii="Comic Sans MS" w:hAnsi="Comic Sans MS"/>
          <w:sz w:val="20"/>
          <w:szCs w:val="20"/>
        </w:rPr>
        <w:t>Hz Muhammed (sav)</w:t>
      </w:r>
      <w:r>
        <w:rPr>
          <w:rFonts w:ascii="Comic Sans MS" w:hAnsi="Comic Sans MS"/>
          <w:sz w:val="20"/>
          <w:szCs w:val="20"/>
        </w:rPr>
        <w:t>’in</w:t>
      </w:r>
      <w:r w:rsidRPr="00761419">
        <w:rPr>
          <w:rFonts w:ascii="Comic Sans MS" w:hAnsi="Comic Sans MS"/>
          <w:sz w:val="20"/>
          <w:szCs w:val="20"/>
        </w:rPr>
        <w:t xml:space="preserve"> temel görevlerinden b</w:t>
      </w:r>
      <w:r>
        <w:rPr>
          <w:rFonts w:ascii="Comic Sans MS" w:hAnsi="Comic Sans MS"/>
          <w:sz w:val="20"/>
          <w:szCs w:val="20"/>
        </w:rPr>
        <w:t>a</w:t>
      </w:r>
      <w:r w:rsidRPr="00761419">
        <w:rPr>
          <w:rFonts w:ascii="Comic Sans MS" w:hAnsi="Comic Sans MS"/>
          <w:sz w:val="20"/>
          <w:szCs w:val="20"/>
        </w:rPr>
        <w:t xml:space="preserve">zısı </w:t>
      </w:r>
      <w:r>
        <w:rPr>
          <w:rFonts w:ascii="Comic Sans MS" w:hAnsi="Comic Sans MS"/>
          <w:sz w:val="20"/>
          <w:szCs w:val="20"/>
        </w:rPr>
        <w:t>K</w:t>
      </w:r>
      <w:r w:rsidRPr="00761419">
        <w:rPr>
          <w:rFonts w:ascii="Comic Sans MS" w:hAnsi="Comic Sans MS"/>
          <w:sz w:val="20"/>
          <w:szCs w:val="20"/>
        </w:rPr>
        <w:t>ur</w:t>
      </w:r>
      <w:r>
        <w:rPr>
          <w:rFonts w:ascii="Comic Sans MS" w:hAnsi="Comic Sans MS"/>
          <w:sz w:val="20"/>
          <w:szCs w:val="20"/>
        </w:rPr>
        <w:t>’</w:t>
      </w:r>
      <w:r w:rsidRPr="00761419">
        <w:rPr>
          <w:rFonts w:ascii="Comic Sans MS" w:hAnsi="Comic Sans MS"/>
          <w:sz w:val="20"/>
          <w:szCs w:val="20"/>
        </w:rPr>
        <w:t>an</w:t>
      </w:r>
      <w:r>
        <w:rPr>
          <w:rFonts w:ascii="Comic Sans MS" w:hAnsi="Comic Sans MS"/>
          <w:sz w:val="20"/>
          <w:szCs w:val="20"/>
        </w:rPr>
        <w:t>’</w:t>
      </w:r>
      <w:r w:rsidRPr="00761419">
        <w:rPr>
          <w:rFonts w:ascii="Comic Sans MS" w:hAnsi="Comic Sans MS"/>
          <w:sz w:val="20"/>
          <w:szCs w:val="20"/>
        </w:rPr>
        <w:t>ı a</w:t>
      </w:r>
      <w:r>
        <w:rPr>
          <w:rFonts w:ascii="Comic Sans MS" w:hAnsi="Comic Sans MS"/>
          <w:sz w:val="20"/>
          <w:szCs w:val="20"/>
        </w:rPr>
        <w:t>çıklayıcı ve uyarıcı olmasıdır.B</w:t>
      </w:r>
      <w:r w:rsidRPr="00761419">
        <w:rPr>
          <w:rFonts w:ascii="Comic Sans MS" w:hAnsi="Comic Sans MS"/>
          <w:sz w:val="20"/>
          <w:szCs w:val="20"/>
        </w:rPr>
        <w:t>u görevi yerine getirirken kullandığı yöntemler arasında hangisi bulunmaz?</w:t>
      </w:r>
    </w:p>
    <w:p w:rsidR="000E389E" w:rsidRPr="00761419" w:rsidRDefault="000E389E" w:rsidP="00634099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Kur’an’ı uygulayarak açıklardı</w:t>
      </w:r>
    </w:p>
    <w:p w:rsidR="000E389E" w:rsidRPr="00761419" w:rsidRDefault="000E389E" w:rsidP="00634099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Konuştuğu kişinin seviyesine</w:t>
      </w:r>
      <w:r w:rsidRPr="00761419">
        <w:rPr>
          <w:rFonts w:ascii="Comic Sans MS" w:hAnsi="Comic Sans MS"/>
          <w:sz w:val="20"/>
          <w:szCs w:val="20"/>
        </w:rPr>
        <w:t xml:space="preserve"> göre konuşurdu</w:t>
      </w:r>
    </w:p>
    <w:p w:rsidR="000E389E" w:rsidRPr="00761419" w:rsidRDefault="000E389E" w:rsidP="00634099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Hatalı kişileri toplum içinde uyararak utandırırdı</w:t>
      </w:r>
    </w:p>
    <w:p w:rsidR="000E389E" w:rsidRPr="00761419" w:rsidRDefault="000E389E" w:rsidP="00634099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Uyarılarını genellikle genele anlatır herkesin ders çıkarmasını sağladığı gibi hatalı kişinin de anlamasını sağlardı</w:t>
      </w:r>
    </w:p>
    <w:p w:rsidR="000E389E" w:rsidRPr="00761419" w:rsidRDefault="000E389E" w:rsidP="0063409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6-</w:t>
      </w:r>
      <w:r w:rsidRPr="00761419">
        <w:rPr>
          <w:rFonts w:ascii="Comic Sans MS" w:hAnsi="Comic Sans MS"/>
          <w:sz w:val="20"/>
          <w:szCs w:val="20"/>
        </w:rPr>
        <w:t>Bir dinin içinde farklı yorumlar ve anlayış biçimleri olabilir ancak bunlar İslam</w:t>
      </w:r>
      <w:r>
        <w:rPr>
          <w:rFonts w:ascii="Comic Sans MS" w:hAnsi="Comic Sans MS"/>
          <w:sz w:val="20"/>
          <w:szCs w:val="20"/>
        </w:rPr>
        <w:t>’</w:t>
      </w:r>
      <w:r w:rsidRPr="00761419">
        <w:rPr>
          <w:rFonts w:ascii="Comic Sans MS" w:hAnsi="Comic Sans MS"/>
          <w:sz w:val="20"/>
          <w:szCs w:val="20"/>
        </w:rPr>
        <w:t xml:space="preserve">ın temel kaynaklarına uyum sağlamak zorundadır. İslam’ın </w:t>
      </w:r>
      <w:r>
        <w:rPr>
          <w:rFonts w:ascii="Comic Sans MS" w:hAnsi="Comic Sans MS"/>
          <w:sz w:val="20"/>
          <w:szCs w:val="20"/>
        </w:rPr>
        <w:t>temel</w:t>
      </w:r>
      <w:r w:rsidRPr="00761419">
        <w:rPr>
          <w:rFonts w:ascii="Comic Sans MS" w:hAnsi="Comic Sans MS"/>
          <w:sz w:val="20"/>
          <w:szCs w:val="20"/>
        </w:rPr>
        <w:t xml:space="preserve"> kaynakları aşağıdakilerden hangisinde doğru verilmiştir?</w:t>
      </w:r>
    </w:p>
    <w:p w:rsidR="000E389E" w:rsidRPr="00761419" w:rsidRDefault="000E389E" w:rsidP="00634099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Kur’an – sünnet</w:t>
      </w:r>
    </w:p>
    <w:p w:rsidR="000E389E" w:rsidRPr="00761419" w:rsidRDefault="000E389E" w:rsidP="00634099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Hadis- sünnet</w:t>
      </w:r>
    </w:p>
    <w:p w:rsidR="000E389E" w:rsidRPr="00761419" w:rsidRDefault="000E389E" w:rsidP="00634099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Âlimlerin düşünceleri</w:t>
      </w:r>
    </w:p>
    <w:p w:rsidR="000E389E" w:rsidRPr="00761419" w:rsidRDefault="000E389E" w:rsidP="00634099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Bilimsel kaynaklar</w:t>
      </w:r>
    </w:p>
    <w:p w:rsidR="000E389E" w:rsidRPr="00761419" w:rsidRDefault="000E389E" w:rsidP="0063409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7-</w:t>
      </w:r>
      <w:r w:rsidRPr="00761419">
        <w:rPr>
          <w:rFonts w:ascii="Comic Sans MS" w:hAnsi="Comic Sans MS"/>
          <w:sz w:val="20"/>
          <w:szCs w:val="20"/>
        </w:rPr>
        <w:t>Bakara suresi 256. Ayette yüce Allah</w:t>
      </w:r>
      <w:r>
        <w:rPr>
          <w:rFonts w:ascii="Comic Sans MS" w:hAnsi="Comic Sans MS"/>
          <w:sz w:val="20"/>
          <w:szCs w:val="20"/>
        </w:rPr>
        <w:t>(cc)  “D</w:t>
      </w:r>
      <w:r w:rsidRPr="00761419">
        <w:rPr>
          <w:rFonts w:ascii="Comic Sans MS" w:hAnsi="Comic Sans MS"/>
          <w:sz w:val="20"/>
          <w:szCs w:val="20"/>
        </w:rPr>
        <w:t xml:space="preserve">inde zorlama yoktur, artık doğruluk ile eğrilik birbirinden ayrılmıştır… “ </w:t>
      </w:r>
      <w:r>
        <w:rPr>
          <w:rFonts w:ascii="Comic Sans MS" w:hAnsi="Comic Sans MS"/>
          <w:sz w:val="20"/>
          <w:szCs w:val="20"/>
        </w:rPr>
        <w:t>buyurmaktadır. D</w:t>
      </w:r>
      <w:r w:rsidRPr="00761419">
        <w:rPr>
          <w:rFonts w:ascii="Comic Sans MS" w:hAnsi="Comic Sans MS"/>
          <w:sz w:val="20"/>
          <w:szCs w:val="20"/>
        </w:rPr>
        <w:t>inde zorlama yoktur ancak insanın doğru olana ulaşması için birçok yönlendirici göndermiştir</w:t>
      </w:r>
      <w:r>
        <w:rPr>
          <w:rFonts w:ascii="Comic Sans MS" w:hAnsi="Comic Sans MS"/>
          <w:sz w:val="20"/>
          <w:szCs w:val="20"/>
        </w:rPr>
        <w:t>. H</w:t>
      </w:r>
      <w:r w:rsidRPr="00761419">
        <w:rPr>
          <w:rFonts w:ascii="Comic Sans MS" w:hAnsi="Comic Sans MS"/>
          <w:sz w:val="20"/>
          <w:szCs w:val="20"/>
        </w:rPr>
        <w:t>angisi bu uyarıcılardan biri değildir?</w:t>
      </w:r>
    </w:p>
    <w:p w:rsidR="000E389E" w:rsidRPr="00761419" w:rsidRDefault="000E389E" w:rsidP="00BD6F71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Akıl</w:t>
      </w:r>
    </w:p>
    <w:p w:rsidR="000E389E" w:rsidRPr="00761419" w:rsidRDefault="000E389E" w:rsidP="00BD6F71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Peygamberler</w:t>
      </w:r>
    </w:p>
    <w:p w:rsidR="000E389E" w:rsidRPr="00761419" w:rsidRDefault="000E389E" w:rsidP="00BD6F71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İlahi kitaplar</w:t>
      </w:r>
    </w:p>
    <w:p w:rsidR="000E389E" w:rsidRDefault="000E389E" w:rsidP="00BD6F71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Baskı ve zorlamalar</w:t>
      </w: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8-</w:t>
      </w:r>
      <w:r>
        <w:rPr>
          <w:rFonts w:ascii="Comic Sans MS" w:hAnsi="Comic Sans MS"/>
          <w:sz w:val="20"/>
          <w:szCs w:val="20"/>
        </w:rPr>
        <w:t>İslam dini akla ve mantığa uygun bir dindir ancak insanlar bazen akıldan ve kurandan uzaklaşarak dini yaşamaya çalışırlar. Bulardan uzaklaşan bir müslümanın aşağıdakilerden hangisine kapılması kaçınılmazdır</w:t>
      </w:r>
    </w:p>
    <w:p w:rsidR="000E389E" w:rsidRDefault="000E389E" w:rsidP="00761419">
      <w:pPr>
        <w:pStyle w:val="ListParagraph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Hurafe/ batıl inanç</w:t>
      </w:r>
    </w:p>
    <w:p w:rsidR="000E389E" w:rsidRDefault="000E389E" w:rsidP="00761419">
      <w:pPr>
        <w:pStyle w:val="ListParagraph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Farklı mezhepler</w:t>
      </w:r>
    </w:p>
    <w:p w:rsidR="000E389E" w:rsidRDefault="000E389E" w:rsidP="00761419">
      <w:pPr>
        <w:pStyle w:val="ListParagraph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Dini daha samimi yaşama</w:t>
      </w:r>
    </w:p>
    <w:p w:rsidR="000E389E" w:rsidRPr="00761419" w:rsidRDefault="000E389E" w:rsidP="00761419">
      <w:pPr>
        <w:pStyle w:val="ListParagraph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Dinin gerçek güzelliğine ulaşma</w:t>
      </w:r>
    </w:p>
    <w:p w:rsidR="000E389E" w:rsidRPr="00761419" w:rsidRDefault="000E389E" w:rsidP="00BD6F71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9-</w:t>
      </w:r>
      <w:r w:rsidRPr="00761419">
        <w:rPr>
          <w:rFonts w:ascii="Comic Sans MS" w:hAnsi="Comic Sans MS"/>
          <w:sz w:val="20"/>
          <w:szCs w:val="20"/>
        </w:rPr>
        <w:t>Yakın bir zamanda bab</w:t>
      </w:r>
      <w:r>
        <w:rPr>
          <w:rFonts w:ascii="Comic Sans MS" w:hAnsi="Comic Sans MS"/>
          <w:sz w:val="20"/>
          <w:szCs w:val="20"/>
        </w:rPr>
        <w:t>a</w:t>
      </w:r>
      <w:r w:rsidRPr="00761419">
        <w:rPr>
          <w:rFonts w:ascii="Comic Sans MS" w:hAnsi="Comic Sans MS"/>
          <w:sz w:val="20"/>
          <w:szCs w:val="20"/>
        </w:rPr>
        <w:t>sı vefat eden sevgi onu bir</w:t>
      </w:r>
      <w:r>
        <w:rPr>
          <w:rFonts w:ascii="Comic Sans MS" w:hAnsi="Comic Sans MS"/>
          <w:sz w:val="20"/>
          <w:szCs w:val="20"/>
        </w:rPr>
        <w:t xml:space="preserve"> </w:t>
      </w:r>
      <w:r w:rsidRPr="00761419">
        <w:rPr>
          <w:rFonts w:ascii="Comic Sans MS" w:hAnsi="Comic Sans MS"/>
          <w:sz w:val="20"/>
          <w:szCs w:val="20"/>
        </w:rPr>
        <w:t>daha göremeyeceği çok üzülmektedir. Ancak bahar mevsiminde olduğundan kurumuş ağaçların canlandığını güneşin her</w:t>
      </w:r>
      <w:r>
        <w:rPr>
          <w:rFonts w:ascii="Comic Sans MS" w:hAnsi="Comic Sans MS"/>
          <w:sz w:val="20"/>
          <w:szCs w:val="20"/>
        </w:rPr>
        <w:t xml:space="preserve"> </w:t>
      </w:r>
      <w:r w:rsidRPr="00761419">
        <w:rPr>
          <w:rFonts w:ascii="Comic Sans MS" w:hAnsi="Comic Sans MS"/>
          <w:sz w:val="20"/>
          <w:szCs w:val="20"/>
        </w:rPr>
        <w:t>gün tekrar doğduğunu görünce sevinmiştir. Allah</w:t>
      </w:r>
      <w:r>
        <w:rPr>
          <w:rFonts w:ascii="Comic Sans MS" w:hAnsi="Comic Sans MS"/>
          <w:sz w:val="20"/>
          <w:szCs w:val="20"/>
        </w:rPr>
        <w:t>’(cc)</w:t>
      </w:r>
      <w:r w:rsidRPr="00761419">
        <w:rPr>
          <w:rFonts w:ascii="Comic Sans MS" w:hAnsi="Comic Sans MS"/>
          <w:sz w:val="20"/>
          <w:szCs w:val="20"/>
        </w:rPr>
        <w:t xml:space="preserve">ın evreni okuması </w:t>
      </w:r>
      <w:r>
        <w:rPr>
          <w:rFonts w:ascii="Comic Sans MS" w:hAnsi="Comic Sans MS"/>
          <w:sz w:val="20"/>
          <w:szCs w:val="20"/>
        </w:rPr>
        <w:t xml:space="preserve">için </w:t>
      </w:r>
      <w:r w:rsidRPr="00761419">
        <w:rPr>
          <w:rFonts w:ascii="Comic Sans MS" w:hAnsi="Comic Sans MS"/>
          <w:sz w:val="20"/>
          <w:szCs w:val="20"/>
        </w:rPr>
        <w:t>insana verdiği akıl sayesinde sevgi kâinattan hangi dersi çıkarmış olabilir?</w:t>
      </w:r>
    </w:p>
    <w:p w:rsidR="000E389E" w:rsidRPr="00761419" w:rsidRDefault="000E389E" w:rsidP="00BD6F71">
      <w:pPr>
        <w:pStyle w:val="ListParagraph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Ölüm bir son değil yeni bir hayatın başlangıcıdır.</w:t>
      </w:r>
    </w:p>
    <w:p w:rsidR="000E389E" w:rsidRPr="00761419" w:rsidRDefault="000E389E" w:rsidP="00BD6F71">
      <w:pPr>
        <w:pStyle w:val="ListParagraph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Ölümden sonra hayat yoktur</w:t>
      </w:r>
    </w:p>
    <w:p w:rsidR="000E389E" w:rsidRPr="00761419" w:rsidRDefault="000E389E" w:rsidP="00BD6F71">
      <w:pPr>
        <w:pStyle w:val="ListParagraph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Ölen her varlık yok olacaktır</w:t>
      </w:r>
    </w:p>
    <w:p w:rsidR="000E389E" w:rsidRDefault="000E389E" w:rsidP="00BD6F71">
      <w:pPr>
        <w:pStyle w:val="ListParagraph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Evren bize bir şey anlatmayan sıradan bir ortamdır</w:t>
      </w:r>
    </w:p>
    <w:p w:rsidR="000E389E" w:rsidRDefault="000E389E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10-</w:t>
      </w:r>
      <w:r>
        <w:rPr>
          <w:rFonts w:ascii="Comic Sans MS" w:hAnsi="Comic Sans MS"/>
          <w:sz w:val="20"/>
          <w:szCs w:val="20"/>
        </w:rPr>
        <w:t>İbadet, miras, boşanma gibi konuları ele alan yorum biçimi hangisidir?</w:t>
      </w:r>
    </w:p>
    <w:p w:rsidR="000E389E" w:rsidRDefault="000E389E" w:rsidP="0020694A">
      <w:pPr>
        <w:pStyle w:val="ListParagraph"/>
        <w:numPr>
          <w:ilvl w:val="0"/>
          <w:numId w:val="10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Tasavvufi           c)İtikadi</w:t>
      </w:r>
    </w:p>
    <w:p w:rsidR="000E389E" w:rsidRDefault="000E389E" w:rsidP="0020694A">
      <w:pPr>
        <w:pStyle w:val="ListParagraph"/>
        <w:numPr>
          <w:ilvl w:val="0"/>
          <w:numId w:val="10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Ahlaki                d)Fıkhi</w:t>
      </w:r>
    </w:p>
    <w:p w:rsidR="000E389E" w:rsidRDefault="000E389E" w:rsidP="0020694A">
      <w:pPr>
        <w:pStyle w:val="ListParagraph"/>
        <w:spacing w:after="0" w:line="240" w:lineRule="auto"/>
        <w:rPr>
          <w:rFonts w:ascii="Comic Sans MS" w:hAnsi="Comic Sans MS"/>
          <w:sz w:val="20"/>
          <w:szCs w:val="20"/>
        </w:rPr>
      </w:pP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11-</w:t>
      </w:r>
      <w:r>
        <w:rPr>
          <w:rFonts w:ascii="Comic Sans MS" w:hAnsi="Comic Sans MS"/>
          <w:sz w:val="20"/>
          <w:szCs w:val="20"/>
        </w:rPr>
        <w:t>Hz Muhammed (sav)’in hem bulunduğu toplumun hem diğer toplumun, hem bulunduğu zamanın hem de kıyamete kadar ki bütün zamanın peygamberi olması onun hangi yönünü göstermektedir?</w:t>
      </w:r>
    </w:p>
    <w:p w:rsidR="000E389E" w:rsidRDefault="000E389E" w:rsidP="00761419">
      <w:pPr>
        <w:pStyle w:val="ListParagraph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Güzel ahlakını</w:t>
      </w:r>
    </w:p>
    <w:p w:rsidR="000E389E" w:rsidRDefault="000E389E" w:rsidP="00761419">
      <w:pPr>
        <w:pStyle w:val="ListParagraph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Evrenselliğini</w:t>
      </w:r>
    </w:p>
    <w:p w:rsidR="000E389E" w:rsidRDefault="000E389E" w:rsidP="00761419">
      <w:pPr>
        <w:pStyle w:val="ListParagraph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Uyarıcılığını</w:t>
      </w:r>
    </w:p>
    <w:p w:rsidR="000E389E" w:rsidRDefault="000E389E" w:rsidP="00761419">
      <w:pPr>
        <w:pStyle w:val="ListParagraph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İnsani yönünü</w:t>
      </w: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12-</w:t>
      </w:r>
      <w:r>
        <w:rPr>
          <w:rFonts w:ascii="Comic Sans MS" w:hAnsi="Comic Sans MS"/>
          <w:sz w:val="20"/>
          <w:szCs w:val="20"/>
        </w:rPr>
        <w:t>Ahmet ile Metinin tartışmasında Metin tartışırken din anlayışındaki farklılığın zenginlik olduğunu ileri sürmektedir. Metin aşağıdaki cümlelerin hangisini söylerse kendi düşüncesine ters düşer?</w:t>
      </w:r>
    </w:p>
    <w:p w:rsidR="000E389E" w:rsidRDefault="000E389E" w:rsidP="008828A5">
      <w:pPr>
        <w:pStyle w:val="ListParagraph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İslamiyet’in ihtiyaçlara cevap vermesini çözüm bulmasını kolaylaştırır</w:t>
      </w:r>
    </w:p>
    <w:p w:rsidR="000E389E" w:rsidRDefault="000E389E" w:rsidP="008828A5">
      <w:pPr>
        <w:pStyle w:val="ListParagraph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Düşünce ve bilimin gelişmesine katkı sağlar</w:t>
      </w:r>
    </w:p>
    <w:p w:rsidR="000E389E" w:rsidRDefault="000E389E" w:rsidP="008828A5">
      <w:pPr>
        <w:pStyle w:val="ListParagraph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Dinin anlaşılmasını zorlaştırarak karışıklığa sebep olur</w:t>
      </w:r>
    </w:p>
    <w:p w:rsidR="000E389E" w:rsidRDefault="000E389E" w:rsidP="008828A5">
      <w:pPr>
        <w:pStyle w:val="ListParagraph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29" type="#_x0000_t75" style="position:absolute;left:0;text-align:left;margin-left:-20.25pt;margin-top:39.75pt;width:77.25pt;height:63pt;z-index:-251658240;visibility:visible">
            <v:imagedata r:id="rId9" o:title=""/>
            <w10:wrap type="square"/>
          </v:shape>
        </w:pict>
      </w:r>
      <w:r>
        <w:rPr>
          <w:rFonts w:ascii="Comic Sans MS" w:hAnsi="Comic Sans MS"/>
          <w:sz w:val="20"/>
          <w:szCs w:val="20"/>
        </w:rPr>
        <w:t>Her insanın dinde kendinden bir şeyler bulması sağlar</w:t>
      </w:r>
    </w:p>
    <w:p w:rsidR="000E389E" w:rsidRDefault="000E389E" w:rsidP="008828A5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13-</w:t>
      </w:r>
      <w:r>
        <w:rPr>
          <w:rFonts w:ascii="Comic Sans MS" w:hAnsi="Comic Sans MS"/>
          <w:sz w:val="20"/>
          <w:szCs w:val="20"/>
        </w:rPr>
        <w:t>Hz Âdem’(as)den Hz Muhammed’(SAV)e kadar her peygamber ahlak evinin bir duvarını tamamlamış ve bu evin çatısını da Hz Muhammed(cc) oluşturmuştur diyen kişi ne demek istiyor?</w:t>
      </w:r>
    </w:p>
    <w:p w:rsidR="000E389E" w:rsidRDefault="000E389E" w:rsidP="008828A5">
      <w:pPr>
        <w:pStyle w:val="ListParagraph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 güzel ahlakı tamamlamak için gönderilmiştir</w:t>
      </w:r>
    </w:p>
    <w:p w:rsidR="000E389E" w:rsidRDefault="000E389E" w:rsidP="008828A5">
      <w:pPr>
        <w:pStyle w:val="ListParagraph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Sadece uyarıcıdır</w:t>
      </w:r>
    </w:p>
    <w:p w:rsidR="000E389E" w:rsidRDefault="000E389E" w:rsidP="008828A5">
      <w:pPr>
        <w:pStyle w:val="ListParagraph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Ahlaki konulara değinmemiştir</w:t>
      </w:r>
    </w:p>
    <w:p w:rsidR="000E389E" w:rsidRDefault="000E389E" w:rsidP="008828A5">
      <w:pPr>
        <w:pStyle w:val="ListParagraph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Sadece ibadet konusunu ele almıştır</w:t>
      </w:r>
    </w:p>
    <w:p w:rsidR="000E389E" w:rsidRDefault="000E389E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B05C3">
        <w:rPr>
          <w:rFonts w:ascii="Comic Sans MS" w:hAnsi="Comic Sans MS"/>
          <w:b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AŞAĞIDAKİ SORULARDAN DOĞRU OLANIN BAŞINA (D) YANLIŞ OLANIN BAŞINA (Y) HARFİ YAZINIZ.(10p)</w:t>
      </w:r>
    </w:p>
    <w:p w:rsidR="000E389E" w:rsidRDefault="000E389E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Oruç ibadeti sadece aç kalmayı öğretir</w:t>
      </w:r>
    </w:p>
    <w:p w:rsidR="000E389E" w:rsidRDefault="000E389E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)Kaza ile orucu bozulan kişi 60+ 1 günlük kefaret orucu tutmalıdır</w:t>
      </w:r>
    </w:p>
    <w:p w:rsidR="000E389E" w:rsidRDefault="000E389E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Kiramen- Katibin melekleri her dakikamızı kayda alan meleklerdir</w:t>
      </w:r>
    </w:p>
    <w:p w:rsidR="000E389E" w:rsidRDefault="000E389E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)Teravih namazı sadece cemaatle kılınabilir</w:t>
      </w:r>
    </w:p>
    <w:p w:rsidR="000E389E" w:rsidRDefault="000E389E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)Şeker Bayramı oruç tutan Müslümanlara Allah’(cc)ın hediye ettiği güne verilen isimdir</w:t>
      </w:r>
    </w:p>
    <w:p w:rsidR="000E389E" w:rsidRPr="00493A3D" w:rsidRDefault="000E389E" w:rsidP="00493A3D">
      <w:pPr>
        <w:rPr>
          <w:rFonts w:ascii="Comic Sans MS" w:hAnsi="Comic Sans MS"/>
          <w:sz w:val="20"/>
          <w:szCs w:val="20"/>
        </w:rPr>
      </w:pPr>
    </w:p>
    <w:p w:rsidR="000E389E" w:rsidRDefault="000E389E" w:rsidP="008828A5">
      <w:pPr>
        <w:rPr>
          <w:rFonts w:ascii="Comic Sans MS" w:hAnsi="Comic Sans MS"/>
          <w:sz w:val="20"/>
          <w:szCs w:val="20"/>
        </w:rPr>
      </w:pPr>
      <w:r w:rsidRPr="001B05C3">
        <w:rPr>
          <w:rFonts w:ascii="Comic Sans MS" w:hAnsi="Comic Sans MS"/>
          <w:b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Kureyş suresini ezberleyelim?</w:t>
      </w:r>
      <w:r w:rsidRPr="008828A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(10p)</w:t>
      </w:r>
      <w:r w:rsidRPr="009A2167">
        <w:rPr>
          <w:rFonts w:ascii="Comic Sans MS" w:hAnsi="Comic Sans MS"/>
          <w:noProof/>
          <w:sz w:val="20"/>
          <w:szCs w:val="20"/>
          <w:lang w:eastAsia="tr-TR"/>
        </w:rPr>
        <w:pict>
          <v:shape id="Resim 5" o:spid="_x0000_i1025" type="#_x0000_t75" style="width:189pt;height:24pt;visibility:visible">
            <v:imagedata r:id="rId10" o:title=""/>
          </v:shape>
        </w:pict>
      </w:r>
    </w:p>
    <w:p w:rsidR="000E389E" w:rsidRDefault="000E389E" w:rsidP="008828A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</w:p>
    <w:p w:rsidR="000E389E" w:rsidRDefault="000E389E" w:rsidP="008828A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</w:p>
    <w:p w:rsidR="000E389E" w:rsidRDefault="000E389E" w:rsidP="008828A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" o:spid="_x0000_s1030" type="#_x0000_t75" style="position:absolute;margin-left:199.15pt;margin-top:78.8pt;width:59.55pt;height:48pt;z-index:251657216;visibility:visible">
            <v:imagedata r:id="rId11" o:title=""/>
            <w10:wrap type="square"/>
          </v:shape>
        </w:pict>
      </w:r>
      <w:r w:rsidRPr="001B05C3">
        <w:rPr>
          <w:rFonts w:ascii="Comic Sans MS" w:hAnsi="Comic Sans MS"/>
          <w:b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Yüce Allah(cc) evrende hiçbir varlığı amaçsız yaratmamıştır. Güneşin ateşin biberin bir yaratılış sebebi olduğu bibi şeytanın da bir yaratılış sebebi vardır sizce şeytanın yaratılış sebebi ne olabilir?(15p)</w:t>
      </w:r>
    </w:p>
    <w:p w:rsidR="000E389E" w:rsidRDefault="000E389E" w:rsidP="00180F5D">
      <w:pPr>
        <w:rPr>
          <w:rFonts w:ascii="Comic Sans MS" w:hAnsi="Comic Sans MS"/>
          <w:sz w:val="20"/>
          <w:szCs w:val="20"/>
        </w:rPr>
      </w:pPr>
      <w:hyperlink r:id="rId12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</w:p>
    <w:p w:rsidR="000E389E" w:rsidRDefault="000E389E" w:rsidP="00761419">
      <w:pPr>
        <w:rPr>
          <w:rFonts w:ascii="Comic Sans MS" w:hAnsi="Comic Sans MS"/>
          <w:sz w:val="20"/>
          <w:szCs w:val="20"/>
        </w:rPr>
      </w:pPr>
    </w:p>
    <w:p w:rsidR="000E389E" w:rsidRPr="00C27360" w:rsidRDefault="000E389E" w:rsidP="0020694A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0E389E" w:rsidRPr="00C27360" w:rsidRDefault="000E389E" w:rsidP="0020694A">
      <w:pPr>
        <w:spacing w:after="0" w:line="240" w:lineRule="auto"/>
        <w:rPr>
          <w:rFonts w:ascii="Comic Sans MS" w:hAnsi="Comic Sans MS"/>
          <w:sz w:val="14"/>
          <w:szCs w:val="14"/>
        </w:rPr>
      </w:pPr>
      <w:r w:rsidRPr="00C27360">
        <w:rPr>
          <w:rFonts w:ascii="Comic Sans MS" w:hAnsi="Comic Sans MS"/>
          <w:sz w:val="14"/>
          <w:szCs w:val="14"/>
        </w:rPr>
        <w:t xml:space="preserve">                                                                          </w:t>
      </w:r>
      <w:r>
        <w:rPr>
          <w:rFonts w:ascii="Comic Sans MS" w:hAnsi="Comic Sans MS"/>
          <w:sz w:val="14"/>
          <w:szCs w:val="14"/>
        </w:rPr>
        <w:t xml:space="preserve">          </w:t>
      </w:r>
      <w:r w:rsidRPr="00C27360">
        <w:rPr>
          <w:rFonts w:ascii="Comic Sans MS" w:hAnsi="Comic Sans MS"/>
          <w:sz w:val="14"/>
          <w:szCs w:val="14"/>
        </w:rPr>
        <w:t xml:space="preserve">   Başarılar…</w:t>
      </w:r>
      <w:r>
        <w:rPr>
          <w:rFonts w:ascii="Comic Sans MS" w:hAnsi="Comic Sans MS"/>
          <w:sz w:val="14"/>
          <w:szCs w:val="14"/>
        </w:rPr>
        <w:t>: )</w:t>
      </w:r>
    </w:p>
    <w:p w:rsidR="000E389E" w:rsidRPr="00246A77" w:rsidRDefault="000E389E" w:rsidP="0020694A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C27360">
        <w:rPr>
          <w:rFonts w:ascii="Comic Sans MS" w:hAnsi="Comic Sans MS"/>
          <w:sz w:val="14"/>
          <w:szCs w:val="14"/>
        </w:rPr>
        <w:t xml:space="preserve">                                                                          </w:t>
      </w:r>
      <w:r>
        <w:rPr>
          <w:rFonts w:ascii="Comic Sans MS" w:hAnsi="Comic Sans MS"/>
          <w:sz w:val="14"/>
          <w:szCs w:val="14"/>
        </w:rPr>
        <w:t xml:space="preserve">             </w:t>
      </w:r>
      <w:r w:rsidRPr="00C27360">
        <w:rPr>
          <w:rFonts w:ascii="Comic Sans MS" w:hAnsi="Comic Sans MS"/>
          <w:sz w:val="14"/>
          <w:szCs w:val="14"/>
        </w:rPr>
        <w:t xml:space="preserve">       Fidan YAŞAR</w:t>
      </w:r>
    </w:p>
    <w:p w:rsidR="000E389E" w:rsidRPr="00761419" w:rsidRDefault="000E389E" w:rsidP="00761419">
      <w:pPr>
        <w:rPr>
          <w:rFonts w:ascii="Comic Sans MS" w:hAnsi="Comic Sans MS"/>
          <w:sz w:val="20"/>
          <w:szCs w:val="20"/>
        </w:rPr>
        <w:sectPr w:rsidR="000E389E" w:rsidRPr="00761419" w:rsidSect="009B29E8">
          <w:type w:val="continuous"/>
          <w:pgSz w:w="11906" w:h="16838"/>
          <w:pgMar w:top="720" w:right="720" w:bottom="720" w:left="720" w:header="420" w:footer="708" w:gutter="0"/>
          <w:cols w:num="2" w:sep="1" w:space="709"/>
          <w:docGrid w:linePitch="360"/>
        </w:sectPr>
      </w:pPr>
    </w:p>
    <w:p w:rsidR="000E389E" w:rsidRPr="00761419" w:rsidRDefault="000E389E" w:rsidP="00BD6F71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3" o:spid="_x0000_s1031" type="#_x0000_t75" style="position:absolute;margin-left:502.5pt;margin-top:12pt;width:41.85pt;height:37.5pt;z-index:-251656192;visibility:visible">
            <v:imagedata r:id="rId13" o:title=""/>
          </v:shape>
        </w:pict>
      </w:r>
    </w:p>
    <w:p w:rsidR="000E389E" w:rsidRPr="00761419" w:rsidRDefault="000E389E" w:rsidP="006875D9">
      <w:pPr>
        <w:rPr>
          <w:rFonts w:ascii="Comic Sans MS" w:hAnsi="Comic Sans MS"/>
          <w:sz w:val="20"/>
          <w:szCs w:val="20"/>
        </w:rPr>
      </w:pPr>
    </w:p>
    <w:sectPr w:rsidR="000E389E" w:rsidRPr="00761419" w:rsidSect="00BD6F7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89E" w:rsidRDefault="000E389E" w:rsidP="009B29E8">
      <w:pPr>
        <w:spacing w:after="0" w:line="240" w:lineRule="auto"/>
      </w:pPr>
      <w:r>
        <w:separator/>
      </w:r>
    </w:p>
  </w:endnote>
  <w:endnote w:type="continuationSeparator" w:id="0">
    <w:p w:rsidR="000E389E" w:rsidRDefault="000E389E" w:rsidP="009B2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89E" w:rsidRDefault="000E389E" w:rsidP="009B29E8">
      <w:pPr>
        <w:spacing w:after="0" w:line="240" w:lineRule="auto"/>
      </w:pPr>
      <w:r>
        <w:separator/>
      </w:r>
    </w:p>
  </w:footnote>
  <w:footnote w:type="continuationSeparator" w:id="0">
    <w:p w:rsidR="000E389E" w:rsidRDefault="000E389E" w:rsidP="009B2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11CC"/>
    <w:multiLevelType w:val="hybridMultilevel"/>
    <w:tmpl w:val="FD425E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65F20"/>
    <w:multiLevelType w:val="hybridMultilevel"/>
    <w:tmpl w:val="4C5493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D67A3B"/>
    <w:multiLevelType w:val="hybridMultilevel"/>
    <w:tmpl w:val="F3F0CF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E466D0"/>
    <w:multiLevelType w:val="hybridMultilevel"/>
    <w:tmpl w:val="F050CC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CA6A06"/>
    <w:multiLevelType w:val="hybridMultilevel"/>
    <w:tmpl w:val="8FD08E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6F3937"/>
    <w:multiLevelType w:val="hybridMultilevel"/>
    <w:tmpl w:val="88DE4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AB3F42"/>
    <w:multiLevelType w:val="hybridMultilevel"/>
    <w:tmpl w:val="1BECA3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8E007A"/>
    <w:multiLevelType w:val="hybridMultilevel"/>
    <w:tmpl w:val="1146F6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A815381"/>
    <w:multiLevelType w:val="hybridMultilevel"/>
    <w:tmpl w:val="79CC14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3590C0E"/>
    <w:multiLevelType w:val="hybridMultilevel"/>
    <w:tmpl w:val="5D32E3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AA7750"/>
    <w:multiLevelType w:val="hybridMultilevel"/>
    <w:tmpl w:val="32900A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4577142"/>
    <w:multiLevelType w:val="hybridMultilevel"/>
    <w:tmpl w:val="6088B9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A33473C"/>
    <w:multiLevelType w:val="hybridMultilevel"/>
    <w:tmpl w:val="30C0A3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12"/>
  </w:num>
  <w:num w:numId="10">
    <w:abstractNumId w:val="5"/>
  </w:num>
  <w:num w:numId="11">
    <w:abstractNumId w:val="6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0D4C"/>
    <w:rsid w:val="00003474"/>
    <w:rsid w:val="000E389E"/>
    <w:rsid w:val="00180F5D"/>
    <w:rsid w:val="001B05C3"/>
    <w:rsid w:val="0020694A"/>
    <w:rsid w:val="00246A77"/>
    <w:rsid w:val="002B4401"/>
    <w:rsid w:val="002D373E"/>
    <w:rsid w:val="003B323F"/>
    <w:rsid w:val="00493A3D"/>
    <w:rsid w:val="004D68EF"/>
    <w:rsid w:val="00623CD8"/>
    <w:rsid w:val="00634099"/>
    <w:rsid w:val="006875D9"/>
    <w:rsid w:val="00761419"/>
    <w:rsid w:val="008828A5"/>
    <w:rsid w:val="009A2167"/>
    <w:rsid w:val="009B29E8"/>
    <w:rsid w:val="00B90D4C"/>
    <w:rsid w:val="00BD6F71"/>
    <w:rsid w:val="00BE4346"/>
    <w:rsid w:val="00C27360"/>
    <w:rsid w:val="00CA712D"/>
    <w:rsid w:val="00D2338F"/>
    <w:rsid w:val="00DD27B0"/>
    <w:rsid w:val="00DD6867"/>
    <w:rsid w:val="00E26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D4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875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82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28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9B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29E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9B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29E8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rsid w:val="00180F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10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3</Pages>
  <Words>800</Words>
  <Characters>4565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edanur</cp:lastModifiedBy>
  <cp:revision>6</cp:revision>
  <dcterms:created xsi:type="dcterms:W3CDTF">2013-04-14T19:46:00Z</dcterms:created>
  <dcterms:modified xsi:type="dcterms:W3CDTF">2014-03-11T20:52:00Z</dcterms:modified>
  <cp:category>www.sorubak.com</cp:category>
</cp:coreProperties>
</file>