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61E" w:rsidRDefault="0097361E">
      <w:r>
        <w:t xml:space="preserve">Sınav analiz programı 22 kişilik sınıfa uygun olarak ve “metne bağlı 4 anlama-anlatım sorusu”, “3’er puanlık 10 adet çoktan seçmeli dilbilgisi sorusu” ve “30 Puanlık kompozisyon sorusu” na uygun olarak tasarlanmıştır. </w:t>
      </w:r>
    </w:p>
    <w:p w:rsidR="0097361E" w:rsidRDefault="0097361E">
      <w:r>
        <w:t>Program üzerinde soru biçimleri, puan değerleri ve soru sayısını değiştirmeniz pek çok formülün değişmesini gerektireceğinden önerilmez. Bu nedenle bu kadar ayrıntılı izahata girmeyeceğim. Eğer sınavınızı bahsettiğim biçimde yapmak istiyorsanız bu analiz programını kullanabilirsiniz.</w:t>
      </w:r>
    </w:p>
    <w:p w:rsidR="0097361E" w:rsidRPr="00C17FE4" w:rsidRDefault="0097361E">
      <w:pPr>
        <w:rPr>
          <w:b/>
        </w:rPr>
      </w:pPr>
      <w:r w:rsidRPr="00C17FE4">
        <w:rPr>
          <w:b/>
        </w:rPr>
        <w:t>Soru biçimleri:</w:t>
      </w:r>
    </w:p>
    <w:p w:rsidR="0097361E" w:rsidRPr="00C17FE4" w:rsidRDefault="0097361E">
      <w:pPr>
        <w:rPr>
          <w:b/>
        </w:rPr>
      </w:pPr>
      <w:r w:rsidRPr="00C17FE4">
        <w:rPr>
          <w:b/>
        </w:rPr>
        <w:t>Metin ve metne dayalı 10’ar puanlık 4 adet klasik soru.</w:t>
      </w:r>
      <w:r w:rsidRPr="00C17FE4">
        <w:rPr>
          <w:b/>
        </w:rPr>
        <w:br/>
        <w:t>10 Adet çoktan seçmeli 3’er puanlık dilbilgisi sorusu.</w:t>
      </w:r>
      <w:r w:rsidRPr="00C17FE4">
        <w:rPr>
          <w:b/>
        </w:rPr>
        <w:br/>
        <w:t>1 Adet 30 puanlık yazılı anlatım sorusu. Yazılı anlatım sorusu kendi içinde İmla, Noktalama ve Kağıt Düzeni için 7 Puan, Başlık için 3 Puan ve İçerik için 20 Puan olmak üzere kendi içinde alt puanlamalara ayrılmıştır.</w:t>
      </w:r>
    </w:p>
    <w:p w:rsidR="0097361E" w:rsidRDefault="0097361E">
      <w:r>
        <w:t>Şimdi farklı sınıf mevcutlarına göre program üzerinde hangi değişiklikleri yapacağınızı anlatacağım. Her şeyden önce satırlar üzerine sağı tık yapıp “ekle” ya da”sil” seçeneğini seçerek satır sayısını sınıf mevcudunuza göre ayarlamalısınız.</w:t>
      </w:r>
    </w:p>
    <w:p w:rsidR="0097361E" w:rsidRDefault="0097361E">
      <w:r w:rsidRPr="0039530E">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453pt;height:285pt;visibility:visible">
            <v:imagedata r:id="rId4" o:title=""/>
          </v:shape>
        </w:pict>
      </w:r>
    </w:p>
    <w:p w:rsidR="0097361E" w:rsidRDefault="0097361E"/>
    <w:p w:rsidR="0097361E" w:rsidRDefault="0097361E">
      <w:r>
        <w:t>Daha sonra çoktan seçmeli soruların yer aldığı 5 ile 14. Soruların yüzde değerlerinin verildiği satırlarda bir formül değişikliği yapmak gerekecek. Ekteki programda formüller 22 kişilik mevcuda göre hazırlandığı için aşağıdaki görselde gösterilen hücrelere tek tek tıklayarak formül çubuğunda ilgili değeri kendi sınıf mevcudunuza göre değiştirmeniz gerekiyor.</w:t>
      </w:r>
      <w:bookmarkStart w:id="0" w:name="_GoBack"/>
      <w:bookmarkEnd w:id="0"/>
      <w:r>
        <w:t xml:space="preserve"> </w:t>
      </w:r>
      <w:hyperlink r:id="rId5" w:history="1">
        <w:r>
          <w:rPr>
            <w:rStyle w:val="Hyperlink"/>
            <w:rFonts w:ascii="Arial" w:hAnsi="Arial" w:cs="Arial"/>
            <w:b/>
            <w:sz w:val="20"/>
            <w:szCs w:val="20"/>
          </w:rPr>
          <w:t>www.sorubak.com</w:t>
        </w:r>
      </w:hyperlink>
    </w:p>
    <w:p w:rsidR="0097361E" w:rsidRDefault="0097361E">
      <w:r w:rsidRPr="0039530E">
        <w:rPr>
          <w:noProof/>
          <w:lang w:eastAsia="tr-TR"/>
        </w:rPr>
        <w:pict>
          <v:shape id="Resim 2" o:spid="_x0000_i1026" type="#_x0000_t75" style="width:447pt;height:396.75pt;visibility:visible">
            <v:imagedata r:id="rId6" o:title=""/>
          </v:shape>
        </w:pict>
      </w:r>
    </w:p>
    <w:p w:rsidR="0097361E" w:rsidRDefault="0097361E">
      <w:r>
        <w:t>Son olarak başarı yüzdeleri ile ilgili olarak geçme kalma durumuna göre başarı yüzdesini doğru sonuçla almak için yüzdenin olduğu değerin hücresine tıklayarak formül çubuğundaki 22 rakamını kendi sınıf mevcudunuza göre değiştirmelisiniz. Ardından sınıfınızda 1 alan öğrenci sayısını başarısız, 2 ve üstünde not alan öğrenci sayısını başarılı kutucuklarına yazmalısınız.</w:t>
      </w:r>
    </w:p>
    <w:p w:rsidR="0097361E" w:rsidRDefault="0097361E">
      <w:r w:rsidRPr="0039530E">
        <w:rPr>
          <w:noProof/>
          <w:lang w:eastAsia="tr-TR"/>
        </w:rPr>
        <w:pict>
          <v:shape id="Resim 3" o:spid="_x0000_i1027" type="#_x0000_t75" style="width:446.25pt;height:251.25pt;visibility:visible">
            <v:imagedata r:id="rId7" o:title=""/>
          </v:shape>
        </w:pict>
      </w:r>
    </w:p>
    <w:p w:rsidR="0097361E" w:rsidRDefault="0097361E">
      <w:r>
        <w:t>Diğer tüm değerler formüllerle otomatik olarak hesaplanacak, grafik bu değerlere göre otomatik olarak değişecektir.</w:t>
      </w:r>
    </w:p>
    <w:p w:rsidR="0097361E" w:rsidRDefault="0097361E">
      <w:pPr>
        <w:rPr>
          <w:color w:val="FF0000"/>
        </w:rPr>
      </w:pPr>
      <w:r w:rsidRPr="00C178AD">
        <w:rPr>
          <w:color w:val="FF0000"/>
        </w:rPr>
        <w:t>NOT: 1, 2, 3, 4 ve yazılı anlatımdaki İmla Noktalama, Başlık ve İçerik bölümlerine öğrencilerin aldığı puan değerlerini giriniz. Ancak çoktan seçmeli sorularla ilgili kutucuklara eğer öğrenci doğru yapmışsa puan değerini girmeli, yanlış yapmışsa yanlış yaptığı hücreyi boş bırakmalısınız.</w:t>
      </w:r>
      <w:r>
        <w:rPr>
          <w:color w:val="FF0000"/>
        </w:rPr>
        <w:t xml:space="preserve"> </w:t>
      </w:r>
    </w:p>
    <w:p w:rsidR="0097361E" w:rsidRDefault="0097361E">
      <w:pPr>
        <w:rPr>
          <w:color w:val="000000"/>
        </w:rPr>
      </w:pPr>
      <w:r>
        <w:rPr>
          <w:color w:val="000000"/>
        </w:rPr>
        <w:t>İyi çalışmalar diliyorum.</w:t>
      </w:r>
    </w:p>
    <w:p w:rsidR="0097361E" w:rsidRDefault="0097361E" w:rsidP="00C23339">
      <w:pPr>
        <w:jc w:val="right"/>
        <w:rPr>
          <w:color w:val="000000"/>
        </w:rPr>
      </w:pPr>
      <w:r>
        <w:rPr>
          <w:color w:val="000000"/>
        </w:rPr>
        <w:t>İhsan ASLAN</w:t>
      </w:r>
      <w:r>
        <w:rPr>
          <w:color w:val="000000"/>
        </w:rPr>
        <w:br/>
        <w:t xml:space="preserve">Sakarya / Serdivan Hacı Emine Oba </w:t>
      </w:r>
      <w:r>
        <w:rPr>
          <w:color w:val="000000"/>
        </w:rPr>
        <w:br/>
        <w:t>Ortaokulu Türkçe Öğretmeni</w:t>
      </w:r>
    </w:p>
    <w:p w:rsidR="0097361E" w:rsidRPr="00C23339" w:rsidRDefault="0097361E" w:rsidP="00C23339">
      <w:pPr>
        <w:jc w:val="right"/>
        <w:rPr>
          <w:color w:val="000000"/>
        </w:rPr>
      </w:pPr>
      <w:r>
        <w:rPr>
          <w:color w:val="000000"/>
        </w:rPr>
        <w:t xml:space="preserve">Soru ve görüşleriniz için: </w:t>
      </w:r>
      <w:hyperlink r:id="rId8" w:history="1">
        <w:r w:rsidRPr="00022D53">
          <w:rPr>
            <w:rStyle w:val="Hyperlink"/>
          </w:rPr>
          <w:t>u.ihsan.aslan@hotmail.com</w:t>
        </w:r>
      </w:hyperlink>
      <w:r>
        <w:rPr>
          <w:color w:val="000000"/>
        </w:rPr>
        <w:t xml:space="preserve"> </w:t>
      </w:r>
    </w:p>
    <w:sectPr w:rsidR="0097361E" w:rsidRPr="00C23339" w:rsidSect="00C17FE4">
      <w:pgSz w:w="11906" w:h="16838"/>
      <w:pgMar w:top="1417" w:right="1417" w:bottom="56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7522"/>
    <w:rsid w:val="00022D53"/>
    <w:rsid w:val="0039530E"/>
    <w:rsid w:val="004A7BEF"/>
    <w:rsid w:val="005D55FB"/>
    <w:rsid w:val="00724248"/>
    <w:rsid w:val="00813FC2"/>
    <w:rsid w:val="0097361E"/>
    <w:rsid w:val="00C178AD"/>
    <w:rsid w:val="00C17FE4"/>
    <w:rsid w:val="00C23339"/>
    <w:rsid w:val="00CB6C56"/>
    <w:rsid w:val="00CE752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3FC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178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178AD"/>
    <w:rPr>
      <w:rFonts w:ascii="Tahoma" w:hAnsi="Tahoma" w:cs="Tahoma"/>
      <w:sz w:val="16"/>
      <w:szCs w:val="16"/>
    </w:rPr>
  </w:style>
  <w:style w:type="character" w:styleId="Hyperlink">
    <w:name w:val="Hyperlink"/>
    <w:basedOn w:val="DefaultParagraphFont"/>
    <w:uiPriority w:val="99"/>
    <w:rsid w:val="00C2333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ihsan.aslan@hotmail.com" TargetMode="Externa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3</Pages>
  <Words>371</Words>
  <Characters>2121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Kafka</dc:creator>
  <cp:keywords/>
  <dc:description/>
  <cp:lastModifiedBy>edanur</cp:lastModifiedBy>
  <cp:revision>6</cp:revision>
  <dcterms:created xsi:type="dcterms:W3CDTF">2013-03-21T16:44:00Z</dcterms:created>
  <dcterms:modified xsi:type="dcterms:W3CDTF">2014-03-09T11:49:00Z</dcterms:modified>
</cp:coreProperties>
</file>