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A51" w:rsidRPr="006B7762" w:rsidRDefault="00C71A51" w:rsidP="000C5200">
      <w:pPr>
        <w:spacing w:after="0"/>
        <w:rPr>
          <w:b/>
          <w:bCs/>
          <w:sz w:val="18"/>
          <w:szCs w:val="18"/>
        </w:rPr>
      </w:pPr>
      <w:r w:rsidRPr="006B7762">
        <w:rPr>
          <w:b/>
          <w:bCs/>
          <w:sz w:val="18"/>
          <w:szCs w:val="18"/>
        </w:rPr>
        <w:t xml:space="preserve">HASKÖY ORTA OKULU   </w:t>
      </w:r>
      <w:r>
        <w:rPr>
          <w:b/>
          <w:bCs/>
          <w:sz w:val="18"/>
          <w:szCs w:val="18"/>
        </w:rPr>
        <w:t>7</w:t>
      </w:r>
      <w:r w:rsidRPr="006B7762">
        <w:rPr>
          <w:b/>
          <w:bCs/>
          <w:sz w:val="18"/>
          <w:szCs w:val="18"/>
        </w:rPr>
        <w:t>. SINIF BEDEN EĞİTİTMİ DERSİ PERFORMANS GÖREVİ</w:t>
      </w:r>
    </w:p>
    <w:p w:rsidR="00C71A51" w:rsidRPr="006B7762" w:rsidRDefault="00C71A51" w:rsidP="000C5200">
      <w:pPr>
        <w:spacing w:after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BASKETBOL</w:t>
      </w:r>
      <w:r w:rsidRPr="006B7762">
        <w:rPr>
          <w:b/>
          <w:bCs/>
          <w:sz w:val="18"/>
          <w:szCs w:val="18"/>
        </w:rPr>
        <w:t xml:space="preserve"> HAKKINDA BİLGİ TOPLAMA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YAPILACAK ÇALIŞMALAR:</w:t>
      </w:r>
    </w:p>
    <w:p w:rsidR="00C71A51" w:rsidRPr="006B7762" w:rsidRDefault="00C71A51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A-Çalışmalarınızı nasıl yapacağınızı planlayınız.</w:t>
      </w:r>
    </w:p>
    <w:p w:rsidR="00C71A51" w:rsidRPr="006B7762" w:rsidRDefault="00C71A51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B-</w:t>
      </w:r>
      <w:r>
        <w:rPr>
          <w:sz w:val="18"/>
          <w:szCs w:val="18"/>
        </w:rPr>
        <w:t>basketbol</w:t>
      </w:r>
      <w:r w:rsidRPr="006B7762">
        <w:rPr>
          <w:sz w:val="18"/>
          <w:szCs w:val="18"/>
        </w:rPr>
        <w:t xml:space="preserve"> hakkında araştırma yapıp görsel malzeme araştırınız.</w:t>
      </w:r>
    </w:p>
    <w:p w:rsidR="00C71A51" w:rsidRPr="006B7762" w:rsidRDefault="00C71A51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C-Oyun kuralları ve saha ölçüleri hakkında bilgileri unutmayın</w:t>
      </w:r>
    </w:p>
    <w:p w:rsidR="00C71A51" w:rsidRPr="006B7762" w:rsidRDefault="00C71A51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D-Çalışmanız için aile bireyleri, kitaplar, gazete haberleri, internet vb. kaynaklardan yararlanabilirsiniz</w:t>
      </w:r>
    </w:p>
    <w:p w:rsidR="00C71A51" w:rsidRPr="006B7762" w:rsidRDefault="00C71A51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E-Türkçeyi doğru ve düzgün kullanınız</w:t>
      </w:r>
    </w:p>
    <w:p w:rsidR="00C71A51" w:rsidRPr="006B7762" w:rsidRDefault="00C71A51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F-Arkadaşlarınızla fikir alışverişinde bulununuz.</w:t>
      </w:r>
    </w:p>
    <w:p w:rsidR="00C71A51" w:rsidRPr="006B7762" w:rsidRDefault="00C71A51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G-Çalışmanız puanlama anahtarına göre derecelendirileceğinden puanlama anahtarını inceleyiniz.</w:t>
      </w:r>
    </w:p>
    <w:p w:rsidR="00C71A51" w:rsidRPr="006B7762" w:rsidRDefault="00C71A51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H-Çalışma sonunda faydalandığınız kaynakları belirtiniz</w:t>
      </w:r>
    </w:p>
    <w:p w:rsidR="00C71A51" w:rsidRDefault="00C71A51" w:rsidP="000C5200">
      <w:pPr>
        <w:spacing w:after="0"/>
        <w:rPr>
          <w:sz w:val="18"/>
          <w:szCs w:val="18"/>
        </w:rPr>
      </w:pPr>
      <w:r w:rsidRPr="006B7762">
        <w:rPr>
          <w:sz w:val="18"/>
          <w:szCs w:val="18"/>
        </w:rPr>
        <w:t>I-Öğretmenle iletişim halinde olun</w:t>
      </w:r>
    </w:p>
    <w:p w:rsidR="00C71A51" w:rsidRPr="006B7762" w:rsidRDefault="00C71A51" w:rsidP="000C5200">
      <w:pPr>
        <w:spacing w:after="0"/>
        <w:rPr>
          <w:sz w:val="18"/>
          <w:szCs w:val="18"/>
        </w:rPr>
      </w:pPr>
      <w:r w:rsidRPr="00133115">
        <w:rPr>
          <w:sz w:val="18"/>
          <w:szCs w:val="18"/>
        </w:rPr>
        <w:t>J-Ödevinizi dosya halinde zamanında teslim ediniz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BEKLENEN PERFORMANSLAR</w:t>
      </w:r>
      <w:r w:rsidRPr="006B7762">
        <w:rPr>
          <w:b/>
          <w:sz w:val="18"/>
          <w:szCs w:val="18"/>
        </w:rPr>
        <w:t xml:space="preserve"> :Seçili spor dallarını yaparken spor dalına özgü ilke ve kuralları bilmek ve uygulamak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Seçili spor dalı hakkında araştırma</w:t>
      </w:r>
      <w:r>
        <w:rPr>
          <w:b/>
          <w:sz w:val="18"/>
          <w:szCs w:val="18"/>
        </w:rPr>
        <w:t>-inceleme</w:t>
      </w:r>
      <w:r w:rsidRPr="006B7762">
        <w:rPr>
          <w:b/>
          <w:sz w:val="18"/>
          <w:szCs w:val="18"/>
        </w:rPr>
        <w:t xml:space="preserve"> yapmak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                                                               DEĞERLENDİRME ÖLÇEĞİ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ÖĞRETMEN İLE İLETİŞİM KURULMUŞ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-Haftada 4 defa ve fazlası                                                                        (15 puan)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-Haftada 2-3 defa                                                                                       (10 puan)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-Haftada 1 defa                                                                                           (7 puan)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ÇALIŞMALAR NOT EDİLMİŞ PLANLANMIŞ 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-Hergün                                                                                                         (15 puan)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-haftada 2-3 gün                                                                                           (10 puan)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-hafrtada 1 gün                                                                                             (7 puan)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KAPAK HAZIRLANMIŞ</w:t>
      </w:r>
    </w:p>
    <w:p w:rsidR="00C71A51" w:rsidRPr="006B7762" w:rsidRDefault="00C71A51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-okulun adı                                                                                                     (1 puan)</w:t>
      </w:r>
    </w:p>
    <w:p w:rsidR="00C71A51" w:rsidRPr="006B7762" w:rsidRDefault="00C71A51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-ders adı                                                                                                          (1 puan)</w:t>
      </w:r>
    </w:p>
    <w:p w:rsidR="00C71A51" w:rsidRPr="006B7762" w:rsidRDefault="00C71A51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-öğretmen adı                                                                                                (1 puan)</w:t>
      </w:r>
    </w:p>
    <w:p w:rsidR="00C71A51" w:rsidRPr="006B7762" w:rsidRDefault="00C71A51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-Öğrencinin adı-soyadı-sınıfı-numarası                                                    (1 puan)</w:t>
      </w:r>
    </w:p>
    <w:p w:rsidR="00C71A51" w:rsidRPr="006B7762" w:rsidRDefault="00C71A51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-ödev konusu                                                                                                  (1 puan)</w:t>
      </w:r>
    </w:p>
    <w:p w:rsidR="00C71A51" w:rsidRPr="006B7762" w:rsidRDefault="00C71A51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 resim ile konu ilişkisi                                                                                  (1 puan)</w:t>
      </w:r>
    </w:p>
    <w:p w:rsidR="00C71A51" w:rsidRPr="006B7762" w:rsidRDefault="00C71A51" w:rsidP="002B0A12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 kendisi yapmış                                                                                             (4 puan)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BİLGİLER GÖRSELLERLE BERABER VERİLMİŞ                                            (10 puan)</w:t>
      </w:r>
    </w:p>
    <w:p w:rsidR="00C71A51" w:rsidRPr="006B7762" w:rsidRDefault="00C71A5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 eksik                                                                                                              (7 puan)</w:t>
      </w:r>
    </w:p>
    <w:p w:rsidR="00C71A51" w:rsidRPr="006B7762" w:rsidRDefault="00C71A5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eksik                                                                                                              (5 puan)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TÜRKÇE DOĞRU VE DÜZGÜN KULLANILMIŞ                                             (10 puan)</w:t>
      </w:r>
    </w:p>
    <w:p w:rsidR="00C71A51" w:rsidRPr="006B7762" w:rsidRDefault="00C71A5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 eksik                                                                                                              (7 puan)</w:t>
      </w:r>
    </w:p>
    <w:p w:rsidR="00C71A51" w:rsidRPr="006B7762" w:rsidRDefault="00C71A5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eksik                                                                                                              (5 puan)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ÖDEV ZAMANINDA TESLİM EDİLMİŞ                                                          (10 puan)</w:t>
      </w:r>
    </w:p>
    <w:p w:rsidR="00C71A51" w:rsidRPr="006B7762" w:rsidRDefault="00C71A5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 gün sonra                                                                                                      (7 puan)</w:t>
      </w:r>
    </w:p>
    <w:p w:rsidR="00C71A51" w:rsidRPr="006B7762" w:rsidRDefault="00C71A5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gün sonra                                                                                                      (5 puan)</w:t>
      </w:r>
    </w:p>
    <w:p w:rsidR="00C71A51" w:rsidRPr="006B7762" w:rsidRDefault="00C71A5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YAZI GUZELLİĞİ</w:t>
      </w:r>
    </w:p>
    <w:p w:rsidR="00C71A51" w:rsidRPr="006B7762" w:rsidRDefault="00C71A5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 iyi                                                                                                                     (10 puan)</w:t>
      </w:r>
    </w:p>
    <w:p w:rsidR="00C71A51" w:rsidRPr="006B7762" w:rsidRDefault="00C71A5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-orta                                                                                                                    (5  puan)</w:t>
      </w:r>
    </w:p>
    <w:p w:rsidR="00C71A51" w:rsidRPr="006B7762" w:rsidRDefault="00C71A5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DUZEN VE TEMİZLİK</w:t>
      </w:r>
    </w:p>
    <w:p w:rsidR="00C71A51" w:rsidRPr="006B7762" w:rsidRDefault="00C71A5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-iyi                                                                                                                       (10 puan)</w:t>
      </w:r>
    </w:p>
    <w:p w:rsidR="00C71A51" w:rsidRPr="006B7762" w:rsidRDefault="00C71A51" w:rsidP="00C34843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-orta                                                                                                                      (5 puan)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DEĞİŞİK KAYNAKLARDAN YARARLANILMIŞ KAYNAKÇA BELİRTİLMİŞ    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-5 kaynak ve üzeri                                                                                              (10 puan)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-3-4 kaynak                                                                                                            (7 puan)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-1-2 kaynak                                                                                                            (5 puan)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  </w:t>
      </w:r>
    </w:p>
    <w:p w:rsidR="00C71A51" w:rsidRPr="006B7762" w:rsidRDefault="00C71A51" w:rsidP="00117CA3">
      <w:pPr>
        <w:spacing w:after="0"/>
        <w:rPr>
          <w:b/>
          <w:sz w:val="18"/>
          <w:szCs w:val="18"/>
        </w:rPr>
      </w:pPr>
      <w:hyperlink r:id="rId4" w:history="1">
        <w:r w:rsidRPr="00A24F82">
          <w:rPr>
            <w:rStyle w:val="Hyperlink"/>
          </w:rPr>
          <w:t>http://www.sorubak.com</w:t>
        </w:r>
      </w:hyperlink>
      <w:r>
        <w:t xml:space="preserve"> </w:t>
      </w:r>
    </w:p>
    <w:p w:rsidR="00C71A51" w:rsidRPr="006B7762" w:rsidRDefault="00C71A51" w:rsidP="000C5200">
      <w:pPr>
        <w:spacing w:after="0"/>
        <w:rPr>
          <w:b/>
          <w:sz w:val="18"/>
          <w:szCs w:val="18"/>
        </w:rPr>
      </w:pPr>
    </w:p>
    <w:sectPr w:rsidR="00C71A51" w:rsidRPr="006B7762" w:rsidSect="00EB00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0A8"/>
    <w:rsid w:val="000910A8"/>
    <w:rsid w:val="000C5200"/>
    <w:rsid w:val="00113631"/>
    <w:rsid w:val="00117CA3"/>
    <w:rsid w:val="00133115"/>
    <w:rsid w:val="002B0A12"/>
    <w:rsid w:val="00316A9D"/>
    <w:rsid w:val="006B7762"/>
    <w:rsid w:val="007A499E"/>
    <w:rsid w:val="008A3A5E"/>
    <w:rsid w:val="008B0A3C"/>
    <w:rsid w:val="008C6027"/>
    <w:rsid w:val="00964D47"/>
    <w:rsid w:val="00A067A1"/>
    <w:rsid w:val="00A24F82"/>
    <w:rsid w:val="00A450AF"/>
    <w:rsid w:val="00AC0935"/>
    <w:rsid w:val="00C34843"/>
    <w:rsid w:val="00C4359D"/>
    <w:rsid w:val="00C71A51"/>
    <w:rsid w:val="00C7783F"/>
    <w:rsid w:val="00CA268C"/>
    <w:rsid w:val="00CF3E5B"/>
    <w:rsid w:val="00D71CD2"/>
    <w:rsid w:val="00E9363D"/>
    <w:rsid w:val="00EB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08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17CA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72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1</Pages>
  <Words>697</Words>
  <Characters>3973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zagato</dc:creator>
  <cp:keywords/>
  <dc:description/>
  <cp:lastModifiedBy>edanur</cp:lastModifiedBy>
  <cp:revision>23</cp:revision>
  <dcterms:created xsi:type="dcterms:W3CDTF">2013-02-17T10:08:00Z</dcterms:created>
  <dcterms:modified xsi:type="dcterms:W3CDTF">2013-12-25T19:47:00Z</dcterms:modified>
</cp:coreProperties>
</file>