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0309F" w:rsidRDefault="00B0309F"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33" o:spid="_x0000_s1026" type="#_x0000_t75" alt="Download" style="position:absolute;margin-left:204.8pt;margin-top:24.15pt;width:68.25pt;height:74.25pt;z-index:251630080;visibility:visible">
            <v:imagedata r:id="rId5" o:title=""/>
          </v:shape>
        </w:pict>
      </w:r>
      <w:r>
        <w:rPr>
          <w:noProof/>
          <w:lang w:eastAsia="tr-TR"/>
        </w:rPr>
        <w:pict>
          <v:group id="Grup 31" o:spid="_x0000_s1027" style="position:absolute;margin-left:-8.2pt;margin-top:13.65pt;width:284.25pt;height:96pt;z-index:251623936" coordsize="36099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">
            <v:roundrect id="Yuvarlatılmış Dikdörtgen 2" o:spid="_x0000_s1028" style="position:absolute;left:762;width:35337;height:12192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mrosEA&#10;AADaAAAADwAAAGRycy9kb3ducmV2LnhtbESPzarCMBSE94LvEI7gTlNF5FKNIqLoSrz+LNwdmmNT&#10;bU5KE7W+vREu3OUwM98w03ljS/Gk2heOFQz6CQjizOmCcwWn47r3A8IHZI2lY1LwJg/zWbs1xVS7&#10;F//S8xByESHsU1RgQqhSKX1myKLvu4o4eldXWwxR1rnUNb4i3JZymCRjabHguGCwoqWh7H542EhZ&#10;JtfzIFzMeLdfjba3C6+KDSvV7TSLCYhATfgP/7W3WsEQvlfiDZCz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Ipq6LBAAAA2gAAAA8AAAAAAAAAAAAAAAAAmAIAAGRycy9kb3du&#10;cmV2LnhtbFBLBQYAAAAABAAEAPUAAACGAwAAAAA=&#10;" strokeweight=".5pt">
              <v:textbox>
                <w:txbxContent>
                  <w:p w:rsidR="00B0309F" w:rsidRPr="00730F33" w:rsidRDefault="00B0309F" w:rsidP="00B9750C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HelveticaNarrowTurk" w:hAnsi="HelveticaNarrowTurk" w:cs="HelveticaNarrowTurk"/>
                        <w:b/>
                        <w:color w:val="000000"/>
                        <w:sz w:val="17"/>
                        <w:szCs w:val="17"/>
                      </w:rPr>
                    </w:pPr>
                    <w:r>
                      <w:rPr>
                        <w:rFonts w:ascii="HelveticaNarrowTurk" w:hAnsi="HelveticaNarrowTurk" w:cs="HelveticaNarrowTurk"/>
                        <w:color w:val="FF00FF"/>
                        <w:sz w:val="17"/>
                        <w:szCs w:val="17"/>
                      </w:rPr>
                      <w:t xml:space="preserve">    </w:t>
                    </w:r>
                    <w:r w:rsidRPr="00730F33">
                      <w:rPr>
                        <w:rFonts w:ascii="HelveticaNarrowTurk" w:hAnsi="HelveticaNarrowTurk" w:cs="HelveticaNarrowTurk"/>
                        <w:b/>
                        <w:color w:val="FF00FF"/>
                        <w:sz w:val="17"/>
                        <w:szCs w:val="17"/>
                      </w:rPr>
                      <w:t xml:space="preserve">Woman </w:t>
                    </w:r>
                    <w:r w:rsidRPr="00730F33">
                      <w:rPr>
                        <w:rFonts w:ascii="HelveticaNarrowTurk" w:hAnsi="HelveticaNarrowTurk" w:cs="HelveticaNarrowTurk"/>
                        <w:b/>
                        <w:color w:val="000000"/>
                        <w:sz w:val="17"/>
                        <w:szCs w:val="17"/>
                      </w:rPr>
                      <w:t>: Don't you ever read your …………. ?</w:t>
                    </w:r>
                  </w:p>
                  <w:p w:rsidR="00B0309F" w:rsidRDefault="00B0309F" w:rsidP="00B9750C">
                    <w:pPr>
                      <w:rPr>
                        <w:rFonts w:ascii="HelveticaNarrowTurk" w:hAnsi="HelveticaNarrowTurk" w:cs="HelveticaNarrowTurk"/>
                        <w:b/>
                        <w:color w:val="000000"/>
                        <w:sz w:val="17"/>
                        <w:szCs w:val="17"/>
                      </w:rPr>
                    </w:pPr>
                    <w:r w:rsidRPr="00730F33">
                      <w:rPr>
                        <w:rFonts w:ascii="HelveticaNarrowTurk" w:hAnsi="HelveticaNarrowTurk" w:cs="HelveticaNarrowTurk"/>
                        <w:b/>
                        <w:color w:val="000000"/>
                        <w:sz w:val="17"/>
                        <w:szCs w:val="17"/>
                      </w:rPr>
                      <w:t xml:space="preserve">    </w:t>
                    </w:r>
                    <w:r w:rsidRPr="00730F33">
                      <w:rPr>
                        <w:rFonts w:ascii="HelveticaNarrowTurk" w:hAnsi="HelveticaNarrowTurk" w:cs="HelveticaNarrowTurk"/>
                        <w:b/>
                        <w:color w:val="FF0000"/>
                        <w:sz w:val="17"/>
                        <w:szCs w:val="17"/>
                      </w:rPr>
                      <w:t>Man</w:t>
                    </w:r>
                    <w:r w:rsidRPr="00730F33">
                      <w:rPr>
                        <w:rFonts w:ascii="HelveticaNarrowTurk" w:hAnsi="HelveticaNarrowTurk" w:cs="HelveticaNarrowTurk"/>
                        <w:b/>
                        <w:color w:val="000000"/>
                        <w:sz w:val="17"/>
                        <w:szCs w:val="17"/>
                      </w:rPr>
                      <w:t xml:space="preserve"> : Of course not. I'm a realistic person.</w:t>
                    </w:r>
                  </w:p>
                  <w:p w:rsidR="00B0309F" w:rsidRPr="00FF27FF" w:rsidRDefault="00B0309F" w:rsidP="00B9750C">
                    <w:pPr>
                      <w:rPr>
                        <w:rFonts w:ascii="HelveticaNarrowTurk" w:hAnsi="HelveticaNarrowTurk" w:cs="HelveticaNarrowTurk"/>
                        <w:b/>
                        <w:color w:val="000000"/>
                        <w:sz w:val="17"/>
                        <w:szCs w:val="17"/>
                      </w:rPr>
                    </w:pPr>
                    <w:r w:rsidRPr="00FF27FF">
                      <w:rPr>
                        <w:rFonts w:ascii="HelveticaNarrowTurk" w:hAnsi="HelveticaNarrowTurk" w:cs="HelveticaNarrowTurk"/>
                        <w:color w:val="000000"/>
                        <w:sz w:val="19"/>
                        <w:szCs w:val="17"/>
                      </w:rPr>
                      <w:t>Konuşmada boşluğa hangi kelime gelmelidir?</w:t>
                    </w:r>
                  </w:p>
                  <w:p w:rsidR="00B0309F" w:rsidRDefault="00B0309F" w:rsidP="006E134C">
                    <w:pPr>
                      <w:pStyle w:val="NoSpacing"/>
                    </w:pPr>
                    <w:r>
                      <w:t xml:space="preserve">     </w:t>
                    </w:r>
                    <w:r w:rsidRPr="003B6118">
                      <w:rPr>
                        <w:b/>
                      </w:rPr>
                      <w:t>a)</w:t>
                    </w:r>
                    <w:r>
                      <w:t xml:space="preserve">  h</w:t>
                    </w:r>
                    <w:r w:rsidRPr="006E134C">
                      <w:t>oroscopes</w:t>
                    </w:r>
                    <w:r w:rsidRPr="006E134C">
                      <w:tab/>
                    </w:r>
                    <w:r w:rsidRPr="003B6118">
                      <w:rPr>
                        <w:b/>
                      </w:rPr>
                      <w:t>b)</w:t>
                    </w:r>
                    <w:r w:rsidRPr="006E134C">
                      <w:t xml:space="preserve"> </w:t>
                    </w:r>
                    <w:r>
                      <w:t>n</w:t>
                    </w:r>
                    <w:r w:rsidRPr="006E134C">
                      <w:t>ewspaper</w:t>
                    </w:r>
                  </w:p>
                  <w:p w:rsidR="00B0309F" w:rsidRPr="006E134C" w:rsidRDefault="00B0309F" w:rsidP="006E134C">
                    <w:pPr>
                      <w:pStyle w:val="NoSpacing"/>
                    </w:pPr>
                    <w:r>
                      <w:t xml:space="preserve">     </w:t>
                    </w:r>
                    <w:r w:rsidRPr="003B6118">
                      <w:rPr>
                        <w:b/>
                      </w:rPr>
                      <w:t>c)</w:t>
                    </w:r>
                    <w:r>
                      <w:t xml:space="preserve">  forecast                  </w:t>
                    </w:r>
                    <w:r w:rsidRPr="003B6118">
                      <w:rPr>
                        <w:b/>
                      </w:rPr>
                      <w:t>d)</w:t>
                    </w:r>
                    <w:r>
                      <w:t xml:space="preserve"> news</w:t>
                    </w:r>
                  </w:p>
                  <w:p w:rsidR="00B0309F" w:rsidRDefault="00B0309F" w:rsidP="00B9750C">
                    <w:pPr>
                      <w:jc w:val="center"/>
                    </w:pPr>
                  </w:p>
                </w:txbxContent>
              </v:textbox>
            </v:roundrect>
            <v:shape id="Gözyaşı Damlası 22" o:spid="_x0000_s1029" style="position:absolute;width:3048;height:3905;visibility:visible;v-text-anchor:middle" coordsize="304800,39052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3jipcQA&#10;AADbAAAADwAAAGRycy9kb3ducmV2LnhtbESPQWsCMRSE7wX/Q3iCF9HERUS2RpFCQWoRtIV6fGxe&#10;d1c3L0uSrtt/b4RCj8PMfMOsNr1tREc+1I41zKYKBHHhTM2lhs+P18kSRIjIBhvHpOGXAmzWg6cV&#10;5sbd+EjdKZYiQTjkqKGKsc2lDEVFFsPUtcTJ+3beYkzSl9J4vCW4bWSm1EJarDktVNjSS0XF9fRj&#10;NXTqS11qnu/7o12Or4f3Nz8+L7QeDfvtM4hIffwP/7V3RkOWweNL+gFyf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t44qXEAAAA2wAAAA8AAAAAAAAAAAAAAAAAmAIAAGRycy9k&#10;b3ducmV2LnhtbFBLBQYAAAAABAAEAPUAAACJAwAAAAA=&#10;" adj="-11796480,,5400" path="m,195263c,87422,68232,,152400,l304800,r,195263c304800,303104,236568,390526,152400,390526,68232,390526,,303104,,195263xe" fillcolor="#c00000" strokeweight=".5pt">
              <v:stroke joinstyle="miter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custom" o:connectlocs="0,195263;152400,0;304800,0;304800,195263;152400,390526;0,195263" o:connectangles="0,0,0,0,0,0" textboxrect="0,0,304800,390525"/>
              <v:handles>
                <v:h position="@3,#0" polar="10800,10800"/>
                <v:h position="#2,#1" polar="10800,10800" radiusrange="0,10800"/>
              </v:handles>
              <v:textbox>
                <w:txbxContent>
                  <w:p w:rsidR="00B0309F" w:rsidRPr="00730F33" w:rsidRDefault="00B0309F" w:rsidP="00B9750C">
                    <w:pPr>
                      <w:jc w:val="center"/>
                    </w:pPr>
                    <w:r w:rsidRPr="00730F33">
                      <w:t>1</w:t>
                    </w:r>
                  </w:p>
                </w:txbxContent>
              </v:textbox>
            </v:shape>
          </v:group>
        </w:pict>
      </w: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41" o:spid="_x0000_s1030" type="#_x0000_t202" style="position:absolute;margin-left:7.55pt;margin-top:-22.35pt;width:189.75pt;height:31.5pt;z-index:251690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" strokeweight=".5pt">
            <v:textbox>
              <w:txbxContent>
                <w:p w:rsidR="00B0309F" w:rsidRPr="00365399" w:rsidRDefault="00B0309F">
                  <w:pPr>
                    <w:rPr>
                      <w:b/>
                      <w:sz w:val="20"/>
                    </w:rPr>
                  </w:pPr>
                  <w:r w:rsidRPr="00365399">
                    <w:rPr>
                      <w:b/>
                      <w:sz w:val="20"/>
                    </w:rPr>
                    <w:t>ADI SOYADI: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Yuvarlatılmış Dikdörtgen 3" o:spid="_x0000_s1031" style="position:absolute;margin-left:2.3pt;margin-top:-22.35pt;width:563.25pt;height:31.5pt;z-index:25163110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" strokeweight=".5pt">
            <v:textbox>
              <w:txbxContent>
                <w:p w:rsidR="00B0309F" w:rsidRPr="00A238DF" w:rsidRDefault="00B0309F" w:rsidP="005C5E2F">
                  <w:pPr>
                    <w:jc w:val="center"/>
                    <w:rPr>
                      <w:b/>
                      <w:caps/>
                    </w:rPr>
                  </w:pPr>
                  <w:r w:rsidRPr="00A238DF">
                    <w:rPr>
                      <w:b/>
                      <w:caps/>
                    </w:rPr>
                    <w:t>7</w:t>
                  </w:r>
                  <w:r>
                    <w:rPr>
                      <w:b/>
                      <w:caps/>
                    </w:rPr>
                    <w:t xml:space="preserve">-    </w:t>
                  </w:r>
                  <w:bookmarkStart w:id="0" w:name="_GoBack"/>
                  <w:bookmarkEnd w:id="0"/>
                  <w:r>
                    <w:rPr>
                      <w:b/>
                      <w:caps/>
                    </w:rPr>
                    <w:t xml:space="preserve"> </w:t>
                  </w:r>
                  <w:r w:rsidRPr="00A238DF">
                    <w:rPr>
                      <w:b/>
                      <w:caps/>
                    </w:rPr>
                    <w:t>SINIF</w:t>
                  </w:r>
                  <w:r>
                    <w:rPr>
                      <w:b/>
                      <w:caps/>
                    </w:rPr>
                    <w:t xml:space="preserve">I </w:t>
                  </w:r>
                  <w:r w:rsidRPr="00A238DF">
                    <w:rPr>
                      <w:b/>
                      <w:caps/>
                    </w:rPr>
                    <w:t xml:space="preserve"> 1.DÖNEM 3.YAZILI</w:t>
                  </w:r>
                </w:p>
              </w:txbxContent>
            </v:textbox>
          </v:roundrect>
        </w:pict>
      </w:r>
    </w:p>
    <w:p w:rsidR="00B0309F" w:rsidRDefault="00B0309F"/>
    <w:p w:rsidR="00B0309F" w:rsidRDefault="00B0309F"/>
    <w:p w:rsidR="00B0309F" w:rsidRDefault="00B0309F"/>
    <w:p w:rsidR="00B0309F" w:rsidRDefault="00B0309F">
      <w:r>
        <w:rPr>
          <w:noProof/>
          <w:lang w:eastAsia="tr-TR"/>
        </w:rPr>
        <w:pict>
          <v:group id="Grup 34" o:spid="_x0000_s1032" style="position:absolute;margin-left:-9.7pt;margin-top:16.1pt;width:284.25pt;height:84pt;z-index:251624960" coordsize="36099,12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">
            <v:roundrect id="Yuvarlatılmış Dikdörtgen 17" o:spid="_x0000_s1033" style="position:absolute;left:762;width:35337;height:1236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XPBcIA&#10;AADbAAAADwAAAGRycy9kb3ducmV2LnhtbESPT4vCMBDF74LfIYzgTVNFVLpGWUTRk6z/Dt6GZmy6&#10;20xKE7V++40geJvhvfebN7NFY0txp9oXjhUM+gkI4szpgnMFp+O6NwXhA7LG0jEpeJKHxbzdmmGq&#10;3YP3dD+EXEQI+xQVmBCqVEqfGbLo+64ijtrV1RZDXOtc6hofEW5LOUySsbRYcLxgsKKloezvcLOR&#10;skyu50G4mPHuZzXa/l54VWxYqW6n+f4CEagJH/M7vdWx/gRev8QB5P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Nc8FwgAAANsAAAAPAAAAAAAAAAAAAAAAAJgCAABkcnMvZG93&#10;bnJldi54bWxQSwUGAAAAAAQABAD1AAAAhwMAAAAA&#10;" strokeweight=".5pt">
              <v:textbox>
                <w:txbxContent>
                  <w:p w:rsidR="00B0309F" w:rsidRPr="00DB0677" w:rsidRDefault="00B0309F" w:rsidP="00B8051C">
                    <w:pPr>
                      <w:pStyle w:val="NoSpacing"/>
                      <w:rPr>
                        <w:rFonts w:cs="Calibri"/>
                        <w:b/>
                        <w:sz w:val="20"/>
                      </w:rPr>
                    </w:pPr>
                    <w:r>
                      <w:rPr>
                        <w:color w:val="FF00FF"/>
                      </w:rPr>
                      <w:t xml:space="preserve">    </w:t>
                    </w:r>
                    <w:r w:rsidRPr="00DB0677">
                      <w:rPr>
                        <w:rFonts w:cs="Calibri"/>
                        <w:b/>
                        <w:color w:val="FF00FF"/>
                        <w:sz w:val="20"/>
                      </w:rPr>
                      <w:t xml:space="preserve">Girl </w:t>
                    </w:r>
                    <w:r w:rsidRPr="00DB0677">
                      <w:rPr>
                        <w:rFonts w:cs="Calibri"/>
                        <w:b/>
                        <w:sz w:val="20"/>
                      </w:rPr>
                      <w:t>: This is my lucky pencil.I get high marks because of  it.</w:t>
                    </w:r>
                  </w:p>
                  <w:p w:rsidR="00B0309F" w:rsidRPr="00DB0677" w:rsidRDefault="00B0309F" w:rsidP="00B8051C">
                    <w:pPr>
                      <w:pStyle w:val="NoSpacing"/>
                      <w:rPr>
                        <w:rFonts w:cs="Calibri"/>
                        <w:b/>
                        <w:sz w:val="20"/>
                      </w:rPr>
                    </w:pPr>
                    <w:r w:rsidRPr="00DB0677">
                      <w:rPr>
                        <w:rFonts w:cs="Calibri"/>
                        <w:b/>
                        <w:sz w:val="20"/>
                      </w:rPr>
                      <w:t xml:space="preserve">    </w:t>
                    </w:r>
                    <w:r w:rsidRPr="00DB0677">
                      <w:rPr>
                        <w:rFonts w:cs="Calibri"/>
                        <w:b/>
                        <w:color w:val="FF0000"/>
                        <w:sz w:val="20"/>
                      </w:rPr>
                      <w:t>Mother</w:t>
                    </w:r>
                    <w:r w:rsidRPr="00DB0677">
                      <w:rPr>
                        <w:rFonts w:cs="Calibri"/>
                        <w:b/>
                        <w:sz w:val="20"/>
                      </w:rPr>
                      <w:t xml:space="preserve"> : Come on.It is a ………………… You get high                       </w:t>
                    </w:r>
                  </w:p>
                  <w:p w:rsidR="00B0309F" w:rsidRPr="00DB0677" w:rsidRDefault="00B0309F" w:rsidP="00B8051C">
                    <w:pPr>
                      <w:pStyle w:val="NoSpacing"/>
                      <w:rPr>
                        <w:rFonts w:cs="Calibri"/>
                        <w:b/>
                        <w:sz w:val="20"/>
                      </w:rPr>
                    </w:pPr>
                    <w:r w:rsidRPr="00DB0677">
                      <w:rPr>
                        <w:rFonts w:cs="Calibri"/>
                        <w:b/>
                        <w:sz w:val="20"/>
                      </w:rPr>
                      <w:t xml:space="preserve">   marks because you study hard.</w:t>
                    </w:r>
                  </w:p>
                  <w:p w:rsidR="00B0309F" w:rsidRDefault="00B0309F" w:rsidP="0054217B">
                    <w:pPr>
                      <w:pStyle w:val="NoSpacing"/>
                    </w:pPr>
                    <w:r>
                      <w:t xml:space="preserve">      </w:t>
                    </w:r>
                    <w:r w:rsidRPr="003B6118">
                      <w:rPr>
                        <w:b/>
                      </w:rPr>
                      <w:t xml:space="preserve">a)  </w:t>
                    </w:r>
                    <w:r>
                      <w:t>h</w:t>
                    </w:r>
                    <w:r w:rsidRPr="006E134C">
                      <w:t>oroscopes</w:t>
                    </w:r>
                    <w:r w:rsidRPr="006E134C">
                      <w:tab/>
                    </w:r>
                    <w:r w:rsidRPr="003B6118">
                      <w:rPr>
                        <w:b/>
                      </w:rPr>
                      <w:t xml:space="preserve"> b)</w:t>
                    </w:r>
                    <w:r w:rsidRPr="006E134C">
                      <w:t xml:space="preserve"> </w:t>
                    </w:r>
                    <w:r>
                      <w:t>superstition</w:t>
                    </w:r>
                  </w:p>
                  <w:p w:rsidR="00B0309F" w:rsidRPr="006E134C" w:rsidRDefault="00B0309F" w:rsidP="0054217B">
                    <w:pPr>
                      <w:pStyle w:val="NoSpacing"/>
                    </w:pPr>
                    <w:r>
                      <w:t xml:space="preserve">      </w:t>
                    </w:r>
                    <w:r w:rsidRPr="003B6118">
                      <w:rPr>
                        <w:b/>
                      </w:rPr>
                      <w:t>c)</w:t>
                    </w:r>
                    <w:r>
                      <w:t xml:space="preserve">  starsign                   </w:t>
                    </w:r>
                    <w:r w:rsidRPr="003B6118">
                      <w:rPr>
                        <w:b/>
                      </w:rPr>
                      <w:t>d)</w:t>
                    </w:r>
                    <w:r>
                      <w:t xml:space="preserve"> believe</w:t>
                    </w:r>
                  </w:p>
                  <w:p w:rsidR="00B0309F" w:rsidRDefault="00B0309F" w:rsidP="005C5E2F">
                    <w:pPr>
                      <w:rPr>
                        <w:rFonts w:ascii="HelveticaNarrowTurk" w:hAnsi="HelveticaNarrowTurk" w:cs="HelveticaNarrowTurk"/>
                        <w:color w:val="000000"/>
                        <w:sz w:val="17"/>
                        <w:szCs w:val="17"/>
                      </w:rPr>
                    </w:pPr>
                  </w:p>
                  <w:p w:rsidR="00B0309F" w:rsidRDefault="00B0309F" w:rsidP="005C5E2F">
                    <w:pPr>
                      <w:jc w:val="center"/>
                    </w:pPr>
                  </w:p>
                </w:txbxContent>
              </v:textbox>
            </v:roundrect>
            <v:shape id="Gözyaşı Damlası 25" o:spid="_x0000_s1034" style="position:absolute;width:3048;height:4527;visibility:visible;v-text-anchor:middle" coordsize="304800,4527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A8gMMA&#10;AADbAAAADwAAAGRycy9kb3ducmV2LnhtbESPQYvCMBSE74L/ITxhb5oqKFKNIror62EFq4jHR/Ns&#10;i81LaaJWf71ZEDwOM/MNM503phQ3ql1hWUG/F4EgTq0uOFNw2P90xyCcR9ZYWiYFD3Iwn7VbU4y1&#10;vfOObonPRICwi1FB7n0VS+nSnAy6nq2Ig3e2tUEfZJ1JXeM9wE0pB1E0kgYLDgs5VrTMKb0kV6Ng&#10;u62O6+T5fZGRlkXaP602f9enUl+dZjEB4anxn/C7/asVDIbw/yX8ADl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A8gMMAAADbAAAADwAAAAAAAAAAAAAAAACYAgAAZHJzL2Rv&#10;d25yZXYueG1sUEsFBgAAAAAEAAQA9QAAAIgDAAAAAA==&#10;" adj="-11796480,,5400" path="m,226391c,101359,68232,,152400,l304800,r,226391c304800,351423,236568,452782,152400,452782,68232,452782,,351423,,226391xe" fillcolor="#c00000" strokeweight=".5pt">
              <v:stroke joinstyle="miter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custom" o:connectlocs="0,226391;152400,0;304800,0;304800,226391;152400,452782;0,226391" o:connectangles="0,0,0,0,0,0" textboxrect="0,0,304800,452782"/>
              <v:handles>
                <v:h position="@3,#0" polar="10800,10800"/>
                <v:h position="#2,#1" polar="10800,10800" radiusrange="0,10800"/>
              </v:handles>
              <v:textbox>
                <w:txbxContent>
                  <w:p w:rsidR="00B0309F" w:rsidRPr="00730F33" w:rsidRDefault="00B0309F" w:rsidP="00B9750C">
                    <w:pPr>
                      <w:jc w:val="center"/>
                    </w:pPr>
                    <w:r w:rsidRPr="00730F33">
                      <w:t>2</w:t>
                    </w:r>
                  </w:p>
                </w:txbxContent>
              </v:textbox>
            </v:shape>
          </v:group>
        </w:pict>
      </w:r>
    </w:p>
    <w:p w:rsidR="00B0309F" w:rsidRDefault="00B0309F">
      <w:pPr>
        <w:rPr>
          <w:noProof/>
          <w:lang w:eastAsia="tr-TR"/>
        </w:rPr>
      </w:pPr>
      <w:r>
        <w:rPr>
          <w:noProof/>
          <w:lang w:eastAsia="tr-TR"/>
        </w:rPr>
        <w:pict>
          <v:shape id="Resim 4" o:spid="_x0000_s1035" type="#_x0000_t75" alt="Royalty-Free (RF) School Girl Clipart Illustration #1108840" style="position:absolute;margin-left:219.5pt;margin-top:3pt;width:70.5pt;height:72.1pt;z-index:251632128;visibility:visible">
            <v:imagedata r:id="rId6" o:title="" cropbottom="15729f"/>
          </v:shape>
        </w:pict>
      </w:r>
    </w:p>
    <w:p w:rsidR="00B0309F" w:rsidRDefault="00B0309F"/>
    <w:p w:rsidR="00B0309F" w:rsidRDefault="00B0309F"/>
    <w:p w:rsidR="00B0309F" w:rsidRDefault="00B0309F">
      <w:r>
        <w:rPr>
          <w:noProof/>
          <w:lang w:eastAsia="tr-TR"/>
        </w:rPr>
        <w:pict>
          <v:shape id="Gözyaşı Damlası 11" o:spid="_x0000_s1036" style="position:absolute;margin-left:-10.45pt;margin-top:5.05pt;width:24pt;height:30.75pt;z-index:251635200;visibility:visible;v-text-anchor:middle" coordsize="304800,39052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" adj="-11796480,,5400" path="m,195263c,87422,68232,,152400,l304800,r,195263c304800,303104,236568,390526,152400,390526,68232,390526,,303104,,195263xe" fillcolor="#002060" strokeweight=".5pt">
            <v:stroke joinstyle="miter"/>
            <v:formulas>
              <v:f eqn="val #1"/>
              <v:f eqn="val #0"/>
              <v:f eqn="sum #1 0 #0"/>
              <v:f eqn="val 10800"/>
              <v:f eqn="sum 0 0 #1"/>
              <v:f eqn="sumangle @2 360 0"/>
              <v:f eqn="if @2 @2 @5"/>
              <v:f eqn="sum 0 0 @6"/>
              <v:f eqn="val #2"/>
              <v:f eqn="sum 0 0 #0"/>
              <v:f eqn="sum #2 0 2700"/>
              <v:f eqn="cos @10 #1"/>
              <v:f eqn="sin @10 #1"/>
              <v:f eqn="cos 13500 #1"/>
              <v:f eqn="sin 13500 #1"/>
              <v:f eqn="sum @11 10800 0"/>
              <v:f eqn="sum @12 10800 0"/>
              <v:f eqn="sum @13 10800 0"/>
              <v:f eqn="sum @14 10800 0"/>
              <v:f eqn="prod #2 1 2"/>
              <v:f eqn="sum @19 5400 0"/>
              <v:f eqn="cos @20 #1"/>
              <v:f eqn="sin @20 #1"/>
              <v:f eqn="sum @21 10800 0"/>
              <v:f eqn="sum @12 @23 @22"/>
              <v:f eqn="sum @22 @23 @11"/>
              <v:f eqn="cos 10800 #1"/>
              <v:f eqn="sin 10800 #1"/>
              <v:f eqn="cos #2 #1"/>
              <v:f eqn="sin #2 #1"/>
              <v:f eqn="sum @26 10800 0"/>
              <v:f eqn="sum @27 10800 0"/>
              <v:f eqn="sum @28 10800 0"/>
              <v:f eqn="sum @29 10800 0"/>
              <v:f eqn="sum @19 5400 0"/>
              <v:f eqn="cos @34 #0"/>
              <v:f eqn="sin @34 #0"/>
              <v:f eqn="mid #0 #1"/>
              <v:f eqn="sumangle @37 180 0"/>
              <v:f eqn="if @2 @37 @38"/>
              <v:f eqn="cos 10800 @39"/>
              <v:f eqn="sin 10800 @39"/>
              <v:f eqn="cos #2 @39"/>
              <v:f eqn="sin #2 @39"/>
              <v:f eqn="sum @40 10800 0"/>
              <v:f eqn="sum @41 10800 0"/>
              <v:f eqn="sum @42 10800 0"/>
              <v:f eqn="sum @43 10800 0"/>
              <v:f eqn="sum @35 10800 0"/>
              <v:f eqn="sum @36 10800 0"/>
            </v:formulas>
            <v:path arrowok="t" o:connecttype="custom" o:connectlocs="0,195263;152400,0;304800,0;304800,195263;152400,390526;0,195263" o:connectangles="0,0,0,0,0,0" textboxrect="0,0,304800,390525"/>
            <v:handles>
              <v:h position="@3,#0" polar="10800,10800"/>
              <v:h position="#2,#1" polar="10800,10800" radiusrange="0,10800"/>
            </v:handles>
            <v:textbox>
              <w:txbxContent>
                <w:p w:rsidR="00B0309F" w:rsidRPr="00730F33" w:rsidRDefault="00B0309F" w:rsidP="00730F33">
                  <w:pPr>
                    <w:jc w:val="center"/>
                  </w:pPr>
                  <w:r>
                    <w:t>3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Yuvarlatılmış Dikdörtgen 18" o:spid="_x0000_s1037" style="position:absolute;margin-left:-2.2pt;margin-top:5.1pt;width:278.25pt;height:83.95pt;z-index:25162598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" strokeweight=".5pt">
            <v:textbox>
              <w:txbxContent>
                <w:p w:rsidR="00B0309F" w:rsidRPr="00DB0677" w:rsidRDefault="00B0309F" w:rsidP="007A61A0">
                  <w:pPr>
                    <w:pStyle w:val="NoSpacing"/>
                    <w:rPr>
                      <w:rFonts w:cs="Calibri"/>
                      <w:b/>
                      <w:color w:val="C00000"/>
                    </w:rPr>
                  </w:pPr>
                  <w:r w:rsidRPr="00DB0677">
                    <w:rPr>
                      <w:rFonts w:cs="Calibri"/>
                      <w:color w:val="FF00FF"/>
                      <w:sz w:val="20"/>
                    </w:rPr>
                    <w:t xml:space="preserve">   </w:t>
                  </w:r>
                  <w:r w:rsidRPr="00DB0677">
                    <w:rPr>
                      <w:rFonts w:cs="Calibri"/>
                      <w:b/>
                      <w:color w:val="C00000"/>
                    </w:rPr>
                    <w:t>Yandaki aile hangi cümleyi kurmuş olabilir?</w:t>
                  </w:r>
                </w:p>
                <w:p w:rsidR="00B0309F" w:rsidRDefault="00B0309F" w:rsidP="007A61A0">
                  <w:pPr>
                    <w:pStyle w:val="NoSpacing"/>
                  </w:pPr>
                  <w:r>
                    <w:t xml:space="preserve">      </w:t>
                  </w:r>
                  <w:r w:rsidRPr="003B6118">
                    <w:rPr>
                      <w:b/>
                    </w:rPr>
                    <w:t>a)</w:t>
                  </w:r>
                  <w:r>
                    <w:t xml:space="preserve">  What time is the next train?</w:t>
                  </w:r>
                  <w:r w:rsidRPr="006E134C">
                    <w:tab/>
                  </w:r>
                  <w:r>
                    <w:t xml:space="preserve"> </w:t>
                  </w:r>
                </w:p>
                <w:p w:rsidR="00B0309F" w:rsidRDefault="00B0309F" w:rsidP="007A61A0">
                  <w:pPr>
                    <w:pStyle w:val="NoSpacing"/>
                  </w:pPr>
                  <w:r>
                    <w:t xml:space="preserve">      </w:t>
                  </w:r>
                  <w:r w:rsidRPr="003B6118">
                    <w:rPr>
                      <w:b/>
                    </w:rPr>
                    <w:t>b)</w:t>
                  </w:r>
                  <w:r w:rsidRPr="006E134C">
                    <w:t xml:space="preserve"> </w:t>
                  </w:r>
                  <w:r>
                    <w:t>How much is one-way ticket?</w:t>
                  </w:r>
                </w:p>
                <w:p w:rsidR="00B0309F" w:rsidRDefault="00B0309F" w:rsidP="007A61A0">
                  <w:pPr>
                    <w:pStyle w:val="NoSpacing"/>
                  </w:pPr>
                  <w:r>
                    <w:t xml:space="preserve">     </w:t>
                  </w:r>
                  <w:r w:rsidRPr="003B6118">
                    <w:rPr>
                      <w:b/>
                    </w:rPr>
                    <w:t xml:space="preserve"> c)</w:t>
                  </w:r>
                  <w:r>
                    <w:t xml:space="preserve">  We have got too much luggage.                </w:t>
                  </w:r>
                </w:p>
                <w:p w:rsidR="00B0309F" w:rsidRPr="006E134C" w:rsidRDefault="00B0309F" w:rsidP="007A61A0">
                  <w:pPr>
                    <w:pStyle w:val="NoSpacing"/>
                  </w:pPr>
                  <w:r>
                    <w:t xml:space="preserve">      </w:t>
                  </w:r>
                  <w:r w:rsidRPr="003B6118">
                    <w:rPr>
                      <w:b/>
                    </w:rPr>
                    <w:t>d)</w:t>
                  </w:r>
                  <w:r>
                    <w:t xml:space="preserve"> Do you have a single room?</w:t>
                  </w:r>
                </w:p>
                <w:p w:rsidR="00B0309F" w:rsidRDefault="00B0309F" w:rsidP="007A61A0">
                  <w:pPr>
                    <w:jc w:val="center"/>
                  </w:pPr>
                </w:p>
              </w:txbxContent>
            </v:textbox>
          </v:roundrect>
        </w:pict>
      </w:r>
      <w:r>
        <w:rPr>
          <w:noProof/>
          <w:lang w:eastAsia="tr-TR"/>
        </w:rPr>
        <w:pict>
          <v:shape id="Resim 5" o:spid="_x0000_s1038" type="#_x0000_t75" alt="Royalty-Free (RF) travel Clipart Illustration #1110991" style="position:absolute;margin-left:193.8pt;margin-top:12.6pt;width:85pt;height:81.75pt;z-index:251633152;visibility:visible">
            <v:imagedata r:id="rId7" o:title="" croptop="2247f" cropbottom="16477f"/>
          </v:shape>
        </w:pict>
      </w:r>
    </w:p>
    <w:p w:rsidR="00B0309F" w:rsidRDefault="00B0309F"/>
    <w:p w:rsidR="00B0309F" w:rsidRDefault="00B0309F"/>
    <w:p w:rsidR="00B0309F" w:rsidRDefault="00B0309F">
      <w:r>
        <w:rPr>
          <w:noProof/>
          <w:lang w:eastAsia="tr-TR"/>
        </w:rPr>
        <w:pict>
          <v:group id="Grup 7" o:spid="_x0000_s1039" style="position:absolute;margin-left:-9.7pt;margin-top:20.3pt;width:285pt;height:96pt;z-index:251627008" coordsize="36195,15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">
            <v:roundrect id="Yuvarlatılmış Dikdörtgen 19" o:spid="_x0000_s1040" style="position:absolute;left:857;width:35338;height:1524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1dmsMA&#10;AADbAAAADwAAAGRycy9kb3ducmV2LnhtbERPTWvCQBC9C/6HZQq96aalFI1ugkgLtXjQGBBv0+w0&#10;CWZn0+zWxH/fLQje5vE+Z5kOphEX6lxtWcHTNAJBXFhdc6kgP7xPZiCcR9bYWCYFV3KQJuPREmNt&#10;e97TJfOlCCHsYlRQed/GUrqiIoNualviwH3bzqAPsCul7rAP4aaRz1H0Kg3WHBoqbGldUXHOfo2C&#10;z+1p9fP2ojdnk+++2v2mz+jYK/X4MKwWIDwN/i6+uT90mD+H/1/CATL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T1dmsMAAADbAAAADwAAAAAAAAAAAAAAAACYAgAAZHJzL2Rv&#10;d25yZXYueG1sUEsFBgAAAAAEAAQA9QAAAIgDAAAAAA==&#10;" strokeweight=".5pt">
              <v:textbox>
                <w:txbxContent>
                  <w:p w:rsidR="00B0309F" w:rsidRPr="00DB0677" w:rsidRDefault="00B0309F" w:rsidP="00F118D3">
                    <w:pPr>
                      <w:pStyle w:val="NoSpacing"/>
                      <w:rPr>
                        <w:rFonts w:cs="Calibri"/>
                        <w:b/>
                        <w:color w:val="C00000"/>
                      </w:rPr>
                    </w:pPr>
                    <w:r w:rsidRPr="00DB0677">
                      <w:rPr>
                        <w:rFonts w:cs="Calibri"/>
                        <w:color w:val="FF00FF"/>
                        <w:sz w:val="20"/>
                      </w:rPr>
                      <w:t xml:space="preserve">         ---- </w:t>
                    </w:r>
                    <w:r w:rsidRPr="00DB0677">
                      <w:rPr>
                        <w:rFonts w:cs="Calibri"/>
                        <w:b/>
                        <w:color w:val="C00000"/>
                      </w:rPr>
                      <w:t>Could I speak to Alex, please.</w:t>
                    </w:r>
                  </w:p>
                  <w:p w:rsidR="00B0309F" w:rsidRPr="00DB0677" w:rsidRDefault="00B0309F" w:rsidP="00F118D3">
                    <w:pPr>
                      <w:pStyle w:val="NoSpacing"/>
                      <w:rPr>
                        <w:rFonts w:cs="Calibri"/>
                      </w:rPr>
                    </w:pPr>
                    <w:r w:rsidRPr="00DB0677">
                      <w:rPr>
                        <w:rFonts w:cs="Calibri"/>
                        <w:b/>
                        <w:color w:val="C00000"/>
                      </w:rPr>
                      <w:t xml:space="preserve">        ---- ………………….  He is </w:t>
                    </w:r>
                    <w:r w:rsidRPr="00DB0677">
                      <w:rPr>
                        <w:rFonts w:cs="Calibri"/>
                        <w:b/>
                        <w:color w:val="C00000"/>
                        <w:u w:val="single"/>
                      </w:rPr>
                      <w:t>out</w:t>
                    </w:r>
                    <w:r w:rsidRPr="00DB0677">
                      <w:rPr>
                        <w:rFonts w:cs="Calibri"/>
                        <w:b/>
                        <w:color w:val="C00000"/>
                      </w:rPr>
                      <w:t xml:space="preserve"> now.</w:t>
                    </w:r>
                  </w:p>
                  <w:p w:rsidR="00B0309F" w:rsidRDefault="00B0309F" w:rsidP="00F118D3">
                    <w:pPr>
                      <w:pStyle w:val="NoSpacing"/>
                    </w:pPr>
                    <w:r>
                      <w:t xml:space="preserve">      </w:t>
                    </w:r>
                    <w:r w:rsidRPr="003B6118">
                      <w:rPr>
                        <w:b/>
                      </w:rPr>
                      <w:t>a)</w:t>
                    </w:r>
                    <w:r>
                      <w:t xml:space="preserve">   I am afraid , you can’t.</w:t>
                    </w:r>
                    <w:r w:rsidRPr="006E134C">
                      <w:tab/>
                    </w:r>
                    <w:r>
                      <w:t xml:space="preserve"> </w:t>
                    </w:r>
                  </w:p>
                  <w:p w:rsidR="00B0309F" w:rsidRDefault="00B0309F" w:rsidP="00F118D3">
                    <w:pPr>
                      <w:pStyle w:val="NoSpacing"/>
                    </w:pPr>
                    <w:r>
                      <w:t xml:space="preserve">      </w:t>
                    </w:r>
                    <w:r w:rsidRPr="003B6118">
                      <w:rPr>
                        <w:b/>
                      </w:rPr>
                      <w:t>b)</w:t>
                    </w:r>
                    <w:r w:rsidRPr="006E134C">
                      <w:t xml:space="preserve"> </w:t>
                    </w:r>
                    <w:r>
                      <w:t xml:space="preserve">  Yes,you can .</w:t>
                    </w:r>
                  </w:p>
                  <w:p w:rsidR="00B0309F" w:rsidRDefault="00B0309F" w:rsidP="00F118D3">
                    <w:pPr>
                      <w:pStyle w:val="NoSpacing"/>
                    </w:pPr>
                    <w:r>
                      <w:t xml:space="preserve">      </w:t>
                    </w:r>
                    <w:r w:rsidRPr="003B6118">
                      <w:rPr>
                        <w:b/>
                      </w:rPr>
                      <w:t>c)</w:t>
                    </w:r>
                    <w:r>
                      <w:t xml:space="preserve">   Of course, You could.</w:t>
                    </w:r>
                  </w:p>
                  <w:p w:rsidR="00B0309F" w:rsidRPr="006E134C" w:rsidRDefault="00B0309F" w:rsidP="00F118D3">
                    <w:pPr>
                      <w:pStyle w:val="NoSpacing"/>
                    </w:pPr>
                    <w:r>
                      <w:t xml:space="preserve">      </w:t>
                    </w:r>
                    <w:r w:rsidRPr="003B6118">
                      <w:rPr>
                        <w:b/>
                      </w:rPr>
                      <w:t>d)</w:t>
                    </w:r>
                    <w:r>
                      <w:t xml:space="preserve">   Certainly.</w:t>
                    </w:r>
                  </w:p>
                  <w:p w:rsidR="00B0309F" w:rsidRDefault="00B0309F" w:rsidP="00F118D3">
                    <w:pPr>
                      <w:jc w:val="center"/>
                    </w:pPr>
                  </w:p>
                </w:txbxContent>
              </v:textbox>
            </v:roundrect>
            <v:shape id="Gözyaşı Damlası 27" o:spid="_x0000_s1041" style="position:absolute;width:3048;height:4806;visibility:visible;v-text-anchor:middle" coordsize="304800,4806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ShEMsIA&#10;AADbAAAADwAAAGRycy9kb3ducmV2LnhtbESP0YrCMBRE3xf2H8IV9kXWVAVdqmlZhQXfZNUPuDbX&#10;ptjclCa29e+NIPg4zMwZZp0PthYdtb5yrGA6SUAQF05XXCo4Hf++f0D4gKyxdkwK7uQhzz4/1phq&#10;1/M/dYdQighhn6ICE0KTSukLQxb9xDXE0bu41mKIsi2lbrGPcFvLWZIspMWK44LBhraGiuvhZhX0&#10;x/G8c3c7Hwye9/vzwuw2Y6PU12j4XYEINIR3+NXeaQWzJTy/xB8gs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KEQywgAAANsAAAAPAAAAAAAAAAAAAAAAAJgCAABkcnMvZG93&#10;bnJldi54bWxQSwUGAAAAAAQABAD1AAAAhwMAAAAA&#10;" adj="-11796480,,5400" path="m,240323c,107596,68232,,152400,l304800,r,240323c304800,373050,236568,480646,152400,480646,68232,480646,,373050,,240323xe" fillcolor="#002060" strokeweight=".5pt">
              <v:stroke joinstyle="miter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custom" o:connectlocs="0,240323;152400,0;304800,0;304800,240323;152400,480646;0,240323" o:connectangles="0,0,0,0,0,0" textboxrect="0,0,304800,480646"/>
              <v:handles>
                <v:h position="@3,#0" polar="10800,10800"/>
                <v:h position="#2,#1" polar="10800,10800" radiusrange="0,10800"/>
              </v:handles>
              <v:textbox>
                <w:txbxContent>
                  <w:p w:rsidR="00B0309F" w:rsidRPr="00AF7805" w:rsidRDefault="00B0309F" w:rsidP="00B9750C">
                    <w:pPr>
                      <w:jc w:val="center"/>
                    </w:pPr>
                    <w:r w:rsidRPr="00AF7805">
                      <w:t>4</w:t>
                    </w:r>
                  </w:p>
                </w:txbxContent>
              </v:textbox>
            </v:shape>
          </v:group>
        </w:pict>
      </w:r>
    </w:p>
    <w:p w:rsidR="00B0309F" w:rsidRDefault="00B0309F">
      <w:r>
        <w:rPr>
          <w:noProof/>
          <w:lang w:eastAsia="tr-TR"/>
        </w:rPr>
        <w:pict>
          <v:shape id="Resim 9" o:spid="_x0000_s1042" type="#_x0000_t75" alt="Royalty-Free (RF) teen boy Clipart Illustration #1096769" style="position:absolute;margin-left:183.05pt;margin-top:5.35pt;width:89.7pt;height:79.5pt;z-index:251634176;visibility:visible">
            <v:imagedata r:id="rId8" o:title="" cropbottom="16104f"/>
          </v:shape>
        </w:pict>
      </w:r>
    </w:p>
    <w:p w:rsidR="00B0309F" w:rsidRDefault="00B0309F"/>
    <w:p w:rsidR="00B0309F" w:rsidRDefault="00B0309F"/>
    <w:p w:rsidR="00B0309F" w:rsidRDefault="00B0309F">
      <w:r>
        <w:rPr>
          <w:noProof/>
          <w:lang w:eastAsia="tr-TR"/>
        </w:rPr>
        <w:pict>
          <v:group id="Grup 10" o:spid="_x0000_s1043" style="position:absolute;margin-left:-8.95pt;margin-top:19.75pt;width:285.75pt;height:83.25pt;z-index:251628032" coordsize="36290,15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">
            <v:roundrect id="Yuvarlatılmış Dikdörtgen 20" o:spid="_x0000_s1044" style="position:absolute;left:952;width:35338;height:1524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s+usIA&#10;AADbAAAADwAAAGRycy9kb3ducmV2LnhtbERPTWvCQBC9C/0PywjedGMoRVJXkdJCIx5MKhRvY3aa&#10;BLOzaXZN0n/vHoQeH+97vR1NI3rqXG1ZwXIRgSAurK65VHD6+pivQDiPrLGxTAr+yMF28zRZY6Lt&#10;wBn1uS9FCGGXoILK+zaR0hUVGXQL2xIH7sd2Bn2AXSl1h0MIN42Mo+hFGqw5NFTY0ltFxTW/GQX7&#10;w3n3+/6s06s5HS9tlg45fQ9Kzabj7hWEp9H/ix/uT60gDuvDl/AD5OY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az66wgAAANsAAAAPAAAAAAAAAAAAAAAAAJgCAABkcnMvZG93&#10;bnJldi54bWxQSwUGAAAAAAQABAD1AAAAhwMAAAAA&#10;" strokeweight=".5pt">
              <v:textbox>
                <w:txbxContent>
                  <w:p w:rsidR="00B0309F" w:rsidRPr="00DB0677" w:rsidRDefault="00B0309F" w:rsidP="004C7ED5">
                    <w:pPr>
                      <w:pStyle w:val="NoSpacing"/>
                      <w:rPr>
                        <w:rFonts w:cs="Calibri"/>
                        <w:b/>
                        <w:color w:val="C00000"/>
                      </w:rPr>
                    </w:pPr>
                    <w:r w:rsidRPr="00DB0677">
                      <w:rPr>
                        <w:rFonts w:cs="Calibri"/>
                        <w:b/>
                        <w:color w:val="C00000"/>
                      </w:rPr>
                      <w:t xml:space="preserve">    Yandaki resime en uygun cümle hangisidir ?</w:t>
                    </w:r>
                  </w:p>
                  <w:p w:rsidR="00B0309F" w:rsidRDefault="00B0309F" w:rsidP="004C7ED5">
                    <w:pPr>
                      <w:pStyle w:val="NoSpacing"/>
                    </w:pPr>
                    <w:r>
                      <w:t xml:space="preserve">      </w:t>
                    </w:r>
                    <w:r w:rsidRPr="003B6118">
                      <w:rPr>
                        <w:b/>
                      </w:rPr>
                      <w:t>a)</w:t>
                    </w:r>
                    <w:r>
                      <w:t xml:space="preserve">  I like watersports. </w:t>
                    </w:r>
                  </w:p>
                  <w:p w:rsidR="00B0309F" w:rsidRDefault="00B0309F" w:rsidP="004C7ED5">
                    <w:pPr>
                      <w:pStyle w:val="NoSpacing"/>
                    </w:pPr>
                    <w:r>
                      <w:t xml:space="preserve">      </w:t>
                    </w:r>
                    <w:r w:rsidRPr="003B6118">
                      <w:rPr>
                        <w:b/>
                      </w:rPr>
                      <w:t>b)</w:t>
                    </w:r>
                    <w:r w:rsidRPr="006E134C">
                      <w:t xml:space="preserve"> </w:t>
                    </w:r>
                    <w:r>
                      <w:t>How about going to tents?</w:t>
                    </w:r>
                  </w:p>
                  <w:p w:rsidR="00B0309F" w:rsidRDefault="00B0309F" w:rsidP="004C7ED5">
                    <w:pPr>
                      <w:pStyle w:val="NoSpacing"/>
                    </w:pPr>
                    <w:r w:rsidRPr="003B6118">
                      <w:rPr>
                        <w:b/>
                      </w:rPr>
                      <w:t xml:space="preserve">      c)</w:t>
                    </w:r>
                    <w:r>
                      <w:t xml:space="preserve">  Do you like camping?</w:t>
                    </w:r>
                  </w:p>
                  <w:p w:rsidR="00B0309F" w:rsidRPr="006E134C" w:rsidRDefault="00B0309F" w:rsidP="004C7ED5">
                    <w:pPr>
                      <w:pStyle w:val="NoSpacing"/>
                    </w:pPr>
                    <w:r>
                      <w:t xml:space="preserve">      </w:t>
                    </w:r>
                    <w:r w:rsidRPr="003B6118">
                      <w:rPr>
                        <w:b/>
                      </w:rPr>
                      <w:t>d)</w:t>
                    </w:r>
                    <w:r>
                      <w:t xml:space="preserve"> Are you interested in winter sports?</w:t>
                    </w:r>
                  </w:p>
                  <w:p w:rsidR="00B0309F" w:rsidRDefault="00B0309F" w:rsidP="004C7ED5">
                    <w:pPr>
                      <w:jc w:val="center"/>
                    </w:pPr>
                  </w:p>
                </w:txbxContent>
              </v:textbox>
            </v:roundrect>
            <v:shape id="Gözyaşı Damlası 28" o:spid="_x0000_s1045" style="position:absolute;width:3048;height:5766;visibility:visible;v-text-anchor:middle" coordsize="304800,5766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zKB8EA&#10;AADbAAAADwAAAGRycy9kb3ducmV2LnhtbERPy4rCMBTdD/gP4QpuhjG1iEg1yvgYkVkIOrq/NNem&#10;TnNTmoytf28WAy4P5z1fdrYSd2p86VjBaJiAIM6dLrlQcP75+piC8AFZY+WYFDzIw3LRe5tjpl3L&#10;R7qfQiFiCPsMFZgQ6kxKnxuy6IeuJo7c1TUWQ4RNIXWDbQy3lUyTZCItlhwbDNa0NpT/nv6sgsP7&#10;amM29fdlNdmNb4fdVrapvSo16HefMxCBuvAS/7v3WkEax8Yv8QfIx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nMygfBAAAA2wAAAA8AAAAAAAAAAAAAAAAAmAIAAGRycy9kb3du&#10;cmV2LnhtbFBLBQYAAAAABAAEAPUAAACGAwAAAAA=&#10;" adj="-11796480,,5400" path="m,288325c,129087,68232,,152400,l304800,r,288325c304800,447563,236568,576650,152400,576650,68232,576650,,447563,,288325xe" fillcolor="#002060" strokeweight=".5pt">
              <v:stroke joinstyle="miter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custom" o:connectlocs="0,288325;152400,0;304800,0;304800,288325;152400,576650;0,288325" o:connectangles="0,0,0,0,0,0" textboxrect="0,0,304800,576649"/>
              <v:handles>
                <v:h position="@3,#0" polar="10800,10800"/>
                <v:h position="#2,#1" polar="10800,10800" radiusrange="0,10800"/>
              </v:handles>
              <v:textbox>
                <w:txbxContent>
                  <w:p w:rsidR="00B0309F" w:rsidRPr="00AF7805" w:rsidRDefault="00B0309F" w:rsidP="00B9750C">
                    <w:pPr>
                      <w:jc w:val="center"/>
                    </w:pPr>
                    <w:r w:rsidRPr="00AF7805">
                      <w:t>5</w:t>
                    </w:r>
                  </w:p>
                </w:txbxContent>
              </v:textbox>
            </v:shape>
          </v:group>
        </w:pict>
      </w:r>
      <w:r>
        <w:rPr>
          <w:noProof/>
          <w:lang w:eastAsia="tr-TR"/>
        </w:rPr>
        <w:pict>
          <v:shape id="Resim 12" o:spid="_x0000_s1046" type="#_x0000_t75" alt="Royalty-Free (RF) skiing Clipart Illustration #1090176" style="position:absolute;margin-left:208.55pt;margin-top:25pt;width:77.25pt;height:76.65pt;z-index:251636224;visibility:visible">
            <v:imagedata r:id="rId9" o:title="" cropbottom="17226f"/>
          </v:shape>
        </w:pict>
      </w:r>
    </w:p>
    <w:p w:rsidR="00B0309F" w:rsidRDefault="00B0309F"/>
    <w:p w:rsidR="00B0309F" w:rsidRDefault="00B0309F"/>
    <w:p w:rsidR="00B0309F" w:rsidRDefault="00B0309F">
      <w:r>
        <w:rPr>
          <w:noProof/>
          <w:lang w:eastAsia="tr-TR"/>
        </w:rPr>
        <w:pict>
          <v:group id="Grup 57" o:spid="_x0000_s1047" style="position:absolute;margin-left:283.55pt;margin-top:-.3pt;width:286.5pt;height:75.75pt;z-index:251652608" coordorigin="-285" coordsize="36385,8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">
            <v:group id="Grup 58" o:spid="_x0000_s1048" style="position:absolute;left:-190;width:36289;height:8191" coordorigin="-381" coordsize="36290,74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F33MEAAADbAAAADwAAAGRycy9kb3ducmV2LnhtbERPy4rCMBTdD/gP4Qru&#10;xrSKg1RTEVFxIQOjgri7NLcPbG5KE9v695PFwCwP573eDKYWHbWusqwgnkYgiDOrKy4U3K6HzyUI&#10;55E11pZJwZscbNLRxxoTbXv+oe7iCxFC2CWooPS+SaR0WUkG3dQ2xIHLbWvQB9gWUrfYh3BTy1kU&#10;fUmDFYeGEhvalZQ9Ly+j4Nhjv53H++78zHfvx3XxfT/HpNRkPGxXIDwN/l/85z5pBYswN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hSF33MEAAADbAAAADwAA&#10;AAAAAAAAAAAAAACqAgAAZHJzL2Rvd25yZXYueG1sUEsFBgAAAAAEAAQA+gAAAJgDAAAAAA==&#10;">
              <v:roundrect id="Yuvarlatılmış Dikdörtgen 59" o:spid="_x0000_s1049" style="position:absolute;left:571;width:35338;height:743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xHLMMA&#10;AADbAAAADwAAAGRycy9kb3ducmV2LnhtbESPT4vCMBTE74LfITzBm6aKK27XKCKKnmT9swdvj+bZ&#10;dG1eShO1++3NguBxmJnfMNN5Y0txp9oXjhUM+gkI4szpgnMFp+O6NwHhA7LG0jEp+CMP81m7NcVU&#10;uwfv6X4IuYgQ9ikqMCFUqZQ+M2TR911FHL2Lqy2GKOtc6hofEW5LOUySsbRYcFwwWNHSUHY93Gyk&#10;LJPLzyCczXj3vRptf8+8KjasVLfTLL5ABGrCO/xqb7WCj0/4/xJ/gJw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4xHLMMAAADbAAAADwAAAAAAAAAAAAAAAACYAgAAZHJzL2Rv&#10;d25yZXYueG1sUEsFBgAAAAAEAAQA9QAAAIgDAAAAAA==&#10;" strokeweight=".5pt">
                <v:textbox>
                  <w:txbxContent>
                    <w:p w:rsidR="00B0309F" w:rsidRPr="00DB0677" w:rsidRDefault="00B0309F" w:rsidP="00EA4630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 w:cs="HelveticaNarrowTurk"/>
                          <w:b/>
                          <w:color w:val="C00000"/>
                          <w:sz w:val="20"/>
                          <w:szCs w:val="20"/>
                        </w:rPr>
                      </w:pPr>
                      <w:r w:rsidRPr="001D588B">
                        <w:rPr>
                          <w:rFonts w:ascii="HelveticaNarrowTurk" w:hAnsi="HelveticaNarrowTurk" w:cs="HelveticaNarrowTurk"/>
                          <w:color w:val="FF00FF"/>
                          <w:sz w:val="19"/>
                          <w:szCs w:val="17"/>
                        </w:rPr>
                        <w:t xml:space="preserve">    </w:t>
                      </w:r>
                      <w:r>
                        <w:rPr>
                          <w:rFonts w:ascii="HelveticaNarrowTurk" w:hAnsi="HelveticaNarrowTurk" w:cs="HelveticaNarrowTurk"/>
                          <w:color w:val="FF00FF"/>
                          <w:sz w:val="19"/>
                          <w:szCs w:val="17"/>
                        </w:rPr>
                        <w:t xml:space="preserve">  </w:t>
                      </w:r>
                      <w:r w:rsidRPr="00DB0677">
                        <w:rPr>
                          <w:rFonts w:ascii="Cambria" w:hAnsi="Cambria" w:cs="HelveticaNarrowTurk"/>
                          <w:b/>
                          <w:color w:val="C00000"/>
                          <w:sz w:val="20"/>
                          <w:szCs w:val="20"/>
                        </w:rPr>
                        <w:t>We can listen to music without disturbing</w:t>
                      </w:r>
                    </w:p>
                    <w:p w:rsidR="00B0309F" w:rsidRPr="00DB0677" w:rsidRDefault="00B0309F" w:rsidP="00EA4630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b/>
                          <w:color w:val="C00000"/>
                          <w:sz w:val="20"/>
                          <w:szCs w:val="20"/>
                        </w:rPr>
                      </w:pPr>
                      <w:r w:rsidRPr="00DB0677">
                        <w:rPr>
                          <w:rFonts w:ascii="Cambria" w:hAnsi="Cambria" w:cs="HelveticaNarrowTurk"/>
                          <w:b/>
                          <w:color w:val="C00000"/>
                          <w:sz w:val="20"/>
                          <w:szCs w:val="20"/>
                        </w:rPr>
                        <w:t xml:space="preserve">       others  with the …………. </w:t>
                      </w:r>
                    </w:p>
                    <w:p w:rsidR="00B0309F" w:rsidRPr="00DB0677" w:rsidRDefault="00B0309F" w:rsidP="00EA4630">
                      <w:pPr>
                        <w:pStyle w:val="NoSpacing"/>
                        <w:rPr>
                          <w:rFonts w:cs="Calibri"/>
                        </w:rPr>
                      </w:pPr>
                      <w:r w:rsidRPr="001A5BFF">
                        <w:rPr>
                          <w:b/>
                          <w:sz w:val="20"/>
                          <w:szCs w:val="20"/>
                        </w:rPr>
                        <w:t xml:space="preserve">      </w:t>
                      </w:r>
                      <w:r w:rsidRPr="00DB0677">
                        <w:rPr>
                          <w:rFonts w:cs="Calibri"/>
                          <w:b/>
                        </w:rPr>
                        <w:t>a)</w:t>
                      </w:r>
                      <w:r w:rsidRPr="00DB0677">
                        <w:rPr>
                          <w:rFonts w:cs="Calibri"/>
                        </w:rPr>
                        <w:t xml:space="preserve">  speakers</w:t>
                      </w:r>
                      <w:r w:rsidRPr="00DB0677">
                        <w:rPr>
                          <w:rFonts w:cs="Calibri"/>
                        </w:rPr>
                        <w:tab/>
                      </w:r>
                      <w:r w:rsidRPr="00DB0677">
                        <w:rPr>
                          <w:rFonts w:cs="Calibri"/>
                        </w:rPr>
                        <w:tab/>
                        <w:t xml:space="preserve">  </w:t>
                      </w:r>
                      <w:r w:rsidRPr="00DB0677">
                        <w:rPr>
                          <w:rFonts w:cs="Calibri"/>
                          <w:b/>
                        </w:rPr>
                        <w:t>b)</w:t>
                      </w:r>
                      <w:r w:rsidRPr="00DB0677">
                        <w:rPr>
                          <w:rFonts w:cs="Calibri"/>
                        </w:rPr>
                        <w:t xml:space="preserve"> microphone</w:t>
                      </w:r>
                    </w:p>
                    <w:p w:rsidR="00B0309F" w:rsidRPr="00DB0677" w:rsidRDefault="00B0309F" w:rsidP="00EA4630">
                      <w:pPr>
                        <w:pStyle w:val="NoSpacing"/>
                        <w:rPr>
                          <w:rFonts w:cs="Calibri"/>
                        </w:rPr>
                      </w:pPr>
                      <w:r w:rsidRPr="00DB0677">
                        <w:rPr>
                          <w:rFonts w:cs="Calibri"/>
                        </w:rPr>
                        <w:t xml:space="preserve">     </w:t>
                      </w:r>
                      <w:r w:rsidRPr="00DB0677">
                        <w:rPr>
                          <w:rFonts w:cs="Calibri"/>
                          <w:b/>
                        </w:rPr>
                        <w:t>c)</w:t>
                      </w:r>
                      <w:r w:rsidRPr="00DB0677">
                        <w:rPr>
                          <w:rFonts w:cs="Calibri"/>
                        </w:rPr>
                        <w:t xml:space="preserve">  headphones             </w:t>
                      </w:r>
                      <w:r w:rsidRPr="00DB0677">
                        <w:rPr>
                          <w:rFonts w:cs="Calibri"/>
                          <w:b/>
                        </w:rPr>
                        <w:t>d)</w:t>
                      </w:r>
                      <w:r w:rsidRPr="00DB0677">
                        <w:rPr>
                          <w:rFonts w:cs="Calibri"/>
                        </w:rPr>
                        <w:t xml:space="preserve"> printers</w:t>
                      </w:r>
                    </w:p>
                    <w:p w:rsidR="00B0309F" w:rsidRDefault="00B0309F" w:rsidP="00EA4630">
                      <w:pPr>
                        <w:pStyle w:val="NoSpacing"/>
                      </w:pPr>
                      <w:r>
                        <w:t xml:space="preserve">  </w:t>
                      </w:r>
                    </w:p>
                  </w:txbxContent>
                </v:textbox>
              </v:roundrect>
              <v:shape id="Gözyaşı Damlası 60" o:spid="_x0000_s1050" style="position:absolute;left:-381;width:3143;height:2650;visibility:visible;v-text-anchor:middle" coordsize="314325,26505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lMQb4A&#10;AADbAAAADwAAAGRycy9kb3ducmV2LnhtbERPy4rCMBTdC/5DuMJsRFMflKE2FRFk3OrIrC/Ntakm&#10;N6WJ2vn7yUKY5eG8y+3grHhSH1rPChbzDARx7XXLjYLL92H2CSJEZI3WMyn4pQDbajwqsdD+xSd6&#10;nmMjUgiHAhWYGLtCylAbchjmviNO3NX3DmOCfSN1j68U7qxcZlkuHbacGgx2tDdU388Pp2C6nGoZ&#10;r2zX1vx8ZaswLG7Hk1Ifk2G3ARFpiP/it/uoFeRpffqSfoCs/g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XJTEG+AAAA2wAAAA8AAAAAAAAAAAAAAAAAmAIAAGRycy9kb3ducmV2&#10;LnhtbFBLBQYAAAAABAAEAPUAAACDAwAAAAA=&#10;" adj="-11796480,,5400" path="m,132528c,59335,70364,,157163,l314325,r,132528c314325,205721,243961,265056,157162,265056,70363,265056,-1,205721,-1,132528r1,xe" fillcolor="#f79646" strokeweight=".5pt">
                <v:stroke joinstyle="miter"/>
                <v:formulas>
                  <v:f eqn="val #1"/>
                  <v:f eqn="val #0"/>
                  <v:f eqn="sum #1 0 #0"/>
                  <v:f eqn="val 10800"/>
                  <v:f eqn="sum 0 0 #1"/>
                  <v:f eqn="sumangle @2 360 0"/>
                  <v:f eqn="if @2 @2 @5"/>
                  <v:f eqn="sum 0 0 @6"/>
                  <v:f eqn="val #2"/>
                  <v:f eqn="sum 0 0 #0"/>
                  <v:f eqn="sum #2 0 2700"/>
                  <v:f eqn="cos @10 #1"/>
                  <v:f eqn="sin @10 #1"/>
                  <v:f eqn="cos 13500 #1"/>
                  <v:f eqn="sin 13500 #1"/>
                  <v:f eqn="sum @11 10800 0"/>
                  <v:f eqn="sum @12 10800 0"/>
                  <v:f eqn="sum @13 10800 0"/>
                  <v:f eqn="sum @14 10800 0"/>
                  <v:f eqn="prod #2 1 2"/>
                  <v:f eqn="sum @19 5400 0"/>
                  <v:f eqn="cos @20 #1"/>
                  <v:f eqn="sin @20 #1"/>
                  <v:f eqn="sum @21 10800 0"/>
                  <v:f eqn="sum @12 @23 @22"/>
                  <v:f eqn="sum @22 @23 @11"/>
                  <v:f eqn="cos 10800 #1"/>
                  <v:f eqn="sin 10800 #1"/>
                  <v:f eqn="cos #2 #1"/>
                  <v:f eqn="sin #2 #1"/>
                  <v:f eqn="sum @26 10800 0"/>
                  <v:f eqn="sum @27 10800 0"/>
                  <v:f eqn="sum @28 10800 0"/>
                  <v:f eqn="sum @29 10800 0"/>
                  <v:f eqn="sum @19 5400 0"/>
                  <v:f eqn="cos @34 #0"/>
                  <v:f eqn="sin @34 #0"/>
                  <v:f eqn="mid #0 #1"/>
                  <v:f eqn="sumangle @37 180 0"/>
                  <v:f eqn="if @2 @37 @38"/>
                  <v:f eqn="cos 10800 @39"/>
                  <v:f eqn="sin 10800 @39"/>
                  <v:f eqn="cos #2 @39"/>
                  <v:f eqn="sin #2 @39"/>
                  <v:f eqn="sum @40 10800 0"/>
                  <v:f eqn="sum @41 10800 0"/>
                  <v:f eqn="sum @42 10800 0"/>
                  <v:f eqn="sum @43 10800 0"/>
                  <v:f eqn="sum @35 10800 0"/>
                  <v:f eqn="sum @36 10800 0"/>
                </v:formulas>
                <v:path arrowok="t" o:connecttype="custom" o:connectlocs="0,132528;157163,0;314325,0;314325,132528;157162,265056;-1,132528;0,132528" o:connectangles="0,0,0,0,0,0,0" textboxrect="0,0,314325,265055"/>
                <v:handles>
                  <v:h position="@3,#0" polar="10800,10800"/>
                  <v:h position="#2,#1" polar="10800,10800" radiusrange="0,10800"/>
                </v:handles>
                <v:textbox>
                  <w:txbxContent>
                    <w:p w:rsidR="00B0309F" w:rsidRPr="001D588B" w:rsidRDefault="00B0309F" w:rsidP="00005063">
                      <w:pPr>
                        <w:rPr>
                          <w:sz w:val="18"/>
                        </w:rPr>
                      </w:pPr>
                    </w:p>
                  </w:txbxContent>
                </v:textbox>
              </v:shape>
            </v:group>
            <v:shape id="Metin Kutusu 61" o:spid="_x0000_s1051" type="#_x0000_t202" style="position:absolute;left:-285;width:3714;height:25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13MacMA&#10;AADbAAAADwAAAGRycy9kb3ducmV2LnhtbESPzarCMBSE98J9h3AuuNNUQZFqFCmIIrrwZ+Pu3ObY&#10;ltuc1CZq9emNILgcZuYbZjJrTCluVLvCsoJeNwJBnFpdcKbgeFh0RiCcR9ZYWiYFD3Iwm/60Jhhr&#10;e+cd3fY+EwHCLkYFufdVLKVLczLourYiDt7Z1gZ9kHUmdY33ADel7EfRUBosOCzkWFGSU/q/vxoF&#10;62Sxxd1f34yeZbLcnOfV5XgaKNX+beZjEJ4a/w1/2iutYNiD95fwA+T0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13MacMAAADbAAAADwAAAAAAAAAAAAAAAACYAgAAZHJzL2Rv&#10;d25yZXYueG1sUEsFBgAAAAAEAAQA9QAAAIgDAAAAAA==&#10;" filled="f" stroked="f" strokeweight=".5pt">
              <v:textbox>
                <w:txbxContent>
                  <w:p w:rsidR="00B0309F" w:rsidRPr="00005063" w:rsidRDefault="00B0309F" w:rsidP="00005063">
                    <w:pPr>
                      <w:rPr>
                        <w:sz w:val="28"/>
                      </w:rPr>
                    </w:pPr>
                    <w:r w:rsidRPr="00005063">
                      <w:rPr>
                        <w:sz w:val="24"/>
                      </w:rPr>
                      <w:t>1</w:t>
                    </w:r>
                    <w:r>
                      <w:rPr>
                        <w:sz w:val="24"/>
                      </w:rPr>
                      <w:t>3</w:t>
                    </w:r>
                  </w:p>
                </w:txbxContent>
              </v:textbox>
            </v:shape>
          </v:group>
        </w:pict>
      </w:r>
    </w:p>
    <w:p w:rsidR="00B0309F" w:rsidRDefault="00B0309F">
      <w:r>
        <w:rPr>
          <w:noProof/>
          <w:lang w:eastAsia="tr-TR"/>
        </w:rPr>
        <w:pict>
          <v:group id="Grup 13" o:spid="_x0000_s1052" style="position:absolute;margin-left:-8.95pt;margin-top:7.25pt;width:285.75pt;height:100.5pt;z-index:251629056" coordorigin=",-572" coordsize="36290,153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">
            <v:roundrect id="Yuvarlatılmış Dikdörtgen 21" o:spid="_x0000_s1053" style="position:absolute;left:952;top:-458;width:35338;height:15239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w4V8MA&#10;AADbAAAADwAAAGRycy9kb3ducmV2LnhtbESPT4vCMBTE74LfITzBm00rItI1iojLehL/7B68PZpn&#10;07V5KU3U7rffCILHYWZ+w8yXna3FnVpfOVaQJSkI4sLpiksF36fP0QyED8gaa8ek4I88LBf93hxz&#10;7R58oPsxlCJC2OeowITQ5FL6wpBFn7iGOHoX11oMUbal1C0+ItzWcpymU2mx4rhgsKG1oeJ6vNlI&#10;WaeXnyyczXS330y2v2feVF+s1HDQrT5ABOrCO/xqb7WCcQbPL/EHyM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fw4V8MAAADbAAAADwAAAAAAAAAAAAAAAACYAgAAZHJzL2Rv&#10;d25yZXYueG1sUEsFBgAAAAAEAAQA9QAAAIgDAAAAAA==&#10;" strokeweight=".5pt">
              <v:textbox>
                <w:txbxContent>
                  <w:p w:rsidR="00B0309F" w:rsidRPr="00DB0677" w:rsidRDefault="00B0309F" w:rsidP="008C154E">
                    <w:pPr>
                      <w:pStyle w:val="NoSpacing"/>
                      <w:rPr>
                        <w:rFonts w:cs="Calibri"/>
                        <w:b/>
                        <w:color w:val="C00000"/>
                      </w:rPr>
                    </w:pPr>
                    <w:r w:rsidRPr="00DB0677">
                      <w:rPr>
                        <w:rFonts w:cs="Calibri"/>
                        <w:b/>
                        <w:color w:val="C00000"/>
                      </w:rPr>
                      <w:t xml:space="preserve">      “ What pollutes the air? ” Sorusunun cevabı hangisi    </w:t>
                    </w:r>
                  </w:p>
                  <w:p w:rsidR="00B0309F" w:rsidRPr="00DB0677" w:rsidRDefault="00B0309F" w:rsidP="008C154E">
                    <w:pPr>
                      <w:pStyle w:val="NoSpacing"/>
                      <w:rPr>
                        <w:rFonts w:cs="Calibri"/>
                        <w:b/>
                        <w:color w:val="C00000"/>
                      </w:rPr>
                    </w:pPr>
                    <w:r w:rsidRPr="00DB0677">
                      <w:rPr>
                        <w:rFonts w:cs="Calibri"/>
                        <w:b/>
                        <w:color w:val="C00000"/>
                      </w:rPr>
                      <w:t xml:space="preserve">         olamaz?</w:t>
                    </w:r>
                  </w:p>
                  <w:p w:rsidR="00B0309F" w:rsidRDefault="00B0309F" w:rsidP="008C154E">
                    <w:pPr>
                      <w:pStyle w:val="NoSpacing"/>
                    </w:pPr>
                    <w:r>
                      <w:t xml:space="preserve">      </w:t>
                    </w:r>
                    <w:r w:rsidRPr="003B6118">
                      <w:rPr>
                        <w:b/>
                      </w:rPr>
                      <w:t>a)</w:t>
                    </w:r>
                    <w:r>
                      <w:t xml:space="preserve">  Smoke from factories. </w:t>
                    </w:r>
                  </w:p>
                  <w:p w:rsidR="00B0309F" w:rsidRDefault="00B0309F" w:rsidP="008C154E">
                    <w:pPr>
                      <w:pStyle w:val="NoSpacing"/>
                    </w:pPr>
                    <w:r w:rsidRPr="003B6118">
                      <w:rPr>
                        <w:b/>
                      </w:rPr>
                      <w:t xml:space="preserve">      b)</w:t>
                    </w:r>
                    <w:r w:rsidRPr="006E134C">
                      <w:t xml:space="preserve"> </w:t>
                    </w:r>
                    <w:r>
                      <w:t>Trees in the forests</w:t>
                    </w:r>
                  </w:p>
                  <w:p w:rsidR="00B0309F" w:rsidRDefault="00B0309F" w:rsidP="008C154E">
                    <w:pPr>
                      <w:pStyle w:val="NoSpacing"/>
                    </w:pPr>
                    <w:r>
                      <w:t xml:space="preserve">      </w:t>
                    </w:r>
                    <w:r w:rsidRPr="003B6118">
                      <w:rPr>
                        <w:b/>
                      </w:rPr>
                      <w:t>c)</w:t>
                    </w:r>
                    <w:r>
                      <w:t xml:space="preserve">  exhaust gasses from cars</w:t>
                    </w:r>
                  </w:p>
                  <w:p w:rsidR="00B0309F" w:rsidRPr="006E134C" w:rsidRDefault="00B0309F" w:rsidP="008C154E">
                    <w:pPr>
                      <w:pStyle w:val="NoSpacing"/>
                    </w:pPr>
                    <w:r w:rsidRPr="003B6118">
                      <w:rPr>
                        <w:b/>
                      </w:rPr>
                      <w:t xml:space="preserve">      d)</w:t>
                    </w:r>
                    <w:r>
                      <w:t xml:space="preserve"> Perfumes</w:t>
                    </w:r>
                  </w:p>
                  <w:p w:rsidR="00B0309F" w:rsidRDefault="00B0309F" w:rsidP="008C154E">
                    <w:pPr>
                      <w:jc w:val="center"/>
                    </w:pPr>
                  </w:p>
                </w:txbxContent>
              </v:textbox>
            </v:roundrect>
            <v:shape id="Gözyaşı Damlası 29" o:spid="_x0000_s1054" style="position:absolute;top:-572;width:3048;height:4697;visibility:visible;v-text-anchor:middle" coordsize="304800,46980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+hKgsQA&#10;AADbAAAADwAAAGRycy9kb3ducmV2LnhtbESPQWvCQBSE70L/w/IKvelGC6LRTZCWVqEXTYt4fGSf&#10;SUj2bchuk7S/vlsQPA4z8w2zTUfTiJ46V1lWMJ9FIIhzqysuFHx9vk1XIJxH1thYJgU/5CBNHiZb&#10;jLUd+ER95gsRIOxiVFB638ZSurwkg25mW+LgXW1n0AfZFVJ3OAS4aeQiipbSYMVhocSWXkrK6+zb&#10;KKjf+9+P19VzffFk9sfhjOt9hko9PY67DQhPo7+Hb+2DVrBYw/+X8ANk8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PoSoLEAAAA2wAAAA8AAAAAAAAAAAAAAAAAmAIAAGRycy9k&#10;b3ducmV2LnhtbFBLBQYAAAAABAAEAPUAAACJAwAAAAA=&#10;" adj="-11796480,,5400" path="m,234903c,105170,68232,,152400,l304800,r,234903c304800,364636,236568,469806,152400,469806,68232,469806,,364636,,234903xe" fillcolor="#00b050" strokeweight=".5pt">
              <v:stroke joinstyle="miter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custom" o:connectlocs="0,234903;152400,0;304800,0;304800,234903;152400,469806;0,234903" o:connectangles="0,0,0,0,0,0" textboxrect="0,0,304800,469805"/>
              <v:handles>
                <v:h position="@3,#0" polar="10800,10800"/>
                <v:h position="#2,#1" polar="10800,10800" radiusrange="0,10800"/>
              </v:handles>
              <v:textbox>
                <w:txbxContent>
                  <w:p w:rsidR="00B0309F" w:rsidRPr="008C154E" w:rsidRDefault="00B0309F" w:rsidP="00B9750C">
                    <w:pPr>
                      <w:jc w:val="center"/>
                    </w:pPr>
                    <w:r>
                      <w:t>6</w:t>
                    </w:r>
                  </w:p>
                </w:txbxContent>
              </v:textbox>
            </v:shape>
          </v:group>
        </w:pict>
      </w:r>
    </w:p>
    <w:p w:rsidR="00B0309F" w:rsidRDefault="00B0309F">
      <w:r>
        <w:rPr>
          <w:noProof/>
          <w:lang w:eastAsia="tr-TR"/>
        </w:rPr>
        <w:pict>
          <v:shape id="Resim 14" o:spid="_x0000_s1055" type="#_x0000_t75" alt="Royalty-Free (RF) volcanic ash cloud Clipart Illustration #103945" style="position:absolute;margin-left:192.05pt;margin-top:7.3pt;width:74.05pt;height:1in;z-index:251637248;visibility:visible">
            <v:imagedata r:id="rId10" o:title="" cropbottom="18194f"/>
          </v:shape>
        </w:pict>
      </w:r>
    </w:p>
    <w:p w:rsidR="00B0309F" w:rsidRDefault="00B0309F"/>
    <w:p w:rsidR="00B0309F" w:rsidRDefault="00B0309F"/>
    <w:p w:rsidR="00B0309F" w:rsidRDefault="00B0309F">
      <w:r>
        <w:rPr>
          <w:noProof/>
          <w:lang w:eastAsia="tr-TR"/>
        </w:rPr>
        <w:pict>
          <v:group id="Grup 15" o:spid="_x0000_s1056" style="position:absolute;margin-left:-8.95pt;margin-top:11.3pt;width:285.75pt;height:90.7pt;z-index:251638272" coordorigin=",-635" coordsize="36290,153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">
            <v:roundrect id="Yuvarlatılmış Dikdörtgen 23" o:spid="_x0000_s1057" style="position:absolute;left:952;top:-508;width:35338;height:1524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IDu8IA&#10;AADbAAAADwAAAGRycy9kb3ducmV2LnhtbESPT4vCMBTE74LfITzBm6bqIlKNIqKsJ3H9c/D2aJ5N&#10;tXkpTVbrt98ICx6HmfkNM1s0thQPqn3hWMGgn4AgzpwuOFdwOm56ExA+IGssHZOCF3lYzNutGaba&#10;PfmHHoeQiwhhn6ICE0KVSukzQxZ931XE0bu62mKIss6lrvEZ4baUwyQZS4sFxwWDFa0MZffDr42U&#10;VXI9D8LFjHf79df2duF18c1KdTvNcgoiUBM+4f/2VisYjuD9Jf4AOf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YgO7wgAAANsAAAAPAAAAAAAAAAAAAAAAAJgCAABkcnMvZG93&#10;bnJldi54bWxQSwUGAAAAAAQABAD1AAAAhwMAAAAA&#10;" strokeweight=".5pt">
              <v:textbox>
                <w:txbxContent>
                  <w:p w:rsidR="00B0309F" w:rsidRPr="00DB0677" w:rsidRDefault="00B0309F" w:rsidP="00D25F11">
                    <w:pPr>
                      <w:pStyle w:val="NoSpacing"/>
                      <w:rPr>
                        <w:rFonts w:cs="Calibri"/>
                        <w:b/>
                        <w:color w:val="C00000"/>
                      </w:rPr>
                    </w:pPr>
                    <w:r>
                      <w:rPr>
                        <w:rFonts w:ascii="HelveticaNarrowTurk" w:hAnsi="HelveticaNarrowTurk" w:cs="HelveticaNarrowTurk"/>
                        <w:sz w:val="18"/>
                        <w:szCs w:val="18"/>
                      </w:rPr>
                      <w:t xml:space="preserve">    </w:t>
                    </w:r>
                    <w:r w:rsidRPr="00DB0677">
                      <w:rPr>
                        <w:rFonts w:cs="Calibri"/>
                        <w:b/>
                        <w:color w:val="C00000"/>
                      </w:rPr>
                      <w:t>“ What should we do to protect our environment?</w:t>
                    </w:r>
                  </w:p>
                  <w:p w:rsidR="00B0309F" w:rsidRDefault="00B0309F" w:rsidP="00EF091F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HelveticaNarrowTurk" w:hAnsi="HelveticaNarrowTurk" w:cs="HelveticaNarrowTurk"/>
                        <w:sz w:val="18"/>
                        <w:szCs w:val="18"/>
                      </w:rPr>
                    </w:pPr>
                  </w:p>
                  <w:p w:rsidR="00B0309F" w:rsidRPr="003B6118" w:rsidRDefault="00B0309F" w:rsidP="00EF091F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HelveticaNarrowTurk" w:hAnsi="HelveticaNarrowTurk" w:cs="HelveticaNarrowTurk"/>
                        <w:sz w:val="20"/>
                        <w:szCs w:val="18"/>
                      </w:rPr>
                    </w:pPr>
                    <w:r w:rsidRPr="003B6118">
                      <w:rPr>
                        <w:rFonts w:ascii="HelveticaNarrowTurk" w:hAnsi="HelveticaNarrowTurk" w:cs="HelveticaNarrowTurk"/>
                        <w:b/>
                        <w:sz w:val="20"/>
                        <w:szCs w:val="18"/>
                      </w:rPr>
                      <w:t>a)</w:t>
                    </w:r>
                    <w:r w:rsidRPr="003B6118">
                      <w:rPr>
                        <w:rFonts w:ascii="HelveticaNarrowTurk" w:hAnsi="HelveticaNarrowTurk" w:cs="HelveticaNarrowTurk"/>
                        <w:sz w:val="20"/>
                        <w:szCs w:val="18"/>
                      </w:rPr>
                      <w:t xml:space="preserve"> We shouldn’t use ozone-friendly perfumes</w:t>
                    </w:r>
                    <w:r>
                      <w:rPr>
                        <w:rFonts w:ascii="HelveticaNarrowTurk" w:hAnsi="HelveticaNarrowTurk" w:cs="HelveticaNarrowTurk"/>
                        <w:sz w:val="20"/>
                        <w:szCs w:val="18"/>
                      </w:rPr>
                      <w:t>.</w:t>
                    </w:r>
                  </w:p>
                  <w:p w:rsidR="00B0309F" w:rsidRPr="003B6118" w:rsidRDefault="00B0309F" w:rsidP="00EF091F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HelveticaNarrowTurk" w:hAnsi="HelveticaNarrowTurk" w:cs="HelveticaNarrowTurk"/>
                        <w:sz w:val="20"/>
                        <w:szCs w:val="18"/>
                      </w:rPr>
                    </w:pPr>
                    <w:r w:rsidRPr="003B6118">
                      <w:rPr>
                        <w:rFonts w:ascii="HelveticaNarrowTurk" w:hAnsi="HelveticaNarrowTurk" w:cs="HelveticaNarrowTurk"/>
                        <w:b/>
                        <w:sz w:val="20"/>
                        <w:szCs w:val="18"/>
                      </w:rPr>
                      <w:t>b)</w:t>
                    </w:r>
                    <w:r w:rsidRPr="003B6118">
                      <w:rPr>
                        <w:rFonts w:ascii="HelveticaNarrowTurk" w:hAnsi="HelveticaNarrowTurk" w:cs="HelveticaNarrowTurk"/>
                        <w:sz w:val="20"/>
                        <w:szCs w:val="18"/>
                      </w:rPr>
                      <w:t xml:space="preserve"> We should cut trees. </w:t>
                    </w:r>
                  </w:p>
                  <w:p w:rsidR="00B0309F" w:rsidRPr="003B6118" w:rsidRDefault="00B0309F" w:rsidP="00EF091F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HelveticaNarrowTurk" w:hAnsi="HelveticaNarrowTurk" w:cs="HelveticaNarrowTurk"/>
                        <w:sz w:val="20"/>
                        <w:szCs w:val="18"/>
                      </w:rPr>
                    </w:pPr>
                    <w:r w:rsidRPr="003B6118">
                      <w:rPr>
                        <w:rFonts w:ascii="HelveticaNarrowTurk" w:hAnsi="HelveticaNarrowTurk" w:cs="HelveticaNarrowTurk"/>
                        <w:b/>
                        <w:sz w:val="20"/>
                        <w:szCs w:val="18"/>
                      </w:rPr>
                      <w:t>c)</w:t>
                    </w:r>
                    <w:r w:rsidRPr="003B6118">
                      <w:rPr>
                        <w:rFonts w:ascii="HelveticaNarrowTurk" w:hAnsi="HelveticaNarrowTurk" w:cs="HelveticaNarrowTurk"/>
                        <w:sz w:val="20"/>
                        <w:szCs w:val="18"/>
                      </w:rPr>
                      <w:t xml:space="preserve"> </w:t>
                    </w:r>
                    <w:r>
                      <w:rPr>
                        <w:rFonts w:ascii="HelveticaNarrowTurk" w:hAnsi="HelveticaNarrowTurk" w:cs="HelveticaNarrowTurk"/>
                        <w:sz w:val="20"/>
                        <w:szCs w:val="18"/>
                      </w:rPr>
                      <w:t>We should</w:t>
                    </w:r>
                    <w:r w:rsidRPr="003B6118">
                      <w:rPr>
                        <w:rFonts w:ascii="HelveticaNarrowTurk" w:hAnsi="HelveticaNarrowTurk" w:cs="HelveticaNarrowTurk"/>
                        <w:sz w:val="20"/>
                        <w:szCs w:val="18"/>
                      </w:rPr>
                      <w:t xml:space="preserve"> use animals in experiments.</w:t>
                    </w:r>
                  </w:p>
                  <w:p w:rsidR="00B0309F" w:rsidRPr="003B6118" w:rsidRDefault="00B0309F" w:rsidP="00EF091F">
                    <w:pPr>
                      <w:rPr>
                        <w:sz w:val="24"/>
                      </w:rPr>
                    </w:pPr>
                    <w:r w:rsidRPr="003B6118">
                      <w:rPr>
                        <w:rFonts w:ascii="HelveticaNarrowTurk" w:hAnsi="HelveticaNarrowTurk" w:cs="HelveticaNarrowTurk"/>
                        <w:b/>
                        <w:sz w:val="20"/>
                        <w:szCs w:val="18"/>
                      </w:rPr>
                      <w:t>d)</w:t>
                    </w:r>
                    <w:r w:rsidRPr="003B6118">
                      <w:rPr>
                        <w:rFonts w:ascii="HelveticaNarrowTurk" w:hAnsi="HelveticaNarrowTurk" w:cs="HelveticaNarrowTurk"/>
                        <w:sz w:val="20"/>
                        <w:szCs w:val="18"/>
                      </w:rPr>
                      <w:t xml:space="preserve"> We shouldn’t use private cars.</w:t>
                    </w:r>
                  </w:p>
                  <w:p w:rsidR="00B0309F" w:rsidRDefault="00B0309F" w:rsidP="00EF091F">
                    <w:pPr>
                      <w:jc w:val="center"/>
                    </w:pPr>
                  </w:p>
                </w:txbxContent>
              </v:textbox>
            </v:roundrect>
            <v:shape id="Gözyaşı Damlası 24" o:spid="_x0000_s1058" style="position:absolute;top:-635;width:3048;height:5591;visibility:visible;v-text-anchor:middle" coordsize="304800,55914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Yly8MA&#10;AADbAAAADwAAAGRycy9kb3ducmV2LnhtbESPQYvCMBSE7wv+h/CEva2pulSpRhFBlFVEq3h+NM+2&#10;2LyUJqv13xthYY/DzHzDTOetqcSdGldaVtDvRSCIM6tLzhWcT6uvMQjnkTVWlknBkxzMZ52PKSba&#10;PvhI99TnIkDYJaig8L5OpHRZQQZdz9bEwbvaxqAPssmlbvAR4KaSgyiKpcGSw0KBNS0Lym7pr1GQ&#10;+s0o30bx8LJ/7sqsXR/oJz4o9dltFxMQnlr/H/5rb7SCwTe8v4QfIG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XYly8MAAADbAAAADwAAAAAAAAAAAAAAAACYAgAAZHJzL2Rv&#10;d25yZXYueG1sUEsFBgAAAAAEAAQA9QAAAIgDAAAAAA==&#10;" adj="-11796480,,5400" path="m,279570c,125168,68232,,152400,l304800,r,279570c304800,433972,236568,559140,152400,559140,68232,559140,,433972,,279570xe" fillcolor="#00b050" strokeweight=".5pt">
              <v:stroke joinstyle="miter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custom" o:connectlocs="0,279570;152400,0;304800,0;304800,279570;152400,559140;0,279570" o:connectangles="0,0,0,0,0,0" textboxrect="0,0,304800,559140"/>
              <v:handles>
                <v:h position="@3,#0" polar="10800,10800"/>
                <v:h position="#2,#1" polar="10800,10800" radiusrange="0,10800"/>
              </v:handles>
              <v:textbox>
                <w:txbxContent>
                  <w:p w:rsidR="00B0309F" w:rsidRPr="008C154E" w:rsidRDefault="00B0309F" w:rsidP="00EF091F">
                    <w:pPr>
                      <w:jc w:val="center"/>
                    </w:pPr>
                    <w:r>
                      <w:t>7</w:t>
                    </w:r>
                  </w:p>
                </w:txbxContent>
              </v:textbox>
            </v:shape>
          </v:group>
        </w:pict>
      </w:r>
    </w:p>
    <w:p w:rsidR="00B0309F" w:rsidRDefault="00B0309F">
      <w:pPr>
        <w:rPr>
          <w:noProof/>
          <w:lang w:eastAsia="tr-TR"/>
        </w:rPr>
      </w:pPr>
      <w:r>
        <w:rPr>
          <w:noProof/>
          <w:lang w:eastAsia="tr-TR"/>
        </w:rPr>
        <w:pict>
          <v:shape id="Resim 26" o:spid="_x0000_s1059" type="#_x0000_t75" alt="Royalty-Free (RF) driver Clipart Illustration #442184" style="position:absolute;margin-left:198.6pt;margin-top:11.1pt;width:77.5pt;height:69.75pt;z-index:251642368;visibility:visible">
            <v:imagedata r:id="rId11" o:title="" cropbottom="21721f"/>
          </v:shape>
        </w:pict>
      </w:r>
    </w:p>
    <w:p w:rsidR="00B0309F" w:rsidRDefault="00B0309F"/>
    <w:p w:rsidR="00B0309F" w:rsidRDefault="00B0309F"/>
    <w:p w:rsidR="00B0309F" w:rsidRDefault="00B0309F">
      <w:r>
        <w:rPr>
          <w:noProof/>
          <w:lang w:eastAsia="tr-TR"/>
        </w:rPr>
        <w:pict>
          <v:group id="Grup 30" o:spid="_x0000_s1060" style="position:absolute;margin-left:-7.45pt;margin-top:3.95pt;width:285.75pt;height:84.75pt;z-index:251639296" coordorigin=",-136" coordsize="36290,153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">
            <v:roundrect id="Yuvarlatılmış Dikdörtgen 32" o:spid="_x0000_s1061" style="position:absolute;left:952;width:35338;height:1524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Pcw/cIA&#10;AADbAAAADwAAAGRycy9kb3ducmV2LnhtbESPT4vCMBTE74LfITzBm6bqIlKNIqKsJ3H9c/D2aJ5N&#10;tXkpTVbrt98ICx6HmfkNM1s0thQPqn3hWMGgn4AgzpwuOFdwOm56ExA+IGssHZOCF3lYzNutGaba&#10;PfmHHoeQiwhhn6ICE0KVSukzQxZ931XE0bu62mKIss6lrvEZ4baUwyQZS4sFxwWDFa0MZffDr42U&#10;VXI9D8LFjHf79df2duF18c1KdTvNcgoiUBM+4f/2VisYDeH9Jf4AOf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9zD9wgAAANsAAAAPAAAAAAAAAAAAAAAAAJgCAABkcnMvZG93&#10;bnJldi54bWxQSwUGAAAAAAQABAD1AAAAhwMAAAAA&#10;" strokeweight=".5pt">
              <v:textbox>
                <w:txbxContent>
                  <w:p w:rsidR="00B0309F" w:rsidRPr="00DB0677" w:rsidRDefault="00B0309F" w:rsidP="00FF27FF">
                    <w:pPr>
                      <w:pStyle w:val="NoSpacing"/>
                      <w:rPr>
                        <w:rFonts w:cs="Calibri"/>
                        <w:b/>
                        <w:color w:val="C00000"/>
                      </w:rPr>
                    </w:pPr>
                    <w:r>
                      <w:rPr>
                        <w:rFonts w:ascii="HelveticaNarrowTurk" w:hAnsi="HelveticaNarrowTurk" w:cs="HelveticaNarrowTurk"/>
                        <w:sz w:val="18"/>
                        <w:szCs w:val="18"/>
                      </w:rPr>
                      <w:t xml:space="preserve">    </w:t>
                    </w:r>
                    <w:r w:rsidRPr="00DB0677">
                      <w:rPr>
                        <w:rFonts w:cs="Calibri"/>
                        <w:b/>
                        <w:color w:val="C00000"/>
                      </w:rPr>
                      <w:t>Aşağıdaki cümlelerden hangisi yanlıştır?</w:t>
                    </w:r>
                  </w:p>
                  <w:p w:rsidR="00B0309F" w:rsidRDefault="00B0309F" w:rsidP="00FF27FF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HelveticaNarrowTurk" w:hAnsi="HelveticaNarrowTurk" w:cs="HelveticaNarrowTurk"/>
                        <w:sz w:val="18"/>
                        <w:szCs w:val="18"/>
                      </w:rPr>
                    </w:pPr>
                  </w:p>
                  <w:p w:rsidR="00B0309F" w:rsidRDefault="00B0309F" w:rsidP="00FF27FF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HelveticaNarrowTurk+PHZZOB" w:hAnsi="HelveticaNarrowTurk+PHZZOB" w:cs="HelveticaNarrowTurk+PHZZOB"/>
                        <w:color w:val="000000"/>
                        <w:sz w:val="20"/>
                        <w:szCs w:val="10"/>
                      </w:rPr>
                    </w:pPr>
                    <w:r w:rsidRPr="003B6118">
                      <w:rPr>
                        <w:rFonts w:ascii="HelveticaNarrowTurk" w:hAnsi="HelveticaNarrowTurk" w:cs="HelveticaNarrowTurk"/>
                        <w:b/>
                        <w:sz w:val="20"/>
                        <w:szCs w:val="18"/>
                      </w:rPr>
                      <w:t>a)</w:t>
                    </w:r>
                    <w:r w:rsidRPr="003B6118">
                      <w:rPr>
                        <w:rFonts w:ascii="HelveticaNarrowTurk" w:hAnsi="HelveticaNarrowTurk" w:cs="HelveticaNarrowTurk"/>
                        <w:sz w:val="20"/>
                        <w:szCs w:val="18"/>
                      </w:rPr>
                      <w:t xml:space="preserve"> </w:t>
                    </w:r>
                    <w:r w:rsidRPr="00D83956">
                      <w:rPr>
                        <w:rFonts w:ascii="HelveticaNarrowTurk" w:hAnsi="HelveticaNarrowTurk" w:cs="HelveticaNarrowTurk"/>
                        <w:color w:val="C00000"/>
                        <w:sz w:val="20"/>
                        <w:szCs w:val="18"/>
                      </w:rPr>
                      <w:t>Let’s</w:t>
                    </w:r>
                    <w:r>
                      <w:rPr>
                        <w:rFonts w:ascii="HelveticaNarrowTurk" w:hAnsi="HelveticaNarrowTurk" w:cs="HelveticaNarrowTurk"/>
                        <w:sz w:val="20"/>
                        <w:szCs w:val="18"/>
                      </w:rPr>
                      <w:t xml:space="preserve"> watch T.V.</w:t>
                    </w:r>
                  </w:p>
                  <w:p w:rsidR="00B0309F" w:rsidRPr="003B6118" w:rsidRDefault="00B0309F" w:rsidP="00FF27FF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HelveticaNarrowTurk" w:hAnsi="HelveticaNarrowTurk" w:cs="HelveticaNarrowTurk"/>
                        <w:sz w:val="20"/>
                        <w:szCs w:val="18"/>
                      </w:rPr>
                    </w:pPr>
                    <w:r w:rsidRPr="003B6118">
                      <w:rPr>
                        <w:rFonts w:ascii="HelveticaNarrowTurk" w:hAnsi="HelveticaNarrowTurk" w:cs="HelveticaNarrowTurk"/>
                        <w:b/>
                        <w:sz w:val="20"/>
                        <w:szCs w:val="18"/>
                      </w:rPr>
                      <w:t>b)</w:t>
                    </w:r>
                    <w:r w:rsidRPr="003B6118">
                      <w:rPr>
                        <w:rFonts w:ascii="HelveticaNarrowTurk" w:hAnsi="HelveticaNarrowTurk" w:cs="HelveticaNarrowTurk"/>
                        <w:sz w:val="20"/>
                        <w:szCs w:val="18"/>
                      </w:rPr>
                      <w:t xml:space="preserve"> </w:t>
                    </w:r>
                    <w:r w:rsidRPr="00D83956">
                      <w:rPr>
                        <w:rFonts w:ascii="HelveticaNarrowTurk" w:hAnsi="HelveticaNarrowTurk" w:cs="HelveticaNarrowTurk"/>
                        <w:color w:val="C00000"/>
                        <w:sz w:val="20"/>
                        <w:szCs w:val="18"/>
                      </w:rPr>
                      <w:t xml:space="preserve">Why don’t </w:t>
                    </w:r>
                    <w:r>
                      <w:rPr>
                        <w:rFonts w:ascii="HelveticaNarrowTurk" w:hAnsi="HelveticaNarrowTurk" w:cs="HelveticaNarrowTurk"/>
                        <w:sz w:val="20"/>
                        <w:szCs w:val="18"/>
                      </w:rPr>
                      <w:t>we study for the exam.</w:t>
                    </w:r>
                  </w:p>
                  <w:p w:rsidR="00B0309F" w:rsidRPr="003B6118" w:rsidRDefault="00B0309F" w:rsidP="00FF27FF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HelveticaNarrowTurk" w:hAnsi="HelveticaNarrowTurk" w:cs="HelveticaNarrowTurk"/>
                        <w:sz w:val="20"/>
                        <w:szCs w:val="18"/>
                      </w:rPr>
                    </w:pPr>
                    <w:r w:rsidRPr="003B6118">
                      <w:rPr>
                        <w:rFonts w:ascii="HelveticaNarrowTurk" w:hAnsi="HelveticaNarrowTurk" w:cs="HelveticaNarrowTurk"/>
                        <w:b/>
                        <w:sz w:val="20"/>
                        <w:szCs w:val="18"/>
                      </w:rPr>
                      <w:t>c)</w:t>
                    </w:r>
                    <w:r w:rsidRPr="003B6118">
                      <w:rPr>
                        <w:rFonts w:ascii="HelveticaNarrowTurk" w:hAnsi="HelveticaNarrowTurk" w:cs="HelveticaNarrowTurk"/>
                        <w:sz w:val="20"/>
                        <w:szCs w:val="18"/>
                      </w:rPr>
                      <w:t xml:space="preserve"> </w:t>
                    </w:r>
                    <w:r w:rsidRPr="00D83956">
                      <w:rPr>
                        <w:rFonts w:ascii="HelveticaNarrowTurk" w:hAnsi="HelveticaNarrowTurk" w:cs="HelveticaNarrowTurk"/>
                        <w:color w:val="C00000"/>
                        <w:sz w:val="20"/>
                        <w:szCs w:val="18"/>
                      </w:rPr>
                      <w:t>Shall</w:t>
                    </w:r>
                    <w:r>
                      <w:rPr>
                        <w:rFonts w:ascii="HelveticaNarrowTurk" w:hAnsi="HelveticaNarrowTurk" w:cs="HelveticaNarrowTurk"/>
                        <w:sz w:val="20"/>
                        <w:szCs w:val="18"/>
                      </w:rPr>
                      <w:t xml:space="preserve"> you open the door?</w:t>
                    </w:r>
                  </w:p>
                  <w:p w:rsidR="00B0309F" w:rsidRPr="003B6118" w:rsidRDefault="00B0309F" w:rsidP="00FF27FF">
                    <w:pPr>
                      <w:rPr>
                        <w:sz w:val="24"/>
                      </w:rPr>
                    </w:pPr>
                    <w:r w:rsidRPr="003B6118">
                      <w:rPr>
                        <w:rFonts w:ascii="HelveticaNarrowTurk" w:hAnsi="HelveticaNarrowTurk" w:cs="HelveticaNarrowTurk"/>
                        <w:b/>
                        <w:sz w:val="20"/>
                        <w:szCs w:val="18"/>
                      </w:rPr>
                      <w:t>d)</w:t>
                    </w:r>
                    <w:r w:rsidRPr="003B6118">
                      <w:rPr>
                        <w:rFonts w:ascii="HelveticaNarrowTurk" w:hAnsi="HelveticaNarrowTurk" w:cs="HelveticaNarrowTurk"/>
                        <w:sz w:val="20"/>
                        <w:szCs w:val="18"/>
                      </w:rPr>
                      <w:t xml:space="preserve"> </w:t>
                    </w:r>
                    <w:r w:rsidRPr="00D83956">
                      <w:rPr>
                        <w:rFonts w:ascii="HelveticaNarrowTurk+PHZZOB" w:hAnsi="HelveticaNarrowTurk+PHZZOB" w:cs="HelveticaNarrowTurk+PHZZOB"/>
                        <w:color w:val="C00000"/>
                        <w:sz w:val="20"/>
                        <w:szCs w:val="10"/>
                      </w:rPr>
                      <w:t xml:space="preserve">What about </w:t>
                    </w:r>
                    <w:r>
                      <w:rPr>
                        <w:rFonts w:ascii="HelveticaNarrowTurk+PHZZOB" w:hAnsi="HelveticaNarrowTurk+PHZZOB" w:cs="HelveticaNarrowTurk+PHZZOB"/>
                        <w:color w:val="000000"/>
                        <w:sz w:val="20"/>
                        <w:szCs w:val="10"/>
                      </w:rPr>
                      <w:t xml:space="preserve">going </w:t>
                    </w:r>
                    <w:r w:rsidRPr="00FF27FF">
                      <w:rPr>
                        <w:rFonts w:ascii="HelveticaNarrowTurk+PHZZOB" w:hAnsi="HelveticaNarrowTurk+PHZZOB" w:cs="HelveticaNarrowTurk+PHZZOB"/>
                        <w:color w:val="000000"/>
                        <w:sz w:val="20"/>
                        <w:szCs w:val="10"/>
                      </w:rPr>
                      <w:t>to the seaside this weekend?</w:t>
                    </w:r>
                  </w:p>
                  <w:p w:rsidR="00B0309F" w:rsidRDefault="00B0309F" w:rsidP="00FF27FF">
                    <w:pPr>
                      <w:jc w:val="center"/>
                    </w:pPr>
                  </w:p>
                </w:txbxContent>
              </v:textbox>
            </v:roundrect>
            <v:shape id="Gözyaşı Damlası 35" o:spid="_x0000_s1062" style="position:absolute;top:-136;width:3048;height:5578;visibility:visible;v-text-anchor:middle" coordsize="304800,55789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JGRY8QA&#10;AADbAAAADwAAAGRycy9kb3ducmV2LnhtbESPX2vCMBTF3wW/Q7jC3myqbmPUpiLKmDDGWCfDx0tz&#10;bYrNTWmidt9+GQg+Hs6fHydfDbYVF+p941jBLElBEFdON1wr2H+/Tl9A+ICssXVMCn7Jw6oYj3LM&#10;tLvyF13KUIs4wj5DBSaELpPSV4Ys+sR1xNE7ut5iiLKvpe7xGsdtK+dp+iwtNhwJBjvaGKpO5dlG&#10;7s/i8I4f+/ITD/X8bUs7c94+KvUwGdZLEIGGcA/f2jutYPEE/1/iD5DF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iRkWPEAAAA2wAAAA8AAAAAAAAAAAAAAAAAmAIAAGRycy9k&#10;b3ducmV2LnhtbFBLBQYAAAAABAAEAPUAAACJAwAAAAA=&#10;" adj="-11796480,,5400" path="m,278947c,124889,68232,,152400,l304800,r,278947c304800,433005,236568,557894,152400,557894,68232,557894,,433005,,278947xe" fillcolor="#00b050" strokeweight=".5pt">
              <v:stroke joinstyle="miter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custom" o:connectlocs="0,278947;152400,0;304800,0;304800,278947;152400,557894;0,278947" o:connectangles="0,0,0,0,0,0" textboxrect="0,0,304800,557893"/>
              <v:handles>
                <v:h position="@3,#0" polar="10800,10800"/>
                <v:h position="#2,#1" polar="10800,10800" radiusrange="0,10800"/>
              </v:handles>
              <v:textbox>
                <w:txbxContent>
                  <w:p w:rsidR="00B0309F" w:rsidRPr="008C154E" w:rsidRDefault="00B0309F" w:rsidP="00FF27FF">
                    <w:pPr>
                      <w:jc w:val="center"/>
                    </w:pPr>
                    <w:r>
                      <w:t>8</w:t>
                    </w:r>
                  </w:p>
                </w:txbxContent>
              </v:textbox>
            </v:shape>
          </v:group>
        </w:pict>
      </w:r>
      <w:r>
        <w:rPr>
          <w:noProof/>
          <w:lang w:eastAsia="tr-TR"/>
        </w:rPr>
        <w:pict>
          <v:shape id="Resim 63" o:spid="_x0000_s1063" type="#_x0000_t75" alt="Royalty-Free (RF) businesswoman Clipart Illustration #1060036" style="position:absolute;margin-left:217.55pt;margin-top:5pt;width:57pt;height:82.2pt;z-index:251654656;visibility:visible">
            <v:imagedata r:id="rId12" o:title="" cropbottom="16478f" cropleft="21845f"/>
          </v:shape>
        </w:pict>
      </w:r>
    </w:p>
    <w:p w:rsidR="00B0309F" w:rsidRDefault="00B0309F"/>
    <w:p w:rsidR="00B0309F" w:rsidRDefault="00B0309F"/>
    <w:p w:rsidR="00B0309F" w:rsidRDefault="00B0309F"/>
    <w:p w:rsidR="00B0309F" w:rsidRDefault="00B0309F">
      <w:r>
        <w:rPr>
          <w:noProof/>
          <w:lang w:eastAsia="tr-TR"/>
        </w:rPr>
        <w:pict>
          <v:shape id="Metin Kutusu 142" o:spid="_x0000_s1064" type="#_x0000_t202" style="position:absolute;margin-left:68.65pt;margin-top:-22.35pt;width:189.75pt;height:31.5pt;z-index:251691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" strokeweight=".5pt">
            <v:textbox>
              <w:txbxContent>
                <w:p w:rsidR="00B0309F" w:rsidRPr="00365399" w:rsidRDefault="00B0309F" w:rsidP="009E09DE">
                  <w:pPr>
                    <w:rPr>
                      <w:b/>
                      <w:sz w:val="20"/>
                    </w:rPr>
                  </w:pPr>
                  <w:r>
                    <w:rPr>
                      <w:b/>
                      <w:sz w:val="20"/>
                    </w:rPr>
                    <w:t>NO’SU: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group id="Grup 36" o:spid="_x0000_s1065" style="position:absolute;margin-left:-15.35pt;margin-top:13.65pt;width:284.25pt;height:110.25pt;z-index:251640320" coordsize="36099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">
            <v:roundrect id="Yuvarlatılmış Dikdörtgen 37" o:spid="_x0000_s1066" style="position:absolute;left:762;width:35337;height:12192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CTZcMA&#10;AADbAAAADwAAAGRycy9kb3ducmV2LnhtbESPT4vCMBTE74LfITzBm6bqokvXKCKKnmT9swdvj+bZ&#10;dG1eShO1++3NguBxmJnfMNN5Y0txp9oXjhUM+gkI4szpgnMFp+O69wnCB2SNpWNS8Ece5rN2a4qp&#10;dg/e0/0QchEh7FNUYEKoUil9Zsii77uKOHoXV1sMUda51DU+ItyWcpgkY2mx4LhgsKKloex6uNlI&#10;WSaXn0E4m/Hue/Wx/T3zqtiwUt1Os/gCEagJ7/CrvdUKRhP4/xJ/gJw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CTZcMAAADbAAAADwAAAAAAAAAAAAAAAACYAgAAZHJzL2Rv&#10;d25yZXYueG1sUEsFBgAAAAAEAAQA9QAAAIgDAAAAAA==&#10;" strokeweight=".5pt">
              <v:textbox>
                <w:txbxContent>
                  <w:p w:rsidR="00B0309F" w:rsidRPr="00A238DF" w:rsidRDefault="00B0309F" w:rsidP="00A238DF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HelveticaNarrowTurk" w:hAnsi="HelveticaNarrowTurk" w:cs="HelveticaNarrowTurk"/>
                        <w:b/>
                        <w:color w:val="C00000"/>
                        <w:sz w:val="18"/>
                        <w:szCs w:val="18"/>
                      </w:rPr>
                    </w:pPr>
                    <w:r>
                      <w:rPr>
                        <w:rFonts w:ascii="HelveticaNarrowTurk" w:hAnsi="HelveticaNarrowTurk" w:cs="HelveticaNarrowTurk"/>
                        <w:color w:val="FF00FF"/>
                        <w:sz w:val="17"/>
                        <w:szCs w:val="17"/>
                      </w:rPr>
                      <w:t xml:space="preserve">    </w:t>
                    </w:r>
                    <w:r w:rsidRPr="00A238DF">
                      <w:rPr>
                        <w:rFonts w:ascii="HelveticaNarrowTurk" w:hAnsi="HelveticaNarrowTurk" w:cs="HelveticaNarrowTurk"/>
                        <w:color w:val="C00000"/>
                        <w:sz w:val="18"/>
                        <w:szCs w:val="18"/>
                      </w:rPr>
                      <w:t>-</w:t>
                    </w:r>
                    <w:r w:rsidRPr="00A238DF">
                      <w:rPr>
                        <w:rFonts w:ascii="HelveticaNarrowTurk" w:hAnsi="HelveticaNarrowTurk" w:cs="HelveticaNarrowTurk"/>
                        <w:b/>
                        <w:color w:val="C00000"/>
                        <w:sz w:val="18"/>
                        <w:szCs w:val="18"/>
                      </w:rPr>
                      <w:t xml:space="preserve">The ……………. </w:t>
                    </w:r>
                    <w:r w:rsidRPr="002C4371">
                      <w:rPr>
                        <w:rFonts w:ascii="HelveticaNarrowTurk" w:hAnsi="HelveticaNarrowTurk" w:cs="HelveticaNarrowTurk"/>
                        <w:b/>
                        <w:i/>
                        <w:color w:val="C00000"/>
                        <w:sz w:val="18"/>
                        <w:szCs w:val="18"/>
                        <w:u w:val="single"/>
                      </w:rPr>
                      <w:t>supply</w:t>
                    </w:r>
                    <w:r w:rsidRPr="00A238DF">
                      <w:rPr>
                        <w:rFonts w:ascii="HelveticaNarrowTurk" w:hAnsi="HelveticaNarrowTurk" w:cs="HelveticaNarrowTurk"/>
                        <w:b/>
                        <w:color w:val="C00000"/>
                        <w:sz w:val="18"/>
                        <w:szCs w:val="18"/>
                      </w:rPr>
                      <w:t xml:space="preserve"> us oxygen, so we should </w:t>
                    </w:r>
                    <w:r w:rsidRPr="002C4371">
                      <w:rPr>
                        <w:rFonts w:ascii="HelveticaNarrowTurk" w:hAnsi="HelveticaNarrowTurk" w:cs="HelveticaNarrowTurk"/>
                        <w:b/>
                        <w:i/>
                        <w:color w:val="C00000"/>
                        <w:sz w:val="18"/>
                        <w:szCs w:val="18"/>
                        <w:u w:val="single"/>
                      </w:rPr>
                      <w:t>protect</w:t>
                    </w:r>
                  </w:p>
                  <w:p w:rsidR="00B0309F" w:rsidRPr="00A238DF" w:rsidRDefault="00B0309F" w:rsidP="00A238DF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HelveticaNarrowTurk" w:hAnsi="HelveticaNarrowTurk" w:cs="HelveticaNarrowTurk"/>
                        <w:b/>
                        <w:color w:val="C00000"/>
                        <w:sz w:val="18"/>
                        <w:szCs w:val="18"/>
                      </w:rPr>
                    </w:pPr>
                    <w:r w:rsidRPr="00A238DF">
                      <w:rPr>
                        <w:rFonts w:ascii="HelveticaNarrowTurk" w:hAnsi="HelveticaNarrowTurk" w:cs="HelveticaNarrowTurk"/>
                        <w:b/>
                        <w:color w:val="C00000"/>
                        <w:sz w:val="18"/>
                        <w:szCs w:val="18"/>
                      </w:rPr>
                      <w:t xml:space="preserve">       …………….. and   ………….. new trees.</w:t>
                    </w:r>
                  </w:p>
                  <w:p w:rsidR="00B0309F" w:rsidRDefault="00B0309F" w:rsidP="00A238DF">
                    <w:pPr>
                      <w:pStyle w:val="NoSpacing"/>
                    </w:pPr>
                    <w:r>
                      <w:t xml:space="preserve">   </w:t>
                    </w:r>
                    <w:r w:rsidRPr="00FF27FF">
                      <w:t>Konuşmada boşlu</w:t>
                    </w:r>
                    <w:r>
                      <w:t>klara</w:t>
                    </w:r>
                    <w:r w:rsidRPr="00FF27FF">
                      <w:t xml:space="preserve"> hangi kelime</w:t>
                    </w:r>
                    <w:r>
                      <w:t>ler</w:t>
                    </w:r>
                    <w:r w:rsidRPr="00FF27FF">
                      <w:t xml:space="preserve"> gelmelidir?</w:t>
                    </w:r>
                  </w:p>
                  <w:p w:rsidR="00B0309F" w:rsidRDefault="00B0309F" w:rsidP="00A238DF">
                    <w:pPr>
                      <w:pStyle w:val="NoSpacing"/>
                    </w:pPr>
                    <w:r w:rsidRPr="003B6118">
                      <w:rPr>
                        <w:b/>
                      </w:rPr>
                      <w:t>a)</w:t>
                    </w:r>
                    <w:r>
                      <w:t xml:space="preserve">  beaches , seas , swim</w:t>
                    </w:r>
                  </w:p>
                  <w:p w:rsidR="00B0309F" w:rsidRDefault="00B0309F" w:rsidP="00A238DF">
                    <w:pPr>
                      <w:pStyle w:val="NoSpacing"/>
                    </w:pPr>
                    <w:r w:rsidRPr="003B6118">
                      <w:rPr>
                        <w:b/>
                      </w:rPr>
                      <w:t>b)</w:t>
                    </w:r>
                    <w:r w:rsidRPr="006E134C">
                      <w:t xml:space="preserve"> </w:t>
                    </w:r>
                    <w:r>
                      <w:t>forest , farmers , chop</w:t>
                    </w:r>
                  </w:p>
                  <w:p w:rsidR="00B0309F" w:rsidRDefault="00B0309F" w:rsidP="00A238DF">
                    <w:pPr>
                      <w:pStyle w:val="NoSpacing"/>
                    </w:pPr>
                    <w:r w:rsidRPr="003B6118">
                      <w:rPr>
                        <w:b/>
                      </w:rPr>
                      <w:t>c)</w:t>
                    </w:r>
                    <w:r>
                      <w:t xml:space="preserve">  trees , forests , plant</w:t>
                    </w:r>
                  </w:p>
                  <w:p w:rsidR="00B0309F" w:rsidRPr="006E134C" w:rsidRDefault="00B0309F" w:rsidP="00A238DF">
                    <w:pPr>
                      <w:pStyle w:val="NoSpacing"/>
                    </w:pPr>
                    <w:r w:rsidRPr="003B6118">
                      <w:rPr>
                        <w:b/>
                      </w:rPr>
                      <w:t>d)</w:t>
                    </w:r>
                    <w:r>
                      <w:t xml:space="preserve"> tree , mountains , green</w:t>
                    </w:r>
                  </w:p>
                  <w:p w:rsidR="00B0309F" w:rsidRDefault="00B0309F" w:rsidP="00C17774">
                    <w:pPr>
                      <w:jc w:val="center"/>
                    </w:pPr>
                  </w:p>
                </w:txbxContent>
              </v:textbox>
            </v:roundrect>
            <v:shape id="Gözyaşı Damlası 38" o:spid="_x0000_s1067" style="position:absolute;width:3048;height:3905;visibility:visible;v-text-anchor:middle" coordsize="304800,39052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+mNeMIA&#10;AADbAAAADwAAAGRycy9kb3ducmV2LnhtbERPy4rCMBTdD/gP4QpuZEzV8UHHKKKo41JHBHd3mmtb&#10;bG5KE239e7MQZnk479miMYV4UOVyywr6vQgEcWJ1zqmC0+/mcwrCeWSNhWVS8CQHi3nrY4axtjUf&#10;6HH0qQgh7GJUkHlfxlK6JCODrmdL4sBdbWXQB1ilUldYh3BTyEEUjaXBnENDhiWtMkpux7tRsN1P&#10;zvV65853U/91x93B6PKVjJTqtJvlNwhPjf8Xv90/WsEwjA1fwg+Q8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6Y14wgAAANsAAAAPAAAAAAAAAAAAAAAAAJgCAABkcnMvZG93&#10;bnJldi54bWxQSwUGAAAAAAQABAD1AAAAhwMAAAAA&#10;" adj="-11796480,,5400" path="m,195263c,87422,68232,,152400,l304800,r,195263c304800,303104,236568,390526,152400,390526,68232,390526,,303104,,195263xe" fillcolor="#00b050" strokeweight=".5pt">
              <v:stroke joinstyle="miter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custom" o:connectlocs="0,195263;152400,0;304800,0;304800,195263;152400,390526;0,195263" o:connectangles="0,0,0,0,0,0" textboxrect="0,0,304800,390525"/>
              <v:handles>
                <v:h position="@3,#0" polar="10800,10800"/>
                <v:h position="#2,#1" polar="10800,10800" radiusrange="0,10800"/>
              </v:handles>
              <v:textbox>
                <w:txbxContent>
                  <w:p w:rsidR="00B0309F" w:rsidRPr="00730F33" w:rsidRDefault="00B0309F" w:rsidP="00C17774">
                    <w:pPr>
                      <w:jc w:val="center"/>
                    </w:pPr>
                    <w:r>
                      <w:t>9</w:t>
                    </w:r>
                  </w:p>
                </w:txbxContent>
              </v:textbox>
            </v:shape>
          </v:group>
        </w:pict>
      </w:r>
    </w:p>
    <w:p w:rsidR="00B0309F" w:rsidRDefault="00B0309F"/>
    <w:p w:rsidR="00B0309F" w:rsidRDefault="00B0309F">
      <w:r>
        <w:rPr>
          <w:noProof/>
          <w:lang w:eastAsia="tr-TR"/>
        </w:rPr>
        <w:pict>
          <v:shape id="Resim 40" o:spid="_x0000_s1068" type="#_x0000_t75" alt="Royalty-Free (RF) ecology Clipart Illustration #28096" style="position:absolute;margin-left:183.15pt;margin-top:2.5pt;width:68.75pt;height:68.25pt;z-index:251643392;visibility:visible">
            <v:imagedata r:id="rId13" o:title="" cropbottom="17226f"/>
          </v:shape>
        </w:pict>
      </w:r>
    </w:p>
    <w:p w:rsidR="00B0309F" w:rsidRDefault="00B0309F"/>
    <w:p w:rsidR="00B0309F" w:rsidRDefault="00B0309F"/>
    <w:p w:rsidR="00B0309F" w:rsidRDefault="00B0309F">
      <w:r>
        <w:rPr>
          <w:noProof/>
          <w:lang w:eastAsia="tr-TR"/>
        </w:rPr>
        <w:pict>
          <v:shape id="Resim 41" o:spid="_x0000_s1069" type="#_x0000_t75" alt="Royalty-Free (RF) email Clipart Illustration #70716" style="position:absolute;margin-left:193.9pt;margin-top:.6pt;width:71.25pt;height:85.3pt;z-index:251644416;visibility:visible">
            <v:imagedata r:id="rId14" o:title="" cropbottom="16852f"/>
          </v:shape>
        </w:pict>
      </w:r>
      <w:r>
        <w:rPr>
          <w:noProof/>
          <w:lang w:eastAsia="tr-TR"/>
        </w:rPr>
        <w:pict>
          <v:shape id="Metin Kutusu 50" o:spid="_x0000_s1070" type="#_x0000_t202" style="position:absolute;margin-left:-14.6pt;margin-top:5.05pt;width:29.25pt;height:28.5pt;z-index:251649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" filled="f" stroked="f" strokeweight=".5pt">
            <v:textbox>
              <w:txbxContent>
                <w:p w:rsidR="00B0309F" w:rsidRPr="00005063" w:rsidRDefault="00B0309F" w:rsidP="00005063">
                  <w:pPr>
                    <w:rPr>
                      <w:sz w:val="28"/>
                    </w:rPr>
                  </w:pPr>
                  <w:r w:rsidRPr="00005063">
                    <w:rPr>
                      <w:sz w:val="24"/>
                    </w:rPr>
                    <w:t>1</w:t>
                  </w:r>
                  <w:r>
                    <w:rPr>
                      <w:sz w:val="24"/>
                    </w:rPr>
                    <w:t>0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group id="Grup 39" o:spid="_x0000_s1071" style="position:absolute;margin-left:-15.35pt;margin-top:2.7pt;width:282pt;height:96pt;z-index:251641344" coordsize="35814,12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">
            <v:roundrect id="Yuvarlatılmış Dikdörtgen 6" o:spid="_x0000_s1072" style="position:absolute;left:476;width:35338;height:12192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KtocIA&#10;AADaAAAADwAAAGRycy9kb3ducmV2LnhtbESPT4vCMBTE7wt+h/AEb9vURcpSjSKirCdx/XPw9mie&#10;TbV5KU3U+u2NsLDHYWZ+w0xmna3FnVpfOVYwTFIQxIXTFZcKDvvV5zcIH5A11o5JwZM8zKa9jwnm&#10;2j34l+67UIoIYZ+jAhNCk0vpC0MWfeIa4uidXWsxRNmWUrf4iHBby680zaTFiuOCwYYWhorr7mYj&#10;ZZGej8NwMtlmuxytLydeVj+s1KDfzccgAnXhP/zXXmsFGbyvxBsgp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Eq2hwgAAANoAAAAPAAAAAAAAAAAAAAAAAJgCAABkcnMvZG93&#10;bnJldi54bWxQSwUGAAAAAAQABAD1AAAAhwMAAAAA&#10;" strokeweight=".5pt">
              <v:textbox>
                <w:txbxContent>
                  <w:p w:rsidR="00B0309F" w:rsidRPr="00DB0677" w:rsidRDefault="00B0309F" w:rsidP="002C4371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Cambria" w:hAnsi="Cambria" w:cs="HelveticaNarrowTurk"/>
                        <w:b/>
                        <w:color w:val="C00000"/>
                        <w:sz w:val="20"/>
                        <w:szCs w:val="18"/>
                      </w:rPr>
                    </w:pPr>
                    <w:r w:rsidRPr="001D588B">
                      <w:rPr>
                        <w:rFonts w:ascii="HelveticaNarrowTurk" w:hAnsi="HelveticaNarrowTurk" w:cs="HelveticaNarrowTurk"/>
                        <w:color w:val="FF00FF"/>
                        <w:sz w:val="19"/>
                        <w:szCs w:val="17"/>
                      </w:rPr>
                      <w:t xml:space="preserve">          </w:t>
                    </w:r>
                    <w:r w:rsidRPr="00DB0677">
                      <w:rPr>
                        <w:rFonts w:ascii="Cambria" w:hAnsi="Cambria" w:cs="HelveticaNarrowTurk"/>
                        <w:b/>
                        <w:color w:val="C00000"/>
                        <w:sz w:val="20"/>
                        <w:szCs w:val="18"/>
                      </w:rPr>
                      <w:t>- How can I start using my e-mail?</w:t>
                    </w:r>
                  </w:p>
                  <w:p w:rsidR="00B0309F" w:rsidRPr="00DB0677" w:rsidRDefault="00B0309F" w:rsidP="001D588B">
                    <w:pPr>
                      <w:pStyle w:val="NoSpacing"/>
                      <w:rPr>
                        <w:rFonts w:ascii="Cambria" w:hAnsi="Cambria"/>
                        <w:b/>
                        <w:color w:val="C00000"/>
                        <w:sz w:val="20"/>
                      </w:rPr>
                    </w:pPr>
                    <w:r w:rsidRPr="00DB0677">
                      <w:rPr>
                        <w:rFonts w:ascii="Cambria" w:hAnsi="Cambria"/>
                        <w:b/>
                        <w:color w:val="C00000"/>
                        <w:sz w:val="20"/>
                      </w:rPr>
                      <w:t xml:space="preserve">Y         - You must ………………. by writing your </w:t>
                    </w:r>
                  </w:p>
                  <w:p w:rsidR="00B0309F" w:rsidRPr="00DB0677" w:rsidRDefault="00B0309F" w:rsidP="001D588B">
                    <w:pPr>
                      <w:pStyle w:val="NoSpacing"/>
                      <w:rPr>
                        <w:rFonts w:ascii="Cambria" w:hAnsi="Cambria"/>
                        <w:b/>
                        <w:color w:val="C00000"/>
                        <w:sz w:val="20"/>
                      </w:rPr>
                    </w:pPr>
                    <w:r w:rsidRPr="00DB0677">
                      <w:rPr>
                        <w:rFonts w:ascii="Cambria" w:hAnsi="Cambria"/>
                        <w:b/>
                        <w:color w:val="C00000"/>
                        <w:sz w:val="20"/>
                      </w:rPr>
                      <w:t xml:space="preserve">           username and password.</w:t>
                    </w:r>
                  </w:p>
                  <w:p w:rsidR="00B0309F" w:rsidRDefault="00B0309F" w:rsidP="00894AC4">
                    <w:pPr>
                      <w:pStyle w:val="NoSpacing"/>
                    </w:pPr>
                    <w:r>
                      <w:t xml:space="preserve">     </w:t>
                    </w:r>
                    <w:r w:rsidRPr="003B6118">
                      <w:rPr>
                        <w:b/>
                      </w:rPr>
                      <w:t>a)</w:t>
                    </w:r>
                    <w:r>
                      <w:t xml:space="preserve">  download</w:t>
                    </w:r>
                    <w:r w:rsidRPr="006E134C">
                      <w:tab/>
                    </w:r>
                    <w:r w:rsidRPr="003B6118">
                      <w:rPr>
                        <w:b/>
                      </w:rPr>
                      <w:t>b)</w:t>
                    </w:r>
                    <w:r w:rsidRPr="006E134C">
                      <w:t xml:space="preserve"> </w:t>
                    </w:r>
                    <w:r>
                      <w:t>sign in</w:t>
                    </w:r>
                  </w:p>
                  <w:p w:rsidR="00B0309F" w:rsidRPr="006E134C" w:rsidRDefault="00B0309F" w:rsidP="00894AC4">
                    <w:pPr>
                      <w:pStyle w:val="NoSpacing"/>
                    </w:pPr>
                    <w:r>
                      <w:t xml:space="preserve">     </w:t>
                    </w:r>
                    <w:r w:rsidRPr="003B6118">
                      <w:rPr>
                        <w:b/>
                      </w:rPr>
                      <w:t>c)</w:t>
                    </w:r>
                    <w:r>
                      <w:t xml:space="preserve">  sign out                  </w:t>
                    </w:r>
                    <w:r w:rsidRPr="003B6118">
                      <w:rPr>
                        <w:b/>
                      </w:rPr>
                      <w:t>d)</w:t>
                    </w:r>
                    <w:r>
                      <w:t xml:space="preserve"> send</w:t>
                    </w:r>
                  </w:p>
                  <w:p w:rsidR="00B0309F" w:rsidRDefault="00B0309F" w:rsidP="00894AC4">
                    <w:pPr>
                      <w:jc w:val="center"/>
                    </w:pPr>
                  </w:p>
                </w:txbxContent>
              </v:textbox>
            </v:roundrect>
            <v:shape id="Gözyaşı Damlası 16" o:spid="_x0000_s1073" style="position:absolute;width:3429;height:3905;visibility:visible;v-text-anchor:middle" coordsize="342900,39052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Ca/sIA&#10;AADbAAAADwAAAGRycy9kb3ducmV2LnhtbERPTWvCQBC9F/wPyxS81U0VUolugohF0VO11Ou4O01C&#10;s7Mhu9Xor3cLBW/zeJ8zL3rbiDN1vnas4HWUgCDWztRcKvg8vL9MQfiAbLBxTAqu5KHIB09zzIy7&#10;8Aed96EUMYR9hgqqENpMSq8rsuhHriWO3LfrLIYIu1KaDi8x3DZynCSptFhzbKiwpWVF+mf/axXo&#10;rxW2t502b5vVaXmSx+16MUmVGj73ixmIQH14iP/dGxPnp/D3SzxA5n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cJr+wgAAANsAAAAPAAAAAAAAAAAAAAAAAJgCAABkcnMvZG93&#10;bnJldi54bWxQSwUGAAAAAAQABAD1AAAAhwMAAAAA&#10;" adj="-11796480,,5400" path="m,195263c,87422,76761,,171450,l342900,r,195263c342900,303104,266139,390526,171450,390526,76761,390526,,303104,,195263xe" fillcolor="#f79646" strokeweight=".5pt">
              <v:stroke joinstyle="miter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custom" o:connectlocs="0,195263;171450,0;342900,0;342900,195263;171450,390526;0,195263" o:connectangles="0,0,0,0,0,0" textboxrect="0,0,342900,390525"/>
              <v:handles>
                <v:h position="@3,#0" polar="10800,10800"/>
                <v:h position="#2,#1" polar="10800,10800" radiusrange="0,10800"/>
              </v:handles>
              <v:textbox>
                <w:txbxContent>
                  <w:p w:rsidR="00B0309F" w:rsidRPr="00894AC4" w:rsidRDefault="00B0309F" w:rsidP="00894AC4">
                    <w:pPr>
                      <w:rPr>
                        <w:sz w:val="18"/>
                      </w:rPr>
                    </w:pPr>
                  </w:p>
                </w:txbxContent>
              </v:textbox>
            </v:shape>
          </v:group>
        </w:pict>
      </w:r>
    </w:p>
    <w:p w:rsidR="00B0309F" w:rsidRDefault="00B0309F">
      <w:r>
        <w:rPr>
          <w:noProof/>
          <w:lang w:eastAsia="tr-TR"/>
        </w:rPr>
        <w:pict>
          <v:shape id="Resim 42" o:spid="_x0000_s1074" type="#_x0000_t75" alt="Royalty-Free (RF) computer mouse Clipart Illustration #40637" style="position:absolute;margin-left:160.8pt;margin-top:20.25pt;width:46.1pt;height:43.7pt;z-index:251645440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">
            <v:imagedata r:id="rId15" o:title=""/>
            <o:lock v:ext="edit" aspectratio="f"/>
          </v:shape>
        </w:pict>
      </w:r>
    </w:p>
    <w:p w:rsidR="00B0309F" w:rsidRDefault="00B0309F"/>
    <w:p w:rsidR="00B0309F" w:rsidRDefault="00B0309F">
      <w:pPr>
        <w:rPr>
          <w:noProof/>
          <w:lang w:eastAsia="tr-TR"/>
        </w:rPr>
      </w:pPr>
    </w:p>
    <w:p w:rsidR="00B0309F" w:rsidRDefault="00B0309F">
      <w:r>
        <w:rPr>
          <w:noProof/>
          <w:lang w:eastAsia="tr-TR"/>
        </w:rPr>
        <w:pict>
          <v:shape id="Gözyaşı Damlası 54" o:spid="_x0000_s1075" style="position:absolute;margin-left:-15.35pt;margin-top:1.35pt;width:24pt;height:30.75pt;z-index:251650560;visibility:visible;v-text-anchor:middle" coordsize="304800,39052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" adj="-11796480,,5400" path="m,195263c,87422,68232,,152400,l304800,r,195263c304800,303104,236568,390526,152400,390526,68232,390526,,303104,,195263xe" fillcolor="#f79646" strokeweight=".25pt">
            <v:stroke joinstyle="miter"/>
            <v:formulas>
              <v:f eqn="val #1"/>
              <v:f eqn="val #0"/>
              <v:f eqn="sum #1 0 #0"/>
              <v:f eqn="val 10800"/>
              <v:f eqn="sum 0 0 #1"/>
              <v:f eqn="sumangle @2 360 0"/>
              <v:f eqn="if @2 @2 @5"/>
              <v:f eqn="sum 0 0 @6"/>
              <v:f eqn="val #2"/>
              <v:f eqn="sum 0 0 #0"/>
              <v:f eqn="sum #2 0 2700"/>
              <v:f eqn="cos @10 #1"/>
              <v:f eqn="sin @10 #1"/>
              <v:f eqn="cos 13500 #1"/>
              <v:f eqn="sin 13500 #1"/>
              <v:f eqn="sum @11 10800 0"/>
              <v:f eqn="sum @12 10800 0"/>
              <v:f eqn="sum @13 10800 0"/>
              <v:f eqn="sum @14 10800 0"/>
              <v:f eqn="prod #2 1 2"/>
              <v:f eqn="sum @19 5400 0"/>
              <v:f eqn="cos @20 #1"/>
              <v:f eqn="sin @20 #1"/>
              <v:f eqn="sum @21 10800 0"/>
              <v:f eqn="sum @12 @23 @22"/>
              <v:f eqn="sum @22 @23 @11"/>
              <v:f eqn="cos 10800 #1"/>
              <v:f eqn="sin 10800 #1"/>
              <v:f eqn="cos #2 #1"/>
              <v:f eqn="sin #2 #1"/>
              <v:f eqn="sum @26 10800 0"/>
              <v:f eqn="sum @27 10800 0"/>
              <v:f eqn="sum @28 10800 0"/>
              <v:f eqn="sum @29 10800 0"/>
              <v:f eqn="sum @19 5400 0"/>
              <v:f eqn="cos @34 #0"/>
              <v:f eqn="sin @34 #0"/>
              <v:f eqn="mid #0 #1"/>
              <v:f eqn="sumangle @37 180 0"/>
              <v:f eqn="if @2 @37 @38"/>
              <v:f eqn="cos 10800 @39"/>
              <v:f eqn="sin 10800 @39"/>
              <v:f eqn="cos #2 @39"/>
              <v:f eqn="sin #2 @39"/>
              <v:f eqn="sum @40 10800 0"/>
              <v:f eqn="sum @41 10800 0"/>
              <v:f eqn="sum @42 10800 0"/>
              <v:f eqn="sum @43 10800 0"/>
              <v:f eqn="sum @35 10800 0"/>
              <v:f eqn="sum @36 10800 0"/>
            </v:formulas>
            <v:path arrowok="t" o:connecttype="custom" o:connectlocs="0,195263;152400,0;304800,0;304800,195263;152400,390526;0,195263" o:connectangles="0,0,0,0,0,0" textboxrect="0,0,304800,390525"/>
            <v:handles>
              <v:h position="@3,#0" polar="10800,10800"/>
              <v:h position="#2,#1" polar="10800,10800" radiusrange="0,10800"/>
            </v:handles>
            <v:textbox>
              <w:txbxContent>
                <w:p w:rsidR="00B0309F" w:rsidRPr="00730F33" w:rsidRDefault="00B0309F" w:rsidP="00005063"/>
              </w:txbxContent>
            </v:textbox>
          </v:shape>
        </w:pict>
      </w:r>
      <w:r>
        <w:rPr>
          <w:noProof/>
          <w:lang w:eastAsia="tr-TR"/>
        </w:rPr>
        <w:pict>
          <v:shape id="Metin Kutusu 55" o:spid="_x0000_s1076" type="#_x0000_t202" style="position:absolute;margin-left:-15.35pt;margin-top:2.9pt;width:29.25pt;height:24pt;z-index:251651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" filled="f" stroked="f" strokeweight=".5pt">
            <v:textbox>
              <w:txbxContent>
                <w:p w:rsidR="00B0309F" w:rsidRPr="00005063" w:rsidRDefault="00B0309F" w:rsidP="00005063">
                  <w:pPr>
                    <w:rPr>
                      <w:sz w:val="28"/>
                    </w:rPr>
                  </w:pPr>
                  <w:r w:rsidRPr="00005063">
                    <w:rPr>
                      <w:sz w:val="24"/>
                    </w:rPr>
                    <w:t>1</w:t>
                  </w:r>
                  <w:r>
                    <w:rPr>
                      <w:sz w:val="24"/>
                    </w:rPr>
                    <w:t>1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oundrect id="Yuvarlatılmış Dikdörtgen 44" o:spid="_x0000_s1077" style="position:absolute;margin-left:-12.35pt;margin-top:1.4pt;width:278.25pt;height:105.75pt;z-index:25164646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" strokeweight=".5pt">
            <v:textbox>
              <w:txbxContent>
                <w:p w:rsidR="00B0309F" w:rsidRPr="00DB0677" w:rsidRDefault="00B0309F" w:rsidP="001D588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mbria" w:hAnsi="Cambria" w:cs="HelveticaNarrowTurk"/>
                      <w:b/>
                      <w:color w:val="C00000"/>
                      <w:sz w:val="20"/>
                      <w:szCs w:val="18"/>
                    </w:rPr>
                  </w:pPr>
                  <w:r w:rsidRPr="001D588B">
                    <w:rPr>
                      <w:rFonts w:ascii="HelveticaNarrowTurk" w:hAnsi="HelveticaNarrowTurk" w:cs="HelveticaNarrowTurk"/>
                      <w:color w:val="FF00FF"/>
                      <w:sz w:val="19"/>
                      <w:szCs w:val="17"/>
                    </w:rPr>
                    <w:t xml:space="preserve">          </w:t>
                  </w:r>
                  <w:r w:rsidRPr="00DB0677">
                    <w:rPr>
                      <w:rFonts w:ascii="Cambria" w:hAnsi="Cambria" w:cs="HelveticaNarrowTurk"/>
                      <w:b/>
                      <w:color w:val="C00000"/>
                      <w:sz w:val="20"/>
                      <w:szCs w:val="18"/>
                    </w:rPr>
                    <w:t>Which of the following is FALSE.</w:t>
                  </w:r>
                </w:p>
                <w:p w:rsidR="00B0309F" w:rsidRPr="00DB0677" w:rsidRDefault="00B0309F" w:rsidP="001D588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mbria" w:hAnsi="Cambria" w:cs="HelveticaNarrowTurk"/>
                      <w:b/>
                      <w:color w:val="C00000"/>
                      <w:sz w:val="20"/>
                      <w:szCs w:val="18"/>
                    </w:rPr>
                  </w:pPr>
                  <w:r w:rsidRPr="00DB0677">
                    <w:rPr>
                      <w:rFonts w:ascii="Cambria" w:hAnsi="Cambria" w:cs="HelveticaNarrowTurk"/>
                      <w:b/>
                      <w:color w:val="C00000"/>
                      <w:sz w:val="20"/>
                      <w:szCs w:val="18"/>
                    </w:rPr>
                    <w:t xml:space="preserve">          “İnternet ve bilgisayar  ile ilgili hangi </w:t>
                  </w:r>
                </w:p>
                <w:p w:rsidR="00B0309F" w:rsidRPr="00DB0677" w:rsidRDefault="00B0309F" w:rsidP="001D588B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ambria" w:hAnsi="Cambria"/>
                      <w:b/>
                      <w:color w:val="C00000"/>
                      <w:sz w:val="20"/>
                    </w:rPr>
                  </w:pPr>
                  <w:r w:rsidRPr="00DB0677">
                    <w:rPr>
                      <w:rFonts w:ascii="Cambria" w:hAnsi="Cambria" w:cs="HelveticaNarrowTurk"/>
                      <w:b/>
                      <w:color w:val="C00000"/>
                      <w:sz w:val="20"/>
                      <w:szCs w:val="18"/>
                    </w:rPr>
                    <w:t xml:space="preserve">           ifade yanlıştır.”</w:t>
                  </w:r>
                </w:p>
                <w:p w:rsidR="00B0309F" w:rsidRDefault="00B0309F" w:rsidP="001D588B">
                  <w:pPr>
                    <w:pStyle w:val="NoSpacing"/>
                  </w:pPr>
                  <w:r w:rsidRPr="003B6118">
                    <w:rPr>
                      <w:b/>
                    </w:rPr>
                    <w:t>a)</w:t>
                  </w:r>
                  <w:r>
                    <w:t xml:space="preserve">  The internet is our only friend.</w:t>
                  </w:r>
                </w:p>
                <w:p w:rsidR="00B0309F" w:rsidRDefault="00B0309F" w:rsidP="00404E16">
                  <w:pPr>
                    <w:pStyle w:val="NoSpacing"/>
                  </w:pPr>
                  <w:r w:rsidRPr="003B6118">
                    <w:rPr>
                      <w:b/>
                    </w:rPr>
                    <w:t>b)</w:t>
                  </w:r>
                  <w:r w:rsidRPr="006E134C">
                    <w:t xml:space="preserve"> </w:t>
                  </w:r>
                  <w:r>
                    <w:t>Some websites are harmful.</w:t>
                  </w:r>
                </w:p>
                <w:p w:rsidR="00B0309F" w:rsidRDefault="00B0309F" w:rsidP="001D588B">
                  <w:pPr>
                    <w:pStyle w:val="NoSpacing"/>
                    <w:rPr>
                      <w:b/>
                    </w:rPr>
                  </w:pPr>
                  <w:r w:rsidRPr="003B6118">
                    <w:rPr>
                      <w:b/>
                    </w:rPr>
                    <w:t>c)</w:t>
                  </w:r>
                  <w:r>
                    <w:t xml:space="preserve">  We can find  lot of information on internet.</w:t>
                  </w:r>
                  <w:r w:rsidRPr="003B6118">
                    <w:rPr>
                      <w:b/>
                    </w:rPr>
                    <w:t xml:space="preserve"> </w:t>
                  </w:r>
                </w:p>
                <w:p w:rsidR="00B0309F" w:rsidRPr="00DB0677" w:rsidRDefault="00B0309F" w:rsidP="001D588B">
                  <w:pPr>
                    <w:pStyle w:val="NoSpacing"/>
                    <w:rPr>
                      <w:rFonts w:cs="Calibri"/>
                      <w:szCs w:val="18"/>
                    </w:rPr>
                  </w:pPr>
                  <w:r w:rsidRPr="003B6118">
                    <w:rPr>
                      <w:b/>
                    </w:rPr>
                    <w:t>d)</w:t>
                  </w:r>
                  <w:r>
                    <w:t xml:space="preserve"> </w:t>
                  </w:r>
                  <w:r w:rsidRPr="00DB0677">
                    <w:rPr>
                      <w:rStyle w:val="Emphasis"/>
                      <w:rFonts w:cs="Calibri"/>
                      <w:bCs/>
                      <w:i w:val="0"/>
                      <w:iCs w:val="0"/>
                      <w:color w:val="000000"/>
                      <w:szCs w:val="18"/>
                      <w:shd w:val="clear" w:color="auto" w:fill="FFFFFF"/>
                    </w:rPr>
                    <w:t>You can</w:t>
                  </w:r>
                  <w:r w:rsidRPr="00DB0677">
                    <w:rPr>
                      <w:rStyle w:val="apple-converted-space"/>
                      <w:rFonts w:cs="Calibri"/>
                      <w:color w:val="222222"/>
                      <w:szCs w:val="18"/>
                      <w:shd w:val="clear" w:color="auto" w:fill="FFFFFF"/>
                    </w:rPr>
                    <w:t> </w:t>
                  </w:r>
                  <w:r w:rsidRPr="00DB0677">
                    <w:rPr>
                      <w:rFonts w:cs="Calibri"/>
                      <w:color w:val="222222"/>
                      <w:szCs w:val="18"/>
                      <w:shd w:val="clear" w:color="auto" w:fill="FFFFFF"/>
                    </w:rPr>
                    <w:t>use the</w:t>
                  </w:r>
                  <w:r w:rsidRPr="00DB0677">
                    <w:rPr>
                      <w:rStyle w:val="apple-converted-space"/>
                      <w:rFonts w:cs="Calibri"/>
                      <w:color w:val="222222"/>
                      <w:szCs w:val="18"/>
                      <w:shd w:val="clear" w:color="auto" w:fill="FFFFFF"/>
                    </w:rPr>
                    <w:t> </w:t>
                  </w:r>
                  <w:r w:rsidRPr="00DB0677">
                    <w:rPr>
                      <w:rStyle w:val="Emphasis"/>
                      <w:rFonts w:cs="Calibri"/>
                      <w:bCs/>
                      <w:i w:val="0"/>
                      <w:iCs w:val="0"/>
                      <w:color w:val="000000"/>
                      <w:szCs w:val="18"/>
                      <w:shd w:val="clear" w:color="auto" w:fill="FFFFFF"/>
                    </w:rPr>
                    <w:t>Internet</w:t>
                  </w:r>
                  <w:r w:rsidRPr="00DB0677">
                    <w:rPr>
                      <w:rStyle w:val="apple-converted-space"/>
                      <w:rFonts w:cs="Calibri"/>
                      <w:color w:val="222222"/>
                      <w:szCs w:val="18"/>
                      <w:shd w:val="clear" w:color="auto" w:fill="FFFFFF"/>
                    </w:rPr>
                    <w:t> </w:t>
                  </w:r>
                  <w:r w:rsidRPr="00DB0677">
                    <w:rPr>
                      <w:rFonts w:cs="Calibri"/>
                      <w:color w:val="222222"/>
                      <w:szCs w:val="18"/>
                      <w:shd w:val="clear" w:color="auto" w:fill="FFFFFF"/>
                    </w:rPr>
                    <w:t>to</w:t>
                  </w:r>
                  <w:r w:rsidRPr="00DB0677">
                    <w:rPr>
                      <w:rStyle w:val="apple-converted-space"/>
                      <w:rFonts w:cs="Calibri"/>
                      <w:color w:val="222222"/>
                      <w:szCs w:val="18"/>
                      <w:shd w:val="clear" w:color="auto" w:fill="FFFFFF"/>
                    </w:rPr>
                    <w:t> </w:t>
                  </w:r>
                  <w:r w:rsidRPr="00DB0677">
                    <w:rPr>
                      <w:rStyle w:val="Emphasis"/>
                      <w:rFonts w:cs="Calibri"/>
                      <w:bCs/>
                      <w:i w:val="0"/>
                      <w:iCs w:val="0"/>
                      <w:color w:val="000000"/>
                      <w:szCs w:val="18"/>
                      <w:shd w:val="clear" w:color="auto" w:fill="FFFFFF"/>
                    </w:rPr>
                    <w:t>search your homework.</w:t>
                  </w:r>
                </w:p>
                <w:p w:rsidR="00B0309F" w:rsidRDefault="00B0309F" w:rsidP="001D588B">
                  <w:pPr>
                    <w:jc w:val="center"/>
                  </w:pPr>
                </w:p>
              </w:txbxContent>
            </v:textbox>
          </v:roundrect>
        </w:pict>
      </w:r>
      <w:r>
        <w:rPr>
          <w:noProof/>
          <w:lang w:eastAsia="tr-TR"/>
        </w:rPr>
        <w:pict>
          <v:shape id="Resim 46" o:spid="_x0000_s1078" type="#_x0000_t75" alt="Royalty-Free (RF) laptop Clipart Illustration #1075298" style="position:absolute;margin-left:175.85pt;margin-top:1.35pt;width:82.25pt;height:81pt;z-index:251647488;visibility:visible">
            <v:imagedata r:id="rId16" o:title="" cropbottom="17601f"/>
          </v:shape>
        </w:pict>
      </w:r>
    </w:p>
    <w:p w:rsidR="00B0309F" w:rsidRDefault="00B0309F">
      <w:pPr>
        <w:rPr>
          <w:noProof/>
          <w:lang w:eastAsia="tr-TR"/>
        </w:rPr>
      </w:pPr>
    </w:p>
    <w:p w:rsidR="00B0309F" w:rsidRDefault="00B0309F"/>
    <w:p w:rsidR="00B0309F" w:rsidRDefault="00B0309F"/>
    <w:p w:rsidR="00B0309F" w:rsidRDefault="00B0309F">
      <w:r>
        <w:rPr>
          <w:noProof/>
          <w:lang w:eastAsia="tr-TR"/>
        </w:rPr>
        <w:pict>
          <v:group id="Grup 56" o:spid="_x0000_s1079" style="position:absolute;margin-left:-16.85pt;margin-top:12.15pt;width:284.25pt;height:105.75pt;z-index:251648512" coordsize="36099,134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">
            <v:group id="Grup 47" o:spid="_x0000_s1080" style="position:absolute;left:95;width:36004;height:13430" coordorigin="-95" coordsize="36004,121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Wd1c8YAAADb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bwNof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xZ3VzxgAAANsA&#10;AAAPAAAAAAAAAAAAAAAAAKoCAABkcnMvZG93bnJldi54bWxQSwUGAAAAAAQABAD6AAAAnQMAAAAA&#10;">
              <v:roundrect id="Yuvarlatılmış Dikdörtgen 48" o:spid="_x0000_s1081" style="position:absolute;left:571;width:35338;height:12192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l0asMA&#10;AADbAAAADwAAAGRycy9kb3ducmV2LnhtbESPwWoCQQyG7wXfYYjgrc5aRMrqKCJKPUm19eAt7MSd&#10;1Z3MsjPq+vbNQegx/Pm/5JstOl+rO7WxCmxgNMxAERfBVlwa+P3ZvH+CignZYh2YDDwpwmLee5th&#10;bsOD93Q/pFIJhGOOBlxKTa51LBx5jMPQEEt2Dq3HJGNbatviQ+C+1h9ZNtEeK5YLDhtaOSquh5sX&#10;yio7H0fp5Ca77/V4eznxuvpiYwb9bjkFlahL/8uv9tYaGMuz4iIeoO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Rl0asMAAADbAAAADwAAAAAAAAAAAAAAAACYAgAAZHJzL2Rv&#10;d25yZXYueG1sUEsFBgAAAAAEAAQA9QAAAIgDAAAAAA==&#10;" strokeweight=".5pt">
                <v:textbox>
                  <w:txbxContent>
                    <w:p w:rsidR="00B0309F" w:rsidRPr="00DB0677" w:rsidRDefault="00B0309F" w:rsidP="00005063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 w:cs="HelveticaNarrowTurk"/>
                          <w:b/>
                          <w:color w:val="C00000"/>
                          <w:sz w:val="20"/>
                          <w:szCs w:val="18"/>
                        </w:rPr>
                      </w:pPr>
                      <w:r>
                        <w:rPr>
                          <w:rFonts w:ascii="HelveticaNarrowTurk" w:hAnsi="HelveticaNarrowTurk" w:cs="HelveticaNarrowTurk"/>
                          <w:color w:val="FF00FF"/>
                          <w:sz w:val="19"/>
                          <w:szCs w:val="17"/>
                        </w:rPr>
                        <w:t xml:space="preserve">    </w:t>
                      </w:r>
                      <w:r w:rsidRPr="00DB0677">
                        <w:rPr>
                          <w:rFonts w:ascii="Cambria" w:hAnsi="Cambria" w:cs="HelveticaNarrowTurk"/>
                          <w:b/>
                          <w:color w:val="C00000"/>
                          <w:sz w:val="20"/>
                          <w:szCs w:val="18"/>
                        </w:rPr>
                        <w:t>Which of the following is one of the cons of internet.</w:t>
                      </w:r>
                    </w:p>
                    <w:p w:rsidR="00B0309F" w:rsidRPr="00DB0677" w:rsidRDefault="00B0309F" w:rsidP="00CA68B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 w:cs="HelveticaNarrowTurk"/>
                          <w:b/>
                          <w:color w:val="C00000"/>
                          <w:sz w:val="20"/>
                          <w:szCs w:val="18"/>
                        </w:rPr>
                      </w:pPr>
                      <w:r w:rsidRPr="00DB0677">
                        <w:rPr>
                          <w:rFonts w:ascii="Cambria" w:hAnsi="Cambria" w:cs="HelveticaNarrowTurk"/>
                          <w:b/>
                          <w:color w:val="C00000"/>
                          <w:sz w:val="20"/>
                          <w:szCs w:val="18"/>
                        </w:rPr>
                        <w:t xml:space="preserve">    “Aşağıdakilerden hangisi internetin zararlarından      </w:t>
                      </w:r>
                    </w:p>
                    <w:p w:rsidR="00B0309F" w:rsidRPr="00DB0677" w:rsidRDefault="00B0309F" w:rsidP="00CA68B6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b/>
                          <w:color w:val="C00000"/>
                          <w:sz w:val="20"/>
                        </w:rPr>
                      </w:pPr>
                      <w:r w:rsidRPr="00DB0677">
                        <w:rPr>
                          <w:rFonts w:ascii="Cambria" w:hAnsi="Cambria" w:cs="HelveticaNarrowTurk"/>
                          <w:b/>
                          <w:color w:val="C00000"/>
                          <w:sz w:val="20"/>
                          <w:szCs w:val="18"/>
                        </w:rPr>
                        <w:t xml:space="preserve">       biridir?</w:t>
                      </w:r>
                    </w:p>
                    <w:p w:rsidR="00B0309F" w:rsidRDefault="00B0309F" w:rsidP="00005063">
                      <w:pPr>
                        <w:pStyle w:val="NoSpacing"/>
                      </w:pPr>
                      <w:r w:rsidRPr="003B6118">
                        <w:rPr>
                          <w:b/>
                        </w:rPr>
                        <w:t>a)</w:t>
                      </w:r>
                      <w:r>
                        <w:t xml:space="preserve">  You can get information easily .</w:t>
                      </w:r>
                    </w:p>
                    <w:p w:rsidR="00B0309F" w:rsidRDefault="00B0309F" w:rsidP="00005063">
                      <w:pPr>
                        <w:pStyle w:val="NoSpacing"/>
                      </w:pPr>
                      <w:r w:rsidRPr="003B6118">
                        <w:rPr>
                          <w:b/>
                        </w:rPr>
                        <w:t>b)</w:t>
                      </w:r>
                      <w:r w:rsidRPr="006E134C">
                        <w:t xml:space="preserve"> </w:t>
                      </w:r>
                      <w:r>
                        <w:t>There is a risk of radition.</w:t>
                      </w:r>
                    </w:p>
                    <w:p w:rsidR="00B0309F" w:rsidRDefault="00B0309F" w:rsidP="00005063">
                      <w:pPr>
                        <w:pStyle w:val="NoSpacing"/>
                        <w:rPr>
                          <w:b/>
                        </w:rPr>
                      </w:pPr>
                      <w:r w:rsidRPr="003B6118">
                        <w:rPr>
                          <w:b/>
                        </w:rPr>
                        <w:t>c)</w:t>
                      </w:r>
                      <w:r>
                        <w:t xml:space="preserve">  There is a chance of  shopping online.</w:t>
                      </w:r>
                    </w:p>
                    <w:p w:rsidR="00B0309F" w:rsidRPr="00DB0677" w:rsidRDefault="00B0309F" w:rsidP="00005063">
                      <w:pPr>
                        <w:pStyle w:val="NoSpacing"/>
                        <w:rPr>
                          <w:rFonts w:cs="Calibri"/>
                          <w:szCs w:val="18"/>
                        </w:rPr>
                      </w:pPr>
                      <w:r w:rsidRPr="003B6118">
                        <w:rPr>
                          <w:b/>
                        </w:rPr>
                        <w:t>d)</w:t>
                      </w:r>
                      <w:r>
                        <w:t xml:space="preserve"> </w:t>
                      </w:r>
                      <w:r w:rsidRPr="00DB0677">
                        <w:rPr>
                          <w:rStyle w:val="Emphasis"/>
                          <w:rFonts w:cs="Calibri"/>
                          <w:bCs/>
                          <w:i w:val="0"/>
                          <w:iCs w:val="0"/>
                          <w:color w:val="000000"/>
                          <w:szCs w:val="18"/>
                          <w:shd w:val="clear" w:color="auto" w:fill="FFFFFF"/>
                        </w:rPr>
                        <w:t>You can pay your bills.</w:t>
                      </w:r>
                    </w:p>
                    <w:p w:rsidR="00B0309F" w:rsidRDefault="00B0309F" w:rsidP="00005063">
                      <w:pPr>
                        <w:jc w:val="center"/>
                      </w:pPr>
                    </w:p>
                  </w:txbxContent>
                </v:textbox>
              </v:roundrect>
              <v:shape id="Gözyaşı Damlası 49" o:spid="_x0000_s1082" style="position:absolute;left:-95;width:3143;height:3372;visibility:visible;v-text-anchor:middle" coordsize="314325,33722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OiPsMA&#10;AADbAAAADwAAAGRycy9kb3ducmV2LnhtbESPzWrDMBCE74W+g9hCb7XcNpTEiWxCwSSQU/N73Ugb&#10;29RaGUtOnLevCoUeh5n5hlkUo23FlXrfOFbwmqQgiLUzDVcK9rvyZQrCB2SDrWNScCcPRf74sMDM&#10;uBt/0XUbKhEh7DNUUIfQZVJ6XZNFn7iOOHoX11sMUfaVND3eIty28i1NP6TFhuNCjR191qS/t4NV&#10;4I6rk8bNOw/LQ7nCQcvyPJNKPT+NyzmIQGP4D/+110bBZAa/X+IPkPk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ROiPsMAAADbAAAADwAAAAAAAAAAAAAAAACYAgAAZHJzL2Rv&#10;d25yZXYueG1sUEsFBgAAAAAEAAQA9QAAAIgDAAAAAA==&#10;" adj="-11796480,,5400" path="m,168613c,75491,70364,,157163,l314325,r,168613c314325,261735,243961,337226,157162,337226,70363,337226,-1,261735,-1,168613r1,xe" fillcolor="#f79646" strokeweight=".5pt">
                <v:stroke joinstyle="miter"/>
                <v:formulas>
                  <v:f eqn="val #1"/>
                  <v:f eqn="val #0"/>
                  <v:f eqn="sum #1 0 #0"/>
                  <v:f eqn="val 10800"/>
                  <v:f eqn="sum 0 0 #1"/>
                  <v:f eqn="sumangle @2 360 0"/>
                  <v:f eqn="if @2 @2 @5"/>
                  <v:f eqn="sum 0 0 @6"/>
                  <v:f eqn="val #2"/>
                  <v:f eqn="sum 0 0 #0"/>
                  <v:f eqn="sum #2 0 2700"/>
                  <v:f eqn="cos @10 #1"/>
                  <v:f eqn="sin @10 #1"/>
                  <v:f eqn="cos 13500 #1"/>
                  <v:f eqn="sin 13500 #1"/>
                  <v:f eqn="sum @11 10800 0"/>
                  <v:f eqn="sum @12 10800 0"/>
                  <v:f eqn="sum @13 10800 0"/>
                  <v:f eqn="sum @14 10800 0"/>
                  <v:f eqn="prod #2 1 2"/>
                  <v:f eqn="sum @19 5400 0"/>
                  <v:f eqn="cos @20 #1"/>
                  <v:f eqn="sin @20 #1"/>
                  <v:f eqn="sum @21 10800 0"/>
                  <v:f eqn="sum @12 @23 @22"/>
                  <v:f eqn="sum @22 @23 @11"/>
                  <v:f eqn="cos 10800 #1"/>
                  <v:f eqn="sin 10800 #1"/>
                  <v:f eqn="cos #2 #1"/>
                  <v:f eqn="sin #2 #1"/>
                  <v:f eqn="sum @26 10800 0"/>
                  <v:f eqn="sum @27 10800 0"/>
                  <v:f eqn="sum @28 10800 0"/>
                  <v:f eqn="sum @29 10800 0"/>
                  <v:f eqn="sum @19 5400 0"/>
                  <v:f eqn="cos @34 #0"/>
                  <v:f eqn="sin @34 #0"/>
                  <v:f eqn="mid #0 #1"/>
                  <v:f eqn="sumangle @37 180 0"/>
                  <v:f eqn="if @2 @37 @38"/>
                  <v:f eqn="cos 10800 @39"/>
                  <v:f eqn="sin 10800 @39"/>
                  <v:f eqn="cos #2 @39"/>
                  <v:f eqn="sin #2 @39"/>
                  <v:f eqn="sum @40 10800 0"/>
                  <v:f eqn="sum @41 10800 0"/>
                  <v:f eqn="sum @42 10800 0"/>
                  <v:f eqn="sum @43 10800 0"/>
                  <v:f eqn="sum @35 10800 0"/>
                  <v:f eqn="sum @36 10800 0"/>
                </v:formulas>
                <v:path arrowok="t" o:connecttype="custom" o:connectlocs="0,168613;157163,0;314325,0;314325,168613;157162,337226;-1,168613;0,168613" o:connectangles="0,0,0,0,0,0,0" textboxrect="0,0,314325,337226"/>
                <v:handles>
                  <v:h position="@3,#0" polar="10800,10800"/>
                  <v:h position="#2,#1" polar="10800,10800" radiusrange="0,10800"/>
                </v:handles>
                <v:textbox>
                  <w:txbxContent>
                    <w:p w:rsidR="00B0309F" w:rsidRPr="001D588B" w:rsidRDefault="00B0309F" w:rsidP="00005063">
                      <w:pPr>
                        <w:rPr>
                          <w:sz w:val="18"/>
                        </w:rPr>
                      </w:pPr>
                    </w:p>
                  </w:txbxContent>
                </v:textbox>
              </v:shape>
            </v:group>
            <v:shape id="Metin Kutusu 1" o:spid="_x0000_s1083" type="#_x0000_t202" style="position:absolute;top:95;width:3714;height:314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nlTMAA&#10;AADaAAAADwAAAGRycy9kb3ducmV2LnhtbERPy6rCMBDdX/Afwgh3d00VFKlGkYIocl342Lgbm7Et&#10;NpPaRK1+vREEV8PhPGc8bUwpblS7wrKCbicCQZxaXXCmYL+b/w1BOI+ssbRMCh7kYDpp/Ywx1vbO&#10;G7ptfSZCCLsYFeTeV7GULs3JoOvYijhwJ1sb9AHWmdQ13kO4KWUvigbSYMGhIceKkpzS8/ZqFKyS&#10;+Ro3x54ZPstk8X+aVZf9oa/Ub7uZjUB4avxX/HEvdZgP71feV05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lnlTMAAAADaAAAADwAAAAAAAAAAAAAAAACYAgAAZHJzL2Rvd25y&#10;ZXYueG1sUEsFBgAAAAAEAAQA9QAAAIUDAAAAAA==&#10;" filled="f" stroked="f" strokeweight=".5pt">
              <v:textbox>
                <w:txbxContent>
                  <w:p w:rsidR="00B0309F" w:rsidRPr="00005063" w:rsidRDefault="00B0309F" w:rsidP="00005063">
                    <w:pPr>
                      <w:rPr>
                        <w:sz w:val="28"/>
                      </w:rPr>
                    </w:pPr>
                    <w:r w:rsidRPr="00005063">
                      <w:rPr>
                        <w:sz w:val="24"/>
                      </w:rPr>
                      <w:t>12</w:t>
                    </w:r>
                  </w:p>
                </w:txbxContent>
              </v:textbox>
            </v:shape>
          </v:group>
        </w:pict>
      </w:r>
    </w:p>
    <w:p w:rsidR="00B0309F" w:rsidRDefault="00B0309F">
      <w:r>
        <w:rPr>
          <w:noProof/>
          <w:lang w:eastAsia="tr-TR"/>
        </w:rPr>
        <w:pict>
          <v:shape id="Resim 62" o:spid="_x0000_s1084" type="#_x0000_t75" alt="Royalty-Free (RF) computers Clipart Illustration #1081063" style="position:absolute;margin-left:183.4pt;margin-top:20.55pt;width:69.2pt;height:69.75pt;z-index:251653632;visibility:visible">
            <v:imagedata r:id="rId17" o:title="" cropbottom="16478f"/>
          </v:shape>
        </w:pict>
      </w:r>
    </w:p>
    <w:p w:rsidR="00B0309F" w:rsidRDefault="00B0309F"/>
    <w:p w:rsidR="00B0309F" w:rsidRDefault="00B0309F"/>
    <w:p w:rsidR="00B0309F" w:rsidRDefault="00B0309F"/>
    <w:p w:rsidR="00B0309F" w:rsidRDefault="00B0309F">
      <w:r>
        <w:rPr>
          <w:noProof/>
          <w:lang w:eastAsia="tr-TR"/>
        </w:rPr>
        <w:pict>
          <v:shape id="Resim 64" o:spid="_x0000_s1085" type="#_x0000_t75" alt="https://encrypted-tbn0.gstatic.com/images?q=tbn:ANd9GcSbJMEBZ1Gts73EhaCN16f4Mj4FFQVR67rolhqPDZpV9vfF7ziN" style="position:absolute;margin-left:207.05pt;margin-top:5.1pt;width:57.65pt;height:70.5pt;z-index:251655680;visibility:visible">
            <v:imagedata r:id="rId18" o:title=""/>
          </v:shape>
        </w:pict>
      </w:r>
    </w:p>
    <w:p w:rsidR="00B0309F" w:rsidRDefault="00B0309F"/>
    <w:p w:rsidR="00B0309F" w:rsidRDefault="00B0309F"/>
    <w:p w:rsidR="00B0309F" w:rsidRDefault="00B0309F">
      <w:r>
        <w:rPr>
          <w:noProof/>
          <w:lang w:eastAsia="tr-TR"/>
        </w:rPr>
        <w:pict>
          <v:group id="Grup 65" o:spid="_x0000_s1086" style="position:absolute;margin-left:-14.6pt;margin-top:5.85pt;width:283.5pt;height:105.75pt;z-index:251656704" coordorigin="95" coordsize="36004,134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">
            <v:group id="Grup 66" o:spid="_x0000_s1087" style="position:absolute;left:190;width:35909;height:13430" coordsize="35909,121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WejIjFAAAA2wAA&#10;AA8AAAAAAAAAAAAAAAAAqgIAAGRycy9kb3ducmV2LnhtbFBLBQYAAAAABAAEAPoAAACcAwAAAAA=&#10;">
              <v:roundrect id="Yuvarlatılmış Dikdörtgen 67" o:spid="_x0000_s1088" style="position:absolute;left:571;width:35338;height:12192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zO8eMIA&#10;AADbAAAADwAAAGRycy9kb3ducmV2LnhtbESPT4vCMBTE7wt+h/CEva2pslSpRhFR9LSs/w7eHs2z&#10;qTYvpYna/fYbQfA4zMxvmMmstZW4U+NLxwr6vQQEce50yYWCw371NQLhA7LGyjEp+CMPs2nnY4KZ&#10;dg/e0n0XChEh7DNUYEKoMyl9bsii77maOHpn11gMUTaF1A0+ItxWcpAkqbRYclwwWNPCUH7d3Wyk&#10;LJLzsR9OJv35XX5vLidelmtW6rPbzscgArXhHX61N1pBOoTnl/gD5PQ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M7x4wgAAANsAAAAPAAAAAAAAAAAAAAAAAJgCAABkcnMvZG93&#10;bnJldi54bWxQSwUGAAAAAAQABAD1AAAAhwMAAAAA&#10;" strokeweight=".5pt">
                <v:textbox>
                  <w:txbxContent>
                    <w:p w:rsidR="00B0309F" w:rsidRPr="00DB0677" w:rsidRDefault="00B0309F" w:rsidP="00CE0260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 w:cs="HelveticaNarrowTurk"/>
                          <w:b/>
                          <w:color w:val="C00000"/>
                          <w:sz w:val="20"/>
                          <w:szCs w:val="18"/>
                        </w:rPr>
                      </w:pPr>
                      <w:r>
                        <w:rPr>
                          <w:rFonts w:ascii="HelveticaNarrowTurk" w:hAnsi="HelveticaNarrowTurk" w:cs="HelveticaNarrowTurk"/>
                          <w:color w:val="FF00FF"/>
                          <w:sz w:val="19"/>
                          <w:szCs w:val="17"/>
                        </w:rPr>
                        <w:t xml:space="preserve">    </w:t>
                      </w:r>
                      <w:r w:rsidRPr="00DB0677">
                        <w:rPr>
                          <w:rFonts w:ascii="Cambria" w:hAnsi="Cambria" w:cs="HelveticaNarrowTurk"/>
                          <w:b/>
                          <w:color w:val="C00000"/>
                          <w:sz w:val="20"/>
                          <w:szCs w:val="18"/>
                        </w:rPr>
                        <w:t xml:space="preserve">    “Aşağıdakilerden hangisi doğrudur?</w:t>
                      </w:r>
                    </w:p>
                    <w:p w:rsidR="00B0309F" w:rsidRPr="00DB0677" w:rsidRDefault="00B0309F" w:rsidP="00CE0260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b/>
                          <w:color w:val="C00000"/>
                          <w:sz w:val="20"/>
                        </w:rPr>
                      </w:pPr>
                      <w:r w:rsidRPr="00DB0677">
                        <w:rPr>
                          <w:rFonts w:ascii="Cambria" w:hAnsi="Cambria"/>
                          <w:b/>
                          <w:color w:val="C00000"/>
                          <w:sz w:val="20"/>
                        </w:rPr>
                        <w:tab/>
                        <w:t>Bill Gates is the ……</w:t>
                      </w:r>
                    </w:p>
                    <w:p w:rsidR="00B0309F" w:rsidRDefault="00B0309F" w:rsidP="001A5BFF">
                      <w:pPr>
                        <w:pStyle w:val="NoSpacing"/>
                      </w:pPr>
                      <w:r w:rsidRPr="003B6118">
                        <w:rPr>
                          <w:b/>
                        </w:rPr>
                        <w:t>a)</w:t>
                      </w:r>
                      <w:r>
                        <w:t xml:space="preserve">  rich man in the world.</w:t>
                      </w:r>
                    </w:p>
                    <w:p w:rsidR="00B0309F" w:rsidRDefault="00B0309F" w:rsidP="001A5BFF">
                      <w:pPr>
                        <w:pStyle w:val="NoSpacing"/>
                      </w:pPr>
                      <w:r w:rsidRPr="003B6118">
                        <w:rPr>
                          <w:b/>
                        </w:rPr>
                        <w:t>b)</w:t>
                      </w:r>
                      <w:r w:rsidRPr="006E134C">
                        <w:t xml:space="preserve"> </w:t>
                      </w:r>
                      <w:r>
                        <w:t>richer than man.</w:t>
                      </w:r>
                    </w:p>
                    <w:p w:rsidR="00B0309F" w:rsidRDefault="00B0309F" w:rsidP="001A5BFF">
                      <w:pPr>
                        <w:pStyle w:val="NoSpacing"/>
                        <w:rPr>
                          <w:b/>
                        </w:rPr>
                      </w:pPr>
                      <w:r w:rsidRPr="003B6118">
                        <w:rPr>
                          <w:b/>
                        </w:rPr>
                        <w:t>c)</w:t>
                      </w:r>
                      <w:r>
                        <w:t xml:space="preserve">  poorest man in the world.</w:t>
                      </w:r>
                    </w:p>
                    <w:p w:rsidR="00B0309F" w:rsidRPr="00DB0677" w:rsidRDefault="00B0309F" w:rsidP="001A5BFF">
                      <w:pPr>
                        <w:pStyle w:val="NoSpacing"/>
                        <w:rPr>
                          <w:rFonts w:cs="Calibri"/>
                          <w:szCs w:val="18"/>
                        </w:rPr>
                      </w:pPr>
                      <w:r w:rsidRPr="003B6118">
                        <w:rPr>
                          <w:b/>
                        </w:rPr>
                        <w:t>d)</w:t>
                      </w:r>
                      <w:r>
                        <w:t xml:space="preserve"> </w:t>
                      </w:r>
                      <w:r w:rsidRPr="00DB0677">
                        <w:rPr>
                          <w:rStyle w:val="Emphasis"/>
                          <w:rFonts w:cs="Calibri"/>
                          <w:bCs/>
                          <w:i w:val="0"/>
                          <w:iCs w:val="0"/>
                          <w:color w:val="000000"/>
                          <w:szCs w:val="18"/>
                          <w:shd w:val="clear" w:color="auto" w:fill="FFFFFF"/>
                        </w:rPr>
                        <w:t>richest man in the world.</w:t>
                      </w:r>
                    </w:p>
                    <w:p w:rsidR="00B0309F" w:rsidRDefault="00B0309F" w:rsidP="001A5BFF">
                      <w:pPr>
                        <w:jc w:val="center"/>
                      </w:pPr>
                    </w:p>
                  </w:txbxContent>
                </v:textbox>
              </v:roundrect>
              <v:shape id="Gözyaşı Damlası 68" o:spid="_x0000_s1089" style="position:absolute;width:3143;height:3372;visibility:visible;v-text-anchor:middle" coordsize="314325,33722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47Rtb4A&#10;AADbAAAADwAAAGRycy9kb3ducmV2LnhtbERPTYvCMBC9C/6HMMJeRFM9FKlGEUFZEQ9aweuQjG2x&#10;mZQma7v/3hwEj4/3vdr0thYvan3lWMFsmoAg1s5UXCi45fvJAoQPyAZrx6Tgnzxs1sPBCjPjOr7Q&#10;6xoKEUPYZ6igDKHJpPS6JIt+6hriyD1cazFE2BbStNjFcFvLeZKk0mLFsaHEhnYl6ef1zyqg8+Mw&#10;PqbIed3pk7svgr45o9TPqN8uQQTqw1f8cf8aBWkcG7/EHyDXb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eO0bW+AAAA2wAAAA8AAAAAAAAAAAAAAAAAmAIAAGRycy9kb3ducmV2&#10;LnhtbFBLBQYAAAAABAAEAPUAAACDAwAAAAA=&#10;" adj="-11796480,,5400" path="m,168613c,75491,70364,,157163,l314325,r,168613c314325,261735,243961,337226,157162,337226,70363,337226,-1,261735,-1,168613r1,xe" fillcolor="#7030a0" strokeweight=".5pt">
                <v:stroke joinstyle="miter"/>
                <v:formulas>
                  <v:f eqn="val #1"/>
                  <v:f eqn="val #0"/>
                  <v:f eqn="sum #1 0 #0"/>
                  <v:f eqn="val 10800"/>
                  <v:f eqn="sum 0 0 #1"/>
                  <v:f eqn="sumangle @2 360 0"/>
                  <v:f eqn="if @2 @2 @5"/>
                  <v:f eqn="sum 0 0 @6"/>
                  <v:f eqn="val #2"/>
                  <v:f eqn="sum 0 0 #0"/>
                  <v:f eqn="sum #2 0 2700"/>
                  <v:f eqn="cos @10 #1"/>
                  <v:f eqn="sin @10 #1"/>
                  <v:f eqn="cos 13500 #1"/>
                  <v:f eqn="sin 13500 #1"/>
                  <v:f eqn="sum @11 10800 0"/>
                  <v:f eqn="sum @12 10800 0"/>
                  <v:f eqn="sum @13 10800 0"/>
                  <v:f eqn="sum @14 10800 0"/>
                  <v:f eqn="prod #2 1 2"/>
                  <v:f eqn="sum @19 5400 0"/>
                  <v:f eqn="cos @20 #1"/>
                  <v:f eqn="sin @20 #1"/>
                  <v:f eqn="sum @21 10800 0"/>
                  <v:f eqn="sum @12 @23 @22"/>
                  <v:f eqn="sum @22 @23 @11"/>
                  <v:f eqn="cos 10800 #1"/>
                  <v:f eqn="sin 10800 #1"/>
                  <v:f eqn="cos #2 #1"/>
                  <v:f eqn="sin #2 #1"/>
                  <v:f eqn="sum @26 10800 0"/>
                  <v:f eqn="sum @27 10800 0"/>
                  <v:f eqn="sum @28 10800 0"/>
                  <v:f eqn="sum @29 10800 0"/>
                  <v:f eqn="sum @19 5400 0"/>
                  <v:f eqn="cos @34 #0"/>
                  <v:f eqn="sin @34 #0"/>
                  <v:f eqn="mid #0 #1"/>
                  <v:f eqn="sumangle @37 180 0"/>
                  <v:f eqn="if @2 @37 @38"/>
                  <v:f eqn="cos 10800 @39"/>
                  <v:f eqn="sin 10800 @39"/>
                  <v:f eqn="cos #2 @39"/>
                  <v:f eqn="sin #2 @39"/>
                  <v:f eqn="sum @40 10800 0"/>
                  <v:f eqn="sum @41 10800 0"/>
                  <v:f eqn="sum @42 10800 0"/>
                  <v:f eqn="sum @43 10800 0"/>
                  <v:f eqn="sum @35 10800 0"/>
                  <v:f eqn="sum @36 10800 0"/>
                </v:formulas>
                <v:path arrowok="t" o:connecttype="custom" o:connectlocs="0,168613;157163,0;314325,0;314325,168613;157162,337226;-1,168613;0,168613" o:connectangles="0,0,0,0,0,0,0" textboxrect="0,0,314325,337226"/>
                <v:handles>
                  <v:h position="@3,#0" polar="10800,10800"/>
                  <v:h position="#2,#1" polar="10800,10800" radiusrange="0,10800"/>
                </v:handles>
                <v:textbox>
                  <w:txbxContent>
                    <w:p w:rsidR="00B0309F" w:rsidRPr="001D588B" w:rsidRDefault="00B0309F" w:rsidP="001A5BFF">
                      <w:pPr>
                        <w:rPr>
                          <w:sz w:val="18"/>
                        </w:rPr>
                      </w:pPr>
                    </w:p>
                  </w:txbxContent>
                </v:textbox>
              </v:shape>
            </v:group>
            <v:shape id="Metin Kutusu 69" o:spid="_x0000_s1090" type="#_x0000_t202" style="position:absolute;left:95;top:190;width:3715;height:314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vAb8UA&#10;AADbAAAADwAAAGRycy9kb3ducmV2LnhtbESPQWvCQBSE74L/YXlCb2ZToUHTrCIBUUo9mHrx9pp9&#10;JqHZtzG7atpf7xYKPQ4z8w2TrQbTihv1rrGs4DmKQRCXVjdcKTh+bKZzEM4ja2wtk4JvcrBajkcZ&#10;ptre+UC3wlciQNilqKD2vkuldGVNBl1kO+LgnW1v0AfZV1L3eA9w08pZHCfSYMNhocaO8prKr+Jq&#10;FLzlmz0ePmdm/tPm2/fzurscTy9KPU2G9SsIT4P/D/+1d1pBsoDfL+EHyO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K8BvxQAAANsAAAAPAAAAAAAAAAAAAAAAAJgCAABkcnMv&#10;ZG93bnJldi54bWxQSwUGAAAAAAQABAD1AAAAigMAAAAA&#10;" filled="f" stroked="f" strokeweight=".5pt">
              <v:textbox>
                <w:txbxContent>
                  <w:p w:rsidR="00B0309F" w:rsidRPr="00005063" w:rsidRDefault="00B0309F" w:rsidP="001A5BFF">
                    <w:pPr>
                      <w:rPr>
                        <w:sz w:val="28"/>
                      </w:rPr>
                    </w:pPr>
                    <w:r w:rsidRPr="00005063">
                      <w:rPr>
                        <w:sz w:val="24"/>
                      </w:rPr>
                      <w:t>1</w:t>
                    </w:r>
                    <w:r>
                      <w:rPr>
                        <w:sz w:val="24"/>
                      </w:rPr>
                      <w:t>4</w:t>
                    </w:r>
                  </w:p>
                </w:txbxContent>
              </v:textbox>
            </v:shape>
          </v:group>
        </w:pict>
      </w:r>
      <w:r>
        <w:rPr>
          <w:noProof/>
          <w:lang w:eastAsia="tr-TR"/>
        </w:rPr>
        <w:pict>
          <v:shape id="Resim 78" o:spid="_x0000_s1091" type="#_x0000_t75" alt="Royalty-Free (RF) finance Clipart Illustration #12151" style="position:absolute;margin-left:183.35pt;margin-top:17.1pt;width:81.75pt;height:82.4pt;z-index:251659776;visibility:visible">
            <v:imagedata r:id="rId19" o:title="" cropbottom="16478f"/>
          </v:shape>
        </w:pict>
      </w:r>
    </w:p>
    <w:p w:rsidR="00B0309F" w:rsidRDefault="00B0309F"/>
    <w:p w:rsidR="00B0309F" w:rsidRDefault="00B0309F"/>
    <w:p w:rsidR="00B0309F" w:rsidRDefault="00B0309F"/>
    <w:p w:rsidR="00B0309F" w:rsidRDefault="00B0309F">
      <w:r>
        <w:rPr>
          <w:noProof/>
          <w:lang w:eastAsia="tr-TR"/>
        </w:rPr>
        <w:pict>
          <v:group id="Grup 70" o:spid="_x0000_s1092" style="position:absolute;margin-left:-15.35pt;margin-top:18.85pt;width:279.75pt;height:112.5pt;z-index:251657728" coordorigin="96" coordsize="36003,134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">
            <v:group id="Grup 71" o:spid="_x0000_s1093" style="position:absolute;left:190;width:35909;height:13430" coordsize="35909,121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+ugiHFAAAA2wAA&#10;AA8AAAAAAAAAAAAAAAAAqgIAAGRycy9kb3ducmV2LnhtbFBLBQYAAAAABAAEAPoAAACcAwAAAAA=&#10;">
              <v:roundrect id="Yuvarlatılmış Dikdörtgen 72" o:spid="_x0000_s1094" style="position:absolute;left:571;width:35338;height:12192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2JPcIA&#10;AADbAAAADwAAAGRycy9kb3ducmV2LnhtbESPT4vCMBTE7wt+h/AEb2uqiCvVKCKKnmTXPwdvj+bZ&#10;VJuX0kSt334jCB6HmfkNM5k1thR3qn3hWEGvm4AgzpwuOFdw2K++RyB8QNZYOiYFT/Iwm7a+Jphq&#10;9+A/uu9CLiKEfYoKTAhVKqXPDFn0XVcRR+/saoshyjqXusZHhNtS9pNkKC0WHBcMVrQwlF13Nxsp&#10;i+R87IWTGW5/l4PN5cTLYs1KddrNfAwiUBM+4Xd7oxX89OH1Jf4AOf0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nYk9wgAAANsAAAAPAAAAAAAAAAAAAAAAAJgCAABkcnMvZG93&#10;bnJldi54bWxQSwUGAAAAAAQABAD1AAAAhwMAAAAA&#10;" strokeweight=".5pt">
                <v:textbox>
                  <w:txbxContent>
                    <w:p w:rsidR="00B0309F" w:rsidRPr="00DB0677" w:rsidRDefault="00B0309F" w:rsidP="0052324E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 w:cs="HelveticaNarrowTurk"/>
                          <w:b/>
                          <w:color w:val="C00000"/>
                          <w:sz w:val="20"/>
                          <w:szCs w:val="20"/>
                        </w:rPr>
                      </w:pPr>
                      <w:r>
                        <w:rPr>
                          <w:rFonts w:ascii="HelveticaNarrowTurk" w:hAnsi="HelveticaNarrowTurk" w:cs="HelveticaNarrowTurk"/>
                          <w:color w:val="FF00FF"/>
                          <w:sz w:val="19"/>
                          <w:szCs w:val="17"/>
                        </w:rPr>
                        <w:t xml:space="preserve">    </w:t>
                      </w:r>
                      <w:r w:rsidRPr="00DB0677">
                        <w:rPr>
                          <w:rFonts w:ascii="Cambria" w:hAnsi="Cambria" w:cs="HelveticaNarrowTurk"/>
                          <w:b/>
                          <w:color w:val="C00000"/>
                          <w:sz w:val="20"/>
                          <w:szCs w:val="20"/>
                        </w:rPr>
                        <w:t xml:space="preserve">Güney Kutubu ile ilgili verilen ifadelerden  </w:t>
                      </w:r>
                    </w:p>
                    <w:p w:rsidR="00B0309F" w:rsidRPr="00DB0677" w:rsidRDefault="00B0309F" w:rsidP="0052324E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 w:cs="HelveticaNarrowTurk"/>
                          <w:b/>
                          <w:color w:val="FF00FF"/>
                          <w:sz w:val="20"/>
                          <w:szCs w:val="20"/>
                        </w:rPr>
                      </w:pPr>
                      <w:r w:rsidRPr="00DB0677">
                        <w:rPr>
                          <w:rFonts w:ascii="Cambria" w:hAnsi="Cambria" w:cs="HelveticaNarrowTurk"/>
                          <w:b/>
                          <w:color w:val="C00000"/>
                          <w:sz w:val="20"/>
                          <w:szCs w:val="20"/>
                        </w:rPr>
                        <w:t xml:space="preserve">     en doğru olanı hangisidir?</w:t>
                      </w:r>
                    </w:p>
                    <w:p w:rsidR="00B0309F" w:rsidRPr="00DB0677" w:rsidRDefault="00B0309F" w:rsidP="0052324E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b/>
                          <w:color w:val="C00000"/>
                          <w:sz w:val="20"/>
                        </w:rPr>
                      </w:pPr>
                    </w:p>
                    <w:p w:rsidR="00B0309F" w:rsidRDefault="00B0309F" w:rsidP="001A5BFF">
                      <w:pPr>
                        <w:pStyle w:val="NoSpacing"/>
                      </w:pPr>
                      <w:r w:rsidRPr="003B6118">
                        <w:rPr>
                          <w:b/>
                        </w:rPr>
                        <w:t>a)</w:t>
                      </w:r>
                      <w:r>
                        <w:t xml:space="preserve">  South pole is the  coldest region in the world.</w:t>
                      </w:r>
                    </w:p>
                    <w:p w:rsidR="00B0309F" w:rsidRDefault="00B0309F" w:rsidP="001A5BFF">
                      <w:pPr>
                        <w:pStyle w:val="NoSpacing"/>
                      </w:pPr>
                      <w:r w:rsidRPr="003B6118">
                        <w:rPr>
                          <w:b/>
                        </w:rPr>
                        <w:t>b)</w:t>
                      </w:r>
                      <w:r w:rsidRPr="006E134C">
                        <w:t xml:space="preserve"> </w:t>
                      </w:r>
                      <w:r>
                        <w:t>South pole is colder region in the world.</w:t>
                      </w:r>
                    </w:p>
                    <w:p w:rsidR="00B0309F" w:rsidRDefault="00B0309F" w:rsidP="001A5BFF">
                      <w:pPr>
                        <w:pStyle w:val="NoSpacing"/>
                        <w:rPr>
                          <w:b/>
                        </w:rPr>
                      </w:pPr>
                      <w:r w:rsidRPr="003B6118">
                        <w:rPr>
                          <w:b/>
                        </w:rPr>
                        <w:t>c)</w:t>
                      </w:r>
                      <w:r>
                        <w:t xml:space="preserve">  South pole is as cold as Equator.</w:t>
                      </w:r>
                    </w:p>
                    <w:p w:rsidR="00B0309F" w:rsidRPr="00DB0677" w:rsidRDefault="00B0309F" w:rsidP="001A5BFF">
                      <w:pPr>
                        <w:pStyle w:val="NoSpacing"/>
                        <w:rPr>
                          <w:rFonts w:cs="Calibri"/>
                          <w:szCs w:val="18"/>
                        </w:rPr>
                      </w:pPr>
                      <w:r w:rsidRPr="003B6118">
                        <w:rPr>
                          <w:b/>
                        </w:rPr>
                        <w:t>d)</w:t>
                      </w:r>
                      <w:r>
                        <w:t xml:space="preserve"> South pole is hottest than North Pole.</w:t>
                      </w:r>
                    </w:p>
                    <w:p w:rsidR="00B0309F" w:rsidRDefault="00B0309F" w:rsidP="001A5BFF">
                      <w:pPr>
                        <w:jc w:val="center"/>
                      </w:pPr>
                    </w:p>
                  </w:txbxContent>
                </v:textbox>
              </v:roundrect>
              <v:shape id="Gözyaşı Damlası 73" o:spid="_x0000_s1095" style="position:absolute;width:3143;height:3483;visibility:visible;v-text-anchor:middle" coordsize="314325,3483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0+rbcYA&#10;AADbAAAADwAAAGRycy9kb3ducmV2LnhtbESP3WrCQBSE7wt9h+UUvBHdVPGH1FVEKbRUpI0KenfI&#10;niah2bMhu5r49q4g9HKYmW+Y2aI1pbhQ7QrLCl77EQji1OqCMwX73XtvCsJ5ZI2lZVJwJQeL+fPT&#10;DGNtG/6hS+IzESDsYlSQe1/FUro0J4Oubyvi4P3a2qAPss6krrEJcFPKQRSNpcGCw0KOFa1ySv+S&#10;s1FwWJ+7yx1fT/Qlt6djsvksv5uRUp2XdvkGwlPr/8OP9odWMBnC/Uv4AXJ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0+rbcYAAADbAAAADwAAAAAAAAAAAAAAAACYAgAAZHJz&#10;L2Rvd25yZXYueG1sUEsFBgAAAAAEAAQA9QAAAIsDAAAAAA==&#10;" adj="-11796480,,5400" path="m,174172c,77979,70364,,157163,l314325,r,174172c314325,270365,243961,348344,157162,348344,70363,348344,-1,270365,-1,174172r1,xe" fillcolor="#7030a0" strokeweight=".5pt">
                <v:stroke joinstyle="miter"/>
                <v:formulas>
                  <v:f eqn="val #1"/>
                  <v:f eqn="val #0"/>
                  <v:f eqn="sum #1 0 #0"/>
                  <v:f eqn="val 10800"/>
                  <v:f eqn="sum 0 0 #1"/>
                  <v:f eqn="sumangle @2 360 0"/>
                  <v:f eqn="if @2 @2 @5"/>
                  <v:f eqn="sum 0 0 @6"/>
                  <v:f eqn="val #2"/>
                  <v:f eqn="sum 0 0 #0"/>
                  <v:f eqn="sum #2 0 2700"/>
                  <v:f eqn="cos @10 #1"/>
                  <v:f eqn="sin @10 #1"/>
                  <v:f eqn="cos 13500 #1"/>
                  <v:f eqn="sin 13500 #1"/>
                  <v:f eqn="sum @11 10800 0"/>
                  <v:f eqn="sum @12 10800 0"/>
                  <v:f eqn="sum @13 10800 0"/>
                  <v:f eqn="sum @14 10800 0"/>
                  <v:f eqn="prod #2 1 2"/>
                  <v:f eqn="sum @19 5400 0"/>
                  <v:f eqn="cos @20 #1"/>
                  <v:f eqn="sin @20 #1"/>
                  <v:f eqn="sum @21 10800 0"/>
                  <v:f eqn="sum @12 @23 @22"/>
                  <v:f eqn="sum @22 @23 @11"/>
                  <v:f eqn="cos 10800 #1"/>
                  <v:f eqn="sin 10800 #1"/>
                  <v:f eqn="cos #2 #1"/>
                  <v:f eqn="sin #2 #1"/>
                  <v:f eqn="sum @26 10800 0"/>
                  <v:f eqn="sum @27 10800 0"/>
                  <v:f eqn="sum @28 10800 0"/>
                  <v:f eqn="sum @29 10800 0"/>
                  <v:f eqn="sum @19 5400 0"/>
                  <v:f eqn="cos @34 #0"/>
                  <v:f eqn="sin @34 #0"/>
                  <v:f eqn="mid #0 #1"/>
                  <v:f eqn="sumangle @37 180 0"/>
                  <v:f eqn="if @2 @37 @38"/>
                  <v:f eqn="cos 10800 @39"/>
                  <v:f eqn="sin 10800 @39"/>
                  <v:f eqn="cos #2 @39"/>
                  <v:f eqn="sin #2 @39"/>
                  <v:f eqn="sum @40 10800 0"/>
                  <v:f eqn="sum @41 10800 0"/>
                  <v:f eqn="sum @42 10800 0"/>
                  <v:f eqn="sum @43 10800 0"/>
                  <v:f eqn="sum @35 10800 0"/>
                  <v:f eqn="sum @36 10800 0"/>
                </v:formulas>
                <v:path arrowok="t" o:connecttype="custom" o:connectlocs="0,174172;157163,0;314325,0;314325,174172;157162,348344;-1,174172;0,174172" o:connectangles="0,0,0,0,0,0,0" textboxrect="0,0,314325,348343"/>
                <v:handles>
                  <v:h position="@3,#0" polar="10800,10800"/>
                  <v:h position="#2,#1" polar="10800,10800" radiusrange="0,10800"/>
                </v:handles>
                <v:textbox>
                  <w:txbxContent>
                    <w:p w:rsidR="00B0309F" w:rsidRPr="001D588B" w:rsidRDefault="00B0309F" w:rsidP="001A5BFF">
                      <w:pPr>
                        <w:rPr>
                          <w:sz w:val="18"/>
                        </w:rPr>
                      </w:pPr>
                    </w:p>
                  </w:txbxContent>
                </v:textbox>
              </v:shape>
            </v:group>
            <v:shape id="Metin Kutusu 74" o:spid="_x0000_s1096" type="#_x0000_t202" style="position:absolute;left:96;top:487;width:3715;height:25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P5LMUA&#10;AADbAAAADwAAAGRycy9kb3ducmV2LnhtbESPT4vCMBTE7wt+h/AEb2uqrKtUo0hBVsQ9+Ofi7dk8&#10;22LzUpuo1U+/WRA8DjPzG2Yya0wpblS7wrKCXjcCQZxaXXCmYL9bfI5AOI+ssbRMCh7kYDZtfUww&#10;1vbOG7ptfSYChF2MCnLvq1hKl+Zk0HVtRRy8k60N+iDrTOoa7wFuStmPom9psOCwkGNFSU7peXs1&#10;ClbJ4hc3x74ZPcvkZ32aV5f9YaBUp93MxyA8Nf4dfrWXWsHwC/6/hB8gp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8/ksxQAAANsAAAAPAAAAAAAAAAAAAAAAAJgCAABkcnMv&#10;ZG93bnJldi54bWxQSwUGAAAAAAQABAD1AAAAigMAAAAA&#10;" filled="f" stroked="f" strokeweight=".5pt">
              <v:textbox>
                <w:txbxContent>
                  <w:p w:rsidR="00B0309F" w:rsidRPr="00005063" w:rsidRDefault="00B0309F" w:rsidP="001A5BFF">
                    <w:pPr>
                      <w:rPr>
                        <w:sz w:val="28"/>
                      </w:rPr>
                    </w:pPr>
                    <w:r w:rsidRPr="00005063">
                      <w:rPr>
                        <w:sz w:val="24"/>
                      </w:rPr>
                      <w:t>1</w:t>
                    </w:r>
                    <w:r>
                      <w:rPr>
                        <w:sz w:val="24"/>
                      </w:rPr>
                      <w:t>5</w:t>
                    </w:r>
                  </w:p>
                </w:txbxContent>
              </v:textbox>
            </v:shape>
          </v:group>
        </w:pict>
      </w:r>
    </w:p>
    <w:p w:rsidR="00B0309F" w:rsidRDefault="00B0309F"/>
    <w:p w:rsidR="00B0309F" w:rsidRDefault="00B0309F">
      <w:r>
        <w:rPr>
          <w:noProof/>
          <w:lang w:eastAsia="tr-TR"/>
        </w:rPr>
        <w:pict>
          <v:shape id="Resim 75" o:spid="_x0000_s1097" type="#_x0000_t75" alt="Royalty-Free (RF) penguin character Clipart Illustration #33827" style="position:absolute;margin-left:205.9pt;margin-top:12.95pt;width:52.5pt;height:67.5pt;z-index:251658752;visibility:visible">
            <v:imagedata r:id="rId20" o:title="" cropbottom="16852f" cropleft="7282f" cropright="7282f"/>
          </v:shape>
        </w:pict>
      </w:r>
    </w:p>
    <w:p w:rsidR="00B0309F" w:rsidRDefault="00B0309F"/>
    <w:p w:rsidR="00B0309F" w:rsidRDefault="00B0309F"/>
    <w:p w:rsidR="00B0309F" w:rsidRDefault="00B0309F"/>
    <w:p w:rsidR="00B0309F" w:rsidRDefault="00B0309F">
      <w:r>
        <w:rPr>
          <w:noProof/>
          <w:lang w:eastAsia="tr-TR"/>
        </w:rPr>
        <w:pict>
          <v:group id="Grup 119" o:spid="_x0000_s1098" style="position:absolute;margin-left:283.55pt;margin-top:-14.1pt;width:287.25pt;height:111pt;z-index:251681280" coordsize="36099,134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">
            <v:group id="Grup 120" o:spid="_x0000_s1099" style="position:absolute;left:190;width:35909;height:13430" coordsize="35909,121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BxxjzFAAAA3AAA&#10;AA8AAAAAAAAAAAAAAAAAqgIAAGRycy9kb3ducmV2LnhtbFBLBQYAAAAABAAEAPoAAACcAwAAAAA=&#10;">
              <v:roundrect id="Yuvarlatılmış Dikdörtgen 121" o:spid="_x0000_s1100" style="position:absolute;left:571;width:35338;height:12192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azecQA&#10;AADcAAAADwAAAGRycy9kb3ducmV2LnhtbESPT4vCMBDF74LfIYzgzaYVEekaRcRlPYl/dg/ehmZs&#10;ujaT0kTtfvuNIHib4b33mzfzZWdrcafWV44VZEkKgrhwuuJSwffpczQD4QOyxtoxKfgjD8tFvzfH&#10;XLsHH+h+DKWIEPY5KjAhNLmUvjBk0SeuIY7axbUWQ1zbUuoWHxFuazlO06m0WHG8YLChtaHierzZ&#10;SFmnl58snM10t99Mtr9n3lRfrNRw0K0+QATqwtv8Sm91rD/O4PlMnEA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s2s3nEAAAA3AAAAA8AAAAAAAAAAAAAAAAAmAIAAGRycy9k&#10;b3ducmV2LnhtbFBLBQYAAAAABAAEAPUAAACJAwAAAAA=&#10;" strokeweight=".5pt">
                <v:textbox>
                  <w:txbxContent>
                    <w:p w:rsidR="00B0309F" w:rsidRDefault="00B0309F" w:rsidP="00444BC2">
                      <w:pPr>
                        <w:pStyle w:val="NoSpacing"/>
                        <w:rPr>
                          <w:b/>
                          <w:color w:val="C00000"/>
                        </w:rPr>
                      </w:pPr>
                      <w:r>
                        <w:t xml:space="preserve">     </w:t>
                      </w:r>
                      <w:r>
                        <w:rPr>
                          <w:b/>
                          <w:color w:val="C00000"/>
                        </w:rPr>
                        <w:t xml:space="preserve">She was a very succesful student </w:t>
                      </w:r>
                    </w:p>
                    <w:p w:rsidR="00B0309F" w:rsidRDefault="00B0309F" w:rsidP="00444BC2">
                      <w:pPr>
                        <w:pStyle w:val="NoSpacing"/>
                        <w:rPr>
                          <w:b/>
                          <w:color w:val="C00000"/>
                        </w:rPr>
                      </w:pPr>
                      <w:r>
                        <w:rPr>
                          <w:b/>
                          <w:color w:val="C00000"/>
                        </w:rPr>
                        <w:t xml:space="preserve">   in the past and she  …… a very succesful</w:t>
                      </w:r>
                    </w:p>
                    <w:p w:rsidR="00B0309F" w:rsidRDefault="00B0309F" w:rsidP="00444BC2">
                      <w:pPr>
                        <w:pStyle w:val="NoSpacing"/>
                        <w:rPr>
                          <w:b/>
                          <w:color w:val="C00000"/>
                        </w:rPr>
                      </w:pPr>
                      <w:r>
                        <w:rPr>
                          <w:b/>
                          <w:color w:val="C00000"/>
                        </w:rPr>
                        <w:t xml:space="preserve"> teacher now.</w:t>
                      </w:r>
                    </w:p>
                    <w:p w:rsidR="00B0309F" w:rsidRPr="00DB0677" w:rsidRDefault="00B0309F" w:rsidP="004F5F45">
                      <w:pPr>
                        <w:pStyle w:val="NoSpacing"/>
                        <w:ind w:firstLine="708"/>
                        <w:rPr>
                          <w:rFonts w:cs="Calibri"/>
                          <w:szCs w:val="18"/>
                        </w:rPr>
                      </w:pPr>
                      <w:r>
                        <w:t xml:space="preserve">                                     </w:t>
                      </w:r>
                    </w:p>
                    <w:p w:rsidR="00B0309F" w:rsidRPr="00DB0677" w:rsidRDefault="00B0309F" w:rsidP="004F5F45">
                      <w:pPr>
                        <w:pStyle w:val="NoSpacing"/>
                        <w:rPr>
                          <w:rFonts w:cs="Calibri"/>
                        </w:rPr>
                      </w:pPr>
                      <w:r w:rsidRPr="00DB0677">
                        <w:rPr>
                          <w:rFonts w:cs="Calibri"/>
                          <w:b/>
                        </w:rPr>
                        <w:t>a)</w:t>
                      </w:r>
                      <w:r w:rsidRPr="00DB0677">
                        <w:rPr>
                          <w:rFonts w:cs="Calibri"/>
                        </w:rPr>
                        <w:t xml:space="preserve">  are</w:t>
                      </w:r>
                      <w:r w:rsidRPr="00DB0677">
                        <w:rPr>
                          <w:rFonts w:cs="Calibri"/>
                        </w:rPr>
                        <w:tab/>
                      </w:r>
                      <w:r w:rsidRPr="00DB0677">
                        <w:rPr>
                          <w:rFonts w:cs="Calibri"/>
                        </w:rPr>
                        <w:tab/>
                        <w:t xml:space="preserve">  </w:t>
                      </w:r>
                      <w:r w:rsidRPr="00DB0677">
                        <w:rPr>
                          <w:rFonts w:cs="Calibri"/>
                          <w:b/>
                        </w:rPr>
                        <w:t>b)</w:t>
                      </w:r>
                      <w:r w:rsidRPr="00DB0677">
                        <w:rPr>
                          <w:rFonts w:cs="Calibri"/>
                        </w:rPr>
                        <w:t xml:space="preserve"> was</w:t>
                      </w:r>
                    </w:p>
                    <w:p w:rsidR="00B0309F" w:rsidRPr="00DB0677" w:rsidRDefault="00B0309F" w:rsidP="004F5F45">
                      <w:pPr>
                        <w:pStyle w:val="NoSpacing"/>
                        <w:rPr>
                          <w:rFonts w:cs="Calibri"/>
                        </w:rPr>
                      </w:pPr>
                      <w:r w:rsidRPr="00DB0677">
                        <w:rPr>
                          <w:rFonts w:cs="Calibri"/>
                        </w:rPr>
                        <w:t xml:space="preserve"> </w:t>
                      </w:r>
                      <w:r w:rsidRPr="00DB0677">
                        <w:rPr>
                          <w:rFonts w:cs="Calibri"/>
                          <w:b/>
                        </w:rPr>
                        <w:t>c)</w:t>
                      </w:r>
                      <w:r w:rsidRPr="00DB0677">
                        <w:rPr>
                          <w:rFonts w:cs="Calibri"/>
                        </w:rPr>
                        <w:t xml:space="preserve">  is</w:t>
                      </w:r>
                      <w:r w:rsidRPr="00DB0677">
                        <w:rPr>
                          <w:rFonts w:cs="Calibri"/>
                        </w:rPr>
                        <w:tab/>
                      </w:r>
                      <w:r w:rsidRPr="00DB0677">
                        <w:rPr>
                          <w:rFonts w:cs="Calibri"/>
                        </w:rPr>
                        <w:tab/>
                        <w:t xml:space="preserve">  </w:t>
                      </w:r>
                      <w:r w:rsidRPr="00DB0677">
                        <w:rPr>
                          <w:rFonts w:cs="Calibri"/>
                          <w:b/>
                        </w:rPr>
                        <w:t>d)</w:t>
                      </w:r>
                      <w:r w:rsidRPr="00DB0677">
                        <w:rPr>
                          <w:rFonts w:cs="Calibri"/>
                        </w:rPr>
                        <w:t xml:space="preserve"> were</w:t>
                      </w:r>
                    </w:p>
                    <w:p w:rsidR="00B0309F" w:rsidRPr="00DB0677" w:rsidRDefault="00B0309F" w:rsidP="004F5F45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b/>
                          <w:color w:val="C00000"/>
                          <w:sz w:val="20"/>
                        </w:rPr>
                      </w:pPr>
                    </w:p>
                    <w:p w:rsidR="00B0309F" w:rsidRDefault="00B0309F" w:rsidP="004F5F45">
                      <w:pPr>
                        <w:jc w:val="center"/>
                      </w:pPr>
                    </w:p>
                  </w:txbxContent>
                </v:textbox>
              </v:roundrect>
              <v:shape id="Gözyaşı Damlası 122" o:spid="_x0000_s1101" style="position:absolute;width:3143;height:3118;visibility:visible;v-text-anchor:middle" coordsize="314325,31186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L508UA&#10;AADcAAAADwAAAGRycy9kb3ducmV2LnhtbESPQWsCMRCF74L/IYzQi9Sse9CyNYoIpRZE0C6F3obN&#10;NNl2M1k2Udd/bwShtxne+968Wax614gzdaH2rGA6yUAQV17XbBSUn2/PLyBCRNbYeCYFVwqwWg4H&#10;Cyy0v/CBzsdoRArhUKACG2NbSBkqSw7DxLfESfvxncOY1s5I3eElhbtG5lk2kw5rThcstrSxVP0d&#10;Ty7V+DVf07Kdv6M35fe4/tjbardX6mnUr19BROrjv/lBb3Xi8hzuz6QJ5P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IvnTxQAAANwAAAAPAAAAAAAAAAAAAAAAAJgCAABkcnMv&#10;ZG93bnJldi54bWxQSwUGAAAAAAQABAD1AAAAigMAAAAA&#10;" adj="-11796480,,5400" path="m,155931c,69813,70364,,157163,l314325,r,155931c314325,242049,243961,311862,157162,311862,70363,311862,-1,242049,-1,155931r1,xe" fillcolor="red" strokeweight=".5pt">
                <v:stroke joinstyle="miter"/>
                <v:formulas>
                  <v:f eqn="val #1"/>
                  <v:f eqn="val #0"/>
                  <v:f eqn="sum #1 0 #0"/>
                  <v:f eqn="val 10800"/>
                  <v:f eqn="sum 0 0 #1"/>
                  <v:f eqn="sumangle @2 360 0"/>
                  <v:f eqn="if @2 @2 @5"/>
                  <v:f eqn="sum 0 0 @6"/>
                  <v:f eqn="val #2"/>
                  <v:f eqn="sum 0 0 #0"/>
                  <v:f eqn="sum #2 0 2700"/>
                  <v:f eqn="cos @10 #1"/>
                  <v:f eqn="sin @10 #1"/>
                  <v:f eqn="cos 13500 #1"/>
                  <v:f eqn="sin 13500 #1"/>
                  <v:f eqn="sum @11 10800 0"/>
                  <v:f eqn="sum @12 10800 0"/>
                  <v:f eqn="sum @13 10800 0"/>
                  <v:f eqn="sum @14 10800 0"/>
                  <v:f eqn="prod #2 1 2"/>
                  <v:f eqn="sum @19 5400 0"/>
                  <v:f eqn="cos @20 #1"/>
                  <v:f eqn="sin @20 #1"/>
                  <v:f eqn="sum @21 10800 0"/>
                  <v:f eqn="sum @12 @23 @22"/>
                  <v:f eqn="sum @22 @23 @11"/>
                  <v:f eqn="cos 10800 #1"/>
                  <v:f eqn="sin 10800 #1"/>
                  <v:f eqn="cos #2 #1"/>
                  <v:f eqn="sin #2 #1"/>
                  <v:f eqn="sum @26 10800 0"/>
                  <v:f eqn="sum @27 10800 0"/>
                  <v:f eqn="sum @28 10800 0"/>
                  <v:f eqn="sum @29 10800 0"/>
                  <v:f eqn="sum @19 5400 0"/>
                  <v:f eqn="cos @34 #0"/>
                  <v:f eqn="sin @34 #0"/>
                  <v:f eqn="mid #0 #1"/>
                  <v:f eqn="sumangle @37 180 0"/>
                  <v:f eqn="if @2 @37 @38"/>
                  <v:f eqn="cos 10800 @39"/>
                  <v:f eqn="sin 10800 @39"/>
                  <v:f eqn="cos #2 @39"/>
                  <v:f eqn="sin #2 @39"/>
                  <v:f eqn="sum @40 10800 0"/>
                  <v:f eqn="sum @41 10800 0"/>
                  <v:f eqn="sum @42 10800 0"/>
                  <v:f eqn="sum @43 10800 0"/>
                  <v:f eqn="sum @35 10800 0"/>
                  <v:f eqn="sum @36 10800 0"/>
                </v:formulas>
                <v:path arrowok="t" o:connecttype="custom" o:connectlocs="0,155931;157163,0;314325,0;314325,155931;157162,311862;-1,155931;0,155931" o:connectangles="0,0,0,0,0,0,0" textboxrect="0,0,314325,311861"/>
                <v:handles>
                  <v:h position="@3,#0" polar="10800,10800"/>
                  <v:h position="#2,#1" polar="10800,10800" radiusrange="0,10800"/>
                </v:handles>
                <v:textbox>
                  <w:txbxContent>
                    <w:p w:rsidR="00B0309F" w:rsidRPr="001D588B" w:rsidRDefault="00B0309F" w:rsidP="004F5F45">
                      <w:pPr>
                        <w:rPr>
                          <w:sz w:val="18"/>
                        </w:rPr>
                      </w:pPr>
                    </w:p>
                  </w:txbxContent>
                </v:textbox>
              </v:shape>
            </v:group>
            <v:shape id="Metin Kutusu 123" o:spid="_x0000_s1102" type="#_x0000_t202" style="position:absolute;top:146;width:3714;height:328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vPIFMMA&#10;AADcAAAADwAAAGRycy9kb3ducmV2LnhtbERPS4vCMBC+L+x/CLPgbU2tKNI1ihRkRfTg4+Jtthnb&#10;YjPpNlGrv94Igrf5+J4znramEhdqXGlZQa8bgSDOrC45V7Dfzb9HIJxH1lhZJgU3cjCdfH6MMdH2&#10;yhu6bH0uQgi7BBUU3teJlC4ryKDr2po4cEfbGPQBNrnUDV5DuKlkHEVDabDk0FBgTWlB2Wl7NgqW&#10;6XyNm7/YjO5V+rs6zur//WGgVOernf2A8NT6t/jlXugwP+7D85lwgZw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vPIFMMAAADcAAAADwAAAAAAAAAAAAAAAACYAgAAZHJzL2Rv&#10;d25yZXYueG1sUEsFBgAAAAAEAAQA9QAAAIgDAAAAAA==&#10;" filled="f" stroked="f" strokeweight=".5pt">
              <v:textbox>
                <w:txbxContent>
                  <w:p w:rsidR="00B0309F" w:rsidRPr="00005063" w:rsidRDefault="00B0309F" w:rsidP="004F5F45">
                    <w:pPr>
                      <w:rPr>
                        <w:sz w:val="28"/>
                      </w:rPr>
                    </w:pPr>
                    <w:r>
                      <w:rPr>
                        <w:sz w:val="24"/>
                      </w:rPr>
                      <w:t>23</w:t>
                    </w:r>
                  </w:p>
                </w:txbxContent>
              </v:textbox>
            </v:shape>
          </v:group>
        </w:pict>
      </w:r>
      <w:r>
        <w:rPr>
          <w:noProof/>
          <w:lang w:eastAsia="tr-TR"/>
        </w:rPr>
        <w:pict>
          <v:group id="Grup 79" o:spid="_x0000_s1103" style="position:absolute;margin-left:-8.2pt;margin-top:-13.35pt;width:287.25pt;height:96.75pt;z-index:251660800" coordsize="36099,134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">
            <v:group id="Grup 80" o:spid="_x0000_s1104" style="position:absolute;left:190;width:35909;height:13430" coordsize="35909,121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U3V53CAAAA2wAAAA8A&#10;AAAAAAAAAAAAAAAAqgIAAGRycy9kb3ducmV2LnhtbFBLBQYAAAAABAAEAPoAAACZAwAAAAA=&#10;">
              <v:roundrect id="Yuvarlatılmış Dikdörtgen 81" o:spid="_x0000_s1105" style="position:absolute;left:571;width:35338;height:12192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5pnbcMA&#10;AADbAAAADwAAAGRycy9kb3ducmV2LnhtbESPQWvCQBSE7wX/w/IEb3UTEZE0q4hEmpO02h5ye2Sf&#10;2dTs25Ddavz33UKhx2FmvmHy7Wg7caPBt44VpPMEBHHtdMuNgo/z4XkNwgdkjZ1jUvAgD9vN5CnH&#10;TLs7v9PtFBoRIewzVGBC6DMpfW3Iop+7njh6FzdYDFEOjdQD3iPcdnKRJCtpseW4YLCnvaH6evq2&#10;kbJPLp9pqMzq+FYsy6+Ki/aVlZpNx90LiEBj+A//tUutYJ3C75f4A+Tm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5pnbcMAAADbAAAADwAAAAAAAAAAAAAAAACYAgAAZHJzL2Rv&#10;d25yZXYueG1sUEsFBgAAAAAEAAQA9QAAAIgDAAAAAA==&#10;" strokeweight=".5pt">
                <v:textbox>
                  <w:txbxContent>
                    <w:p w:rsidR="00B0309F" w:rsidRPr="00DB0677" w:rsidRDefault="00B0309F" w:rsidP="00333307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 w:cs="HelveticaNarrowTurk"/>
                          <w:b/>
                          <w:color w:val="FF00FF"/>
                          <w:sz w:val="20"/>
                          <w:szCs w:val="20"/>
                        </w:rPr>
                      </w:pPr>
                      <w:r>
                        <w:rPr>
                          <w:rFonts w:ascii="HelveticaNarrowTurk" w:hAnsi="HelveticaNarrowTurk" w:cs="HelveticaNarrowTurk"/>
                          <w:color w:val="FF00FF"/>
                          <w:sz w:val="19"/>
                          <w:szCs w:val="17"/>
                        </w:rPr>
                        <w:t xml:space="preserve">    </w:t>
                      </w:r>
                      <w:r w:rsidRPr="00DB0677">
                        <w:rPr>
                          <w:rFonts w:ascii="Cambria" w:hAnsi="Cambria" w:cs="HelveticaNarrowTurk"/>
                          <w:b/>
                          <w:color w:val="C00000"/>
                          <w:sz w:val="20"/>
                          <w:szCs w:val="20"/>
                        </w:rPr>
                        <w:t>The washing machine is ……………….. the dish washer.</w:t>
                      </w:r>
                    </w:p>
                    <w:p w:rsidR="00B0309F" w:rsidRPr="00DB0677" w:rsidRDefault="00B0309F" w:rsidP="00BF3A5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b/>
                          <w:color w:val="C00000"/>
                          <w:sz w:val="20"/>
                        </w:rPr>
                      </w:pPr>
                    </w:p>
                    <w:p w:rsidR="00B0309F" w:rsidRDefault="00B0309F" w:rsidP="00BF3A52">
                      <w:pPr>
                        <w:pStyle w:val="NoSpacing"/>
                      </w:pPr>
                      <w:r w:rsidRPr="003B6118">
                        <w:rPr>
                          <w:b/>
                        </w:rPr>
                        <w:t>a)</w:t>
                      </w:r>
                      <w:r>
                        <w:t xml:space="preserve">  as cheap as </w:t>
                      </w:r>
                    </w:p>
                    <w:p w:rsidR="00B0309F" w:rsidRDefault="00B0309F" w:rsidP="00BF3A52">
                      <w:pPr>
                        <w:pStyle w:val="NoSpacing"/>
                      </w:pPr>
                      <w:r w:rsidRPr="003B6118">
                        <w:rPr>
                          <w:b/>
                        </w:rPr>
                        <w:t>b)</w:t>
                      </w:r>
                      <w:r w:rsidRPr="006E134C">
                        <w:t xml:space="preserve"> </w:t>
                      </w:r>
                      <w:r>
                        <w:t xml:space="preserve">cheaper </w:t>
                      </w:r>
                    </w:p>
                    <w:p w:rsidR="00B0309F" w:rsidRDefault="00B0309F" w:rsidP="00BF3A52">
                      <w:pPr>
                        <w:pStyle w:val="NoSpacing"/>
                        <w:rPr>
                          <w:b/>
                        </w:rPr>
                      </w:pPr>
                      <w:r w:rsidRPr="003B6118">
                        <w:rPr>
                          <w:b/>
                        </w:rPr>
                        <w:t>c)</w:t>
                      </w:r>
                      <w:r>
                        <w:t xml:space="preserve">  similar expensive</w:t>
                      </w:r>
                    </w:p>
                    <w:p w:rsidR="00B0309F" w:rsidRPr="00DB0677" w:rsidRDefault="00B0309F" w:rsidP="00BF3A52">
                      <w:pPr>
                        <w:pStyle w:val="NoSpacing"/>
                        <w:rPr>
                          <w:rFonts w:cs="Calibri"/>
                          <w:szCs w:val="18"/>
                        </w:rPr>
                      </w:pPr>
                      <w:r w:rsidRPr="003B6118">
                        <w:rPr>
                          <w:b/>
                        </w:rPr>
                        <w:t>d)</w:t>
                      </w:r>
                      <w:r>
                        <w:t xml:space="preserve"> more expensive than</w:t>
                      </w:r>
                    </w:p>
                    <w:p w:rsidR="00B0309F" w:rsidRDefault="00B0309F" w:rsidP="00BF3A52">
                      <w:pPr>
                        <w:jc w:val="center"/>
                      </w:pPr>
                    </w:p>
                  </w:txbxContent>
                </v:textbox>
              </v:roundrect>
              <v:shape id="Gözyaşı Damlası 82" o:spid="_x0000_s1106" style="position:absolute;width:3143;height:3483;visibility:visible;v-text-anchor:middle" coordsize="314325,3483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Z+0cUA&#10;AADbAAAADwAAAGRycy9kb3ducmV2LnhtbESPQWvCQBSE7wX/w/KEXopuFFokuooogqVSNCro7ZF9&#10;JsHs25BdTfz3bqHgcZiZb5jJrDWluFPtCssKBv0IBHFqdcGZgsN+1RuBcB5ZY2mZFDzIwWzaeZtg&#10;rG3DO7onPhMBwi5GBbn3VSylS3My6Pq2Ig7exdYGfZB1JnWNTYCbUg6j6EsaLDgs5FjRIqf0mtyM&#10;guPy9jHf8+NMP/L3fEo23+W2+VTqvdvOxyA8tf4V/m+vtYLREP6+hB8gp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1n7RxQAAANsAAAAPAAAAAAAAAAAAAAAAAJgCAABkcnMv&#10;ZG93bnJldi54bWxQSwUGAAAAAAQABAD1AAAAigMAAAAA&#10;" adj="-11796480,,5400" path="m,174172c,77979,70364,,157163,l314325,r,174172c314325,270365,243961,348344,157162,348344,70363,348344,-1,270365,-1,174172r1,xe" fillcolor="#7030a0" strokeweight=".5pt">
                <v:stroke joinstyle="miter"/>
                <v:formulas>
                  <v:f eqn="val #1"/>
                  <v:f eqn="val #0"/>
                  <v:f eqn="sum #1 0 #0"/>
                  <v:f eqn="val 10800"/>
                  <v:f eqn="sum 0 0 #1"/>
                  <v:f eqn="sumangle @2 360 0"/>
                  <v:f eqn="if @2 @2 @5"/>
                  <v:f eqn="sum 0 0 @6"/>
                  <v:f eqn="val #2"/>
                  <v:f eqn="sum 0 0 #0"/>
                  <v:f eqn="sum #2 0 2700"/>
                  <v:f eqn="cos @10 #1"/>
                  <v:f eqn="sin @10 #1"/>
                  <v:f eqn="cos 13500 #1"/>
                  <v:f eqn="sin 13500 #1"/>
                  <v:f eqn="sum @11 10800 0"/>
                  <v:f eqn="sum @12 10800 0"/>
                  <v:f eqn="sum @13 10800 0"/>
                  <v:f eqn="sum @14 10800 0"/>
                  <v:f eqn="prod #2 1 2"/>
                  <v:f eqn="sum @19 5400 0"/>
                  <v:f eqn="cos @20 #1"/>
                  <v:f eqn="sin @20 #1"/>
                  <v:f eqn="sum @21 10800 0"/>
                  <v:f eqn="sum @12 @23 @22"/>
                  <v:f eqn="sum @22 @23 @11"/>
                  <v:f eqn="cos 10800 #1"/>
                  <v:f eqn="sin 10800 #1"/>
                  <v:f eqn="cos #2 #1"/>
                  <v:f eqn="sin #2 #1"/>
                  <v:f eqn="sum @26 10800 0"/>
                  <v:f eqn="sum @27 10800 0"/>
                  <v:f eqn="sum @28 10800 0"/>
                  <v:f eqn="sum @29 10800 0"/>
                  <v:f eqn="sum @19 5400 0"/>
                  <v:f eqn="cos @34 #0"/>
                  <v:f eqn="sin @34 #0"/>
                  <v:f eqn="mid #0 #1"/>
                  <v:f eqn="sumangle @37 180 0"/>
                  <v:f eqn="if @2 @37 @38"/>
                  <v:f eqn="cos 10800 @39"/>
                  <v:f eqn="sin 10800 @39"/>
                  <v:f eqn="cos #2 @39"/>
                  <v:f eqn="sin #2 @39"/>
                  <v:f eqn="sum @40 10800 0"/>
                  <v:f eqn="sum @41 10800 0"/>
                  <v:f eqn="sum @42 10800 0"/>
                  <v:f eqn="sum @43 10800 0"/>
                  <v:f eqn="sum @35 10800 0"/>
                  <v:f eqn="sum @36 10800 0"/>
                </v:formulas>
                <v:path arrowok="t" o:connecttype="custom" o:connectlocs="0,174172;157163,0;314325,0;314325,174172;157162,348344;-1,174172;0,174172" o:connectangles="0,0,0,0,0,0,0" textboxrect="0,0,314325,348343"/>
                <v:handles>
                  <v:h position="@3,#0" polar="10800,10800"/>
                  <v:h position="#2,#1" polar="10800,10800" radiusrange="0,10800"/>
                </v:handles>
                <v:textbox>
                  <w:txbxContent>
                    <w:p w:rsidR="00B0309F" w:rsidRPr="001D588B" w:rsidRDefault="00B0309F" w:rsidP="00BF3A52">
                      <w:pPr>
                        <w:rPr>
                          <w:sz w:val="18"/>
                        </w:rPr>
                      </w:pPr>
                    </w:p>
                  </w:txbxContent>
                </v:textbox>
              </v:shape>
            </v:group>
            <v:shape id="Metin Kutusu 83" o:spid="_x0000_s1107" type="#_x0000_t202" style="position:absolute;top:146;width:3714;height:369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8Rf8YA&#10;AADbAAAADwAAAGRycy9kb3ducmV2LnhtbESPQWvCQBSE7wX/w/KE3upGSyWkrhICwVLag9GLt9fs&#10;Mwlm38bs1qT99d2C4HGYmW+Y1WY0rbhS7xrLCuazCARxaXXDlYLDPn+KQTiPrLG1TAp+yMFmPXlY&#10;YaLtwDu6Fr4SAcIuQQW1910ipStrMuhmtiMO3sn2Bn2QfSV1j0OAm1YuomgpDTYcFmrsKKupPBff&#10;RsF7ln/i7mth4t82236c0u5yOL4o9Tgd01cQnkZ/D9/ab1pB/Az/X8IP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M8Rf8YAAADbAAAADwAAAAAAAAAAAAAAAACYAgAAZHJz&#10;L2Rvd25yZXYueG1sUEsFBgAAAAAEAAQA9QAAAIsDAAAAAA==&#10;" filled="f" stroked="f" strokeweight=".5pt">
              <v:textbox>
                <w:txbxContent>
                  <w:p w:rsidR="00B0309F" w:rsidRPr="00005063" w:rsidRDefault="00B0309F" w:rsidP="00BF3A52">
                    <w:pPr>
                      <w:rPr>
                        <w:sz w:val="28"/>
                      </w:rPr>
                    </w:pPr>
                    <w:r w:rsidRPr="00005063">
                      <w:rPr>
                        <w:sz w:val="24"/>
                      </w:rPr>
                      <w:t>1</w:t>
                    </w:r>
                    <w:r>
                      <w:rPr>
                        <w:sz w:val="24"/>
                      </w:rPr>
                      <w:t>6</w:t>
                    </w:r>
                  </w:p>
                </w:txbxContent>
              </v:textbox>
            </v:shape>
          </v:group>
        </w:pict>
      </w:r>
      <w:r>
        <w:rPr>
          <w:noProof/>
          <w:lang w:eastAsia="tr-TR"/>
        </w:rPr>
        <w:pict>
          <v:shape id="Resim 84" o:spid="_x0000_s1108" type="#_x0000_t75" alt="https://encrypted-tbn1.gstatic.com/images?q=tbn:ANd9GcSwP2bDLmiOaX8-DY4gvpkz1IVjxbtuhZHMW19zN8AS5Be8PVavQg" style="position:absolute;margin-left:145.55pt;margin-top:10.65pt;width:47.25pt;height:56.8pt;z-index:251662848;visibility:visible">
            <v:imagedata r:id="rId21" o:title="" croptop="4078f" cropbottom="2621f" cropleft="10486f" cropright="6116f"/>
          </v:shape>
        </w:pict>
      </w:r>
      <w:r>
        <w:rPr>
          <w:noProof/>
          <w:lang w:eastAsia="tr-TR"/>
        </w:rPr>
        <w:pict>
          <v:shape id="Resim 85" o:spid="_x0000_s1109" type="#_x0000_t75" alt="İkinci El Çamaşır Makinesi" style="position:absolute;margin-left:200.3pt;margin-top:10.5pt;width:62.25pt;height:62.25pt;z-index:251663872;visibility:visible">
            <v:imagedata r:id="rId22" o:title=""/>
          </v:shape>
        </w:pict>
      </w:r>
    </w:p>
    <w:p w:rsidR="00B0309F" w:rsidRDefault="00B0309F"/>
    <w:p w:rsidR="00B0309F" w:rsidRDefault="00B0309F">
      <w:r>
        <w:rPr>
          <w:noProof/>
          <w:lang w:eastAsia="tr-TR"/>
        </w:rPr>
        <w:pict>
          <v:shape id="Metin Kutusu 86" o:spid="_x0000_s1110" type="#_x0000_t202" style="position:absolute;margin-left:135.8pt;margin-top:12.25pt;width:126.75pt;height:20.25pt;z-index:251661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" stroked="f" strokeweight=".5pt">
            <v:textbox>
              <w:txbxContent>
                <w:p w:rsidR="00B0309F" w:rsidRPr="003D586C" w:rsidRDefault="00B0309F">
                  <w:pPr>
                    <w:rPr>
                      <w:rFonts w:ascii="AbakuTLSymSans" w:hAnsi="AbakuTLSymSans"/>
                      <w:b/>
                    </w:rPr>
                  </w:pPr>
                  <w:r>
                    <w:rPr>
                      <w:rFonts w:ascii="AbakuTLSymSans" w:hAnsi="AbakuTLSymSans"/>
                      <w:b/>
                    </w:rPr>
                    <w:t xml:space="preserve">  </w:t>
                  </w:r>
                  <w:r w:rsidRPr="003D586C">
                    <w:rPr>
                      <w:rFonts w:ascii="AbakuTLSymSans" w:hAnsi="AbakuTLSymSans"/>
                      <w:b/>
                    </w:rPr>
                    <w:t xml:space="preserve">¨ 700      </w:t>
                  </w:r>
                  <w:r>
                    <w:rPr>
                      <w:rFonts w:ascii="AbakuTLSymSans" w:hAnsi="AbakuTLSymSans"/>
                      <w:b/>
                    </w:rPr>
                    <w:t xml:space="preserve">      </w:t>
                  </w:r>
                  <w:r w:rsidRPr="003D586C">
                    <w:rPr>
                      <w:rFonts w:ascii="AbakuTLSymSans" w:hAnsi="AbakuTLSymSans"/>
                      <w:b/>
                    </w:rPr>
                    <w:t xml:space="preserve">¨  3.000 </w:t>
                  </w:r>
                </w:p>
              </w:txbxContent>
            </v:textbox>
          </v:shape>
        </w:pict>
      </w:r>
    </w:p>
    <w:p w:rsidR="00B0309F" w:rsidRDefault="00B0309F">
      <w:r>
        <w:rPr>
          <w:noProof/>
          <w:lang w:eastAsia="tr-TR"/>
        </w:rPr>
        <w:pict>
          <v:group id="Grup 8" o:spid="_x0000_s1111" style="position:absolute;margin-left:-8.2pt;margin-top:12.3pt;width:287.25pt;height:114.75pt;z-index:251664896" coordsize="36099,134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">
            <v:group id="Grup 43" o:spid="_x0000_s1112" style="position:absolute;left:190;width:35909;height:13430" coordsize="35909,121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lxzcMQAAADb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UzG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lxzcMQAAADbAAAA&#10;DwAAAAAAAAAAAAAAAACqAgAAZHJzL2Rvd25yZXYueG1sUEsFBgAAAAAEAAQA+gAAAJsDAAAAAA==&#10;">
              <v:roundrect id="Yuvarlatılmış Dikdörtgen 45" o:spid="_x0000_s1113" style="position:absolute;left:571;width:35338;height:12192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jb9MIA&#10;AADbAAAADwAAAGRycy9kb3ducmV2LnhtbESPT4vCMBTE74LfITzBm6aKinSNIuKiJ/HfHrw9mmfT&#10;3ealNFmt394IgsdhZn7DzBaNLcWNal84VjDoJyCIM6cLzhWcT9+9KQgfkDWWjknBgzws5u3WDFPt&#10;7nyg2zHkIkLYp6jAhFClUvrMkEXfdxVx9K6uthiirHOpa7xHuC3lMEkm0mLBccFgRStD2d/x30bK&#10;Krn+DMLFTHb79Wj7e+F1sWGlup1m+QUiUBM+4Xd7qxWMxvD6En+AnD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GNv0wgAAANsAAAAPAAAAAAAAAAAAAAAAAJgCAABkcnMvZG93&#10;bnJldi54bWxQSwUGAAAAAAQABAD1AAAAhwMAAAAA&#10;" strokeweight=".5pt">
                <v:textbox>
                  <w:txbxContent>
                    <w:p w:rsidR="00B0309F" w:rsidRPr="00DB0677" w:rsidRDefault="00B0309F" w:rsidP="00B341AB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cs="Calibri"/>
                          <w:b/>
                          <w:szCs w:val="18"/>
                        </w:rPr>
                      </w:pPr>
                      <w:r w:rsidRPr="00DB0677">
                        <w:rPr>
                          <w:rFonts w:cs="Calibri"/>
                          <w:szCs w:val="18"/>
                        </w:rPr>
                        <w:tab/>
                      </w:r>
                      <w:r w:rsidRPr="00DB0677">
                        <w:rPr>
                          <w:rFonts w:cs="Calibri"/>
                          <w:b/>
                          <w:color w:val="C00000"/>
                          <w:szCs w:val="18"/>
                        </w:rPr>
                        <w:t>Aşağıdaki cümlelerden hangisi doğrudur?</w:t>
                      </w:r>
                    </w:p>
                    <w:p w:rsidR="00B0309F" w:rsidRDefault="00B0309F" w:rsidP="00B341AB">
                      <w:pPr>
                        <w:pStyle w:val="NoSpacing"/>
                        <w:ind w:firstLine="708"/>
                      </w:pPr>
                      <w:r w:rsidRPr="003B6118">
                        <w:rPr>
                          <w:b/>
                        </w:rPr>
                        <w:t>a)</w:t>
                      </w:r>
                      <w:r>
                        <w:t xml:space="preserve">  She prefer watching series to documentary. </w:t>
                      </w:r>
                    </w:p>
                    <w:p w:rsidR="00B0309F" w:rsidRDefault="00B0309F" w:rsidP="00B341AB">
                      <w:pPr>
                        <w:pStyle w:val="NoSpacing"/>
                        <w:ind w:firstLine="708"/>
                      </w:pPr>
                      <w:r w:rsidRPr="003B6118">
                        <w:rPr>
                          <w:b/>
                        </w:rPr>
                        <w:t>b)</w:t>
                      </w:r>
                      <w:r w:rsidRPr="006E134C">
                        <w:t xml:space="preserve"> </w:t>
                      </w:r>
                      <w:r>
                        <w:t>She prefers to watch series to documentary.</w:t>
                      </w:r>
                    </w:p>
                    <w:p w:rsidR="00B0309F" w:rsidRDefault="00B0309F" w:rsidP="00F42F40">
                      <w:pPr>
                        <w:pStyle w:val="NoSpacing"/>
                      </w:pPr>
                      <w:r>
                        <w:rPr>
                          <w:b/>
                        </w:rPr>
                        <w:t xml:space="preserve">               </w:t>
                      </w:r>
                      <w:r w:rsidRPr="003B6118">
                        <w:rPr>
                          <w:b/>
                        </w:rPr>
                        <w:t>c)</w:t>
                      </w:r>
                      <w:r>
                        <w:t xml:space="preserve">  She prefers watching series to  documentary. </w:t>
                      </w:r>
                    </w:p>
                    <w:p w:rsidR="00B0309F" w:rsidRDefault="00B0309F" w:rsidP="00F42F40">
                      <w:pPr>
                        <w:pStyle w:val="NoSpacing"/>
                      </w:pPr>
                      <w:r>
                        <w:rPr>
                          <w:b/>
                        </w:rPr>
                        <w:t xml:space="preserve">                      </w:t>
                      </w:r>
                      <w:r w:rsidRPr="003B6118">
                        <w:rPr>
                          <w:b/>
                        </w:rPr>
                        <w:t>d)</w:t>
                      </w:r>
                      <w:r>
                        <w:t xml:space="preserve"> She is preferring to watch series than      </w:t>
                      </w:r>
                    </w:p>
                    <w:p w:rsidR="00B0309F" w:rsidRPr="00DB0677" w:rsidRDefault="00B0309F" w:rsidP="00F42F40">
                      <w:pPr>
                        <w:pStyle w:val="NoSpacing"/>
                        <w:rPr>
                          <w:rFonts w:cs="Calibri"/>
                          <w:szCs w:val="18"/>
                        </w:rPr>
                      </w:pPr>
                      <w:r>
                        <w:t xml:space="preserve">                           documentary.</w:t>
                      </w:r>
                    </w:p>
                    <w:p w:rsidR="00B0309F" w:rsidRPr="00DB0677" w:rsidRDefault="00B0309F" w:rsidP="00B341AB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b/>
                          <w:color w:val="C00000"/>
                          <w:sz w:val="20"/>
                        </w:rPr>
                      </w:pPr>
                    </w:p>
                    <w:p w:rsidR="00B0309F" w:rsidRDefault="00B0309F" w:rsidP="00B341AB">
                      <w:pPr>
                        <w:jc w:val="center"/>
                      </w:pPr>
                    </w:p>
                  </w:txbxContent>
                </v:textbox>
              </v:roundrect>
              <v:shape id="Gözyaşı Damlası 51" o:spid="_x0000_s1114" style="position:absolute;width:3143;height:3483;visibility:visible;v-text-anchor:middle" coordsize="314325,3483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2TM4cUA&#10;AADbAAAADwAAAGRycy9kb3ducmV2LnhtbESPQWvCQBSE7wX/w/IEL6IbC0qJriIVoaKIjQr19si+&#10;JqHZtyG7mvjvXUHocZiZb5jZojWluFHtCssKRsMIBHFqdcGZgtNxPfgA4TyyxtIyKbiTg8W88zbD&#10;WNuGv+mW+EwECLsYFeTeV7GULs3JoBvaijh4v7Y26IOsM6lrbALclPI9iibSYMFhIceKPnNK/5Kr&#10;UXBeXfvLI98vtJX7y0+y25SHZqxUr9supyA8tf4//Gp/aQXjETy/hB8g5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ZMzhxQAAANsAAAAPAAAAAAAAAAAAAAAAAJgCAABkcnMv&#10;ZG93bnJldi54bWxQSwUGAAAAAAQABAD1AAAAigMAAAAA&#10;" adj="-11796480,,5400" path="m,174172c,77979,70364,,157163,l314325,r,174172c314325,270365,243961,348344,157162,348344,70363,348344,-1,270365,-1,174172r1,xe" fillcolor="#7030a0" strokeweight=".5pt">
                <v:stroke joinstyle="miter"/>
                <v:formulas>
                  <v:f eqn="val #1"/>
                  <v:f eqn="val #0"/>
                  <v:f eqn="sum #1 0 #0"/>
                  <v:f eqn="val 10800"/>
                  <v:f eqn="sum 0 0 #1"/>
                  <v:f eqn="sumangle @2 360 0"/>
                  <v:f eqn="if @2 @2 @5"/>
                  <v:f eqn="sum 0 0 @6"/>
                  <v:f eqn="val #2"/>
                  <v:f eqn="sum 0 0 #0"/>
                  <v:f eqn="sum #2 0 2700"/>
                  <v:f eqn="cos @10 #1"/>
                  <v:f eqn="sin @10 #1"/>
                  <v:f eqn="cos 13500 #1"/>
                  <v:f eqn="sin 13500 #1"/>
                  <v:f eqn="sum @11 10800 0"/>
                  <v:f eqn="sum @12 10800 0"/>
                  <v:f eqn="sum @13 10800 0"/>
                  <v:f eqn="sum @14 10800 0"/>
                  <v:f eqn="prod #2 1 2"/>
                  <v:f eqn="sum @19 5400 0"/>
                  <v:f eqn="cos @20 #1"/>
                  <v:f eqn="sin @20 #1"/>
                  <v:f eqn="sum @21 10800 0"/>
                  <v:f eqn="sum @12 @23 @22"/>
                  <v:f eqn="sum @22 @23 @11"/>
                  <v:f eqn="cos 10800 #1"/>
                  <v:f eqn="sin 10800 #1"/>
                  <v:f eqn="cos #2 #1"/>
                  <v:f eqn="sin #2 #1"/>
                  <v:f eqn="sum @26 10800 0"/>
                  <v:f eqn="sum @27 10800 0"/>
                  <v:f eqn="sum @28 10800 0"/>
                  <v:f eqn="sum @29 10800 0"/>
                  <v:f eqn="sum @19 5400 0"/>
                  <v:f eqn="cos @34 #0"/>
                  <v:f eqn="sin @34 #0"/>
                  <v:f eqn="mid #0 #1"/>
                  <v:f eqn="sumangle @37 180 0"/>
                  <v:f eqn="if @2 @37 @38"/>
                  <v:f eqn="cos 10800 @39"/>
                  <v:f eqn="sin 10800 @39"/>
                  <v:f eqn="cos #2 @39"/>
                  <v:f eqn="sin #2 @39"/>
                  <v:f eqn="sum @40 10800 0"/>
                  <v:f eqn="sum @41 10800 0"/>
                  <v:f eqn="sum @42 10800 0"/>
                  <v:f eqn="sum @43 10800 0"/>
                  <v:f eqn="sum @35 10800 0"/>
                  <v:f eqn="sum @36 10800 0"/>
                </v:formulas>
                <v:path arrowok="t" o:connecttype="custom" o:connectlocs="0,174172;157163,0;314325,0;314325,174172;157162,348344;-1,174172;0,174172" o:connectangles="0,0,0,0,0,0,0" textboxrect="0,0,314325,348343"/>
                <v:handles>
                  <v:h position="@3,#0" polar="10800,10800"/>
                  <v:h position="#2,#1" polar="10800,10800" radiusrange="0,10800"/>
                </v:handles>
                <v:textbox>
                  <w:txbxContent>
                    <w:p w:rsidR="00B0309F" w:rsidRPr="001D588B" w:rsidRDefault="00B0309F" w:rsidP="003D586C">
                      <w:pPr>
                        <w:rPr>
                          <w:sz w:val="18"/>
                        </w:rPr>
                      </w:pPr>
                    </w:p>
                  </w:txbxContent>
                </v:textbox>
              </v:shape>
            </v:group>
            <v:shape id="Metin Kutusu 52" o:spid="_x0000_s1115" type="#_x0000_t202" style="position:absolute;top:146;width:3714;height:369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OYo8UA&#10;AADbAAAADwAAAGRycy9kb3ducmV2LnhtbESPQWvCQBSE70L/w/IK3szGgCJpVpGAtEh70Hrp7TX7&#10;TILZt2l2m6T99a4geBxm5hsm24ymET11rrasYB7FIIgLq2suFZw+d7MVCOeRNTaWScEfOdisnyYZ&#10;ptoOfKD+6EsRIOxSVFB536ZSuqIigy6yLXHwzrYz6IPsSqk7HALcNDKJ46U0WHNYqLClvKLicvw1&#10;Cvb57gMP34lZ/Tf56/t52/6cvhZKTZ/H7QsIT6N/hO/tN61gkcDtS/gBcn0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45ijxQAAANsAAAAPAAAAAAAAAAAAAAAAAJgCAABkcnMv&#10;ZG93bnJldi54bWxQSwUGAAAAAAQABAD1AAAAigMAAAAA&#10;" filled="f" stroked="f" strokeweight=".5pt">
              <v:textbox>
                <w:txbxContent>
                  <w:p w:rsidR="00B0309F" w:rsidRPr="00005063" w:rsidRDefault="00B0309F" w:rsidP="003D586C">
                    <w:pPr>
                      <w:rPr>
                        <w:sz w:val="28"/>
                      </w:rPr>
                    </w:pPr>
                    <w:r w:rsidRPr="00005063">
                      <w:rPr>
                        <w:sz w:val="24"/>
                      </w:rPr>
                      <w:t>1</w:t>
                    </w:r>
                    <w:r>
                      <w:rPr>
                        <w:sz w:val="24"/>
                      </w:rPr>
                      <w:t>7</w:t>
                    </w:r>
                  </w:p>
                </w:txbxContent>
              </v:textbox>
            </v:shape>
          </v:group>
        </w:pict>
      </w:r>
    </w:p>
    <w:p w:rsidR="00B0309F" w:rsidRDefault="00B0309F"/>
    <w:p w:rsidR="00B0309F" w:rsidRDefault="00B0309F">
      <w:r>
        <w:rPr>
          <w:noProof/>
          <w:lang w:eastAsia="tr-TR"/>
        </w:rPr>
        <w:pict>
          <v:shape id="Resim 53" o:spid="_x0000_s1116" type="#_x0000_t75" alt="Royalty-Free (RF) watching tv Clipart Illustration #1048286" style="position:absolute;margin-left:.8pt;margin-top:4.8pt;width:61.5pt;height:62.95pt;z-index:251665920;visibility:visible">
            <v:imagedata r:id="rId23" o:title="" cropbottom="16478f"/>
          </v:shape>
        </w:pict>
      </w:r>
    </w:p>
    <w:p w:rsidR="00B0309F" w:rsidRDefault="00B0309F"/>
    <w:p w:rsidR="00B0309F" w:rsidRDefault="00B0309F"/>
    <w:p w:rsidR="00B0309F" w:rsidRDefault="00B0309F">
      <w:r>
        <w:rPr>
          <w:noProof/>
          <w:lang w:eastAsia="tr-TR"/>
        </w:rPr>
        <w:pict>
          <v:group id="Grup 77" o:spid="_x0000_s1117" style="position:absolute;margin-left:-8.95pt;margin-top:6.6pt;width:287.25pt;height:123.75pt;z-index:251666944" coordsize="36099,134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">
            <v:group id="Grup 87" o:spid="_x0000_s1118" style="position:absolute;left:190;width:35909;height:13430" coordsize="35909,121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7P6cQAAADb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skP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t7P6cQAAADbAAAA&#10;DwAAAAAAAAAAAAAAAACqAgAAZHJzL2Rvd25yZXYueG1sUEsFBgAAAAAEAAQA+gAAAJsDAAAAAA==&#10;">
              <v:roundrect id="Yuvarlatılmış Dikdörtgen 88" o:spid="_x0000_s1119" style="position:absolute;left:571;width:35338;height:12192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DO8MQA&#10;AADbAAAADwAAAGRycy9kb3ducmV2LnhtbESPwWrCQBCG70LfYRnBm24sRSR1IyKWepJq24O3ITvJ&#10;RrOzIbvV9O07h4LH4Z//m/lW68G36kZ9bAIbmM8yUMRlsA3XBr4+36ZLUDEhW2wDk4FfirAunkYr&#10;zG2485Fup1QrgXDM0YBLqcu1jqUjj3EWOmLJqtB7TDL2tbY93gXuW/2cZQvtsWG54LCjraPyevrx&#10;Qtlm1fc8nd3i8LF72V/OvGve2ZjJeNi8gko0pMfyf3tvDSzlWXERD9DF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agzvDEAAAA2wAAAA8AAAAAAAAAAAAAAAAAmAIAAGRycy9k&#10;b3ducmV2LnhtbFBLBQYAAAAABAAEAPUAAACJAwAAAAA=&#10;" strokeweight=".5pt">
                <v:textbox>
                  <w:txbxContent>
                    <w:p w:rsidR="00B0309F" w:rsidRPr="00DB0677" w:rsidRDefault="00B0309F" w:rsidP="00986A71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firstLine="708"/>
                        <w:rPr>
                          <w:rFonts w:cs="Calibri"/>
                          <w:b/>
                          <w:color w:val="C00000"/>
                          <w:szCs w:val="18"/>
                        </w:rPr>
                      </w:pPr>
                      <w:r w:rsidRPr="00DB0677">
                        <w:rPr>
                          <w:rFonts w:cs="Calibri"/>
                          <w:b/>
                          <w:color w:val="C00000"/>
                          <w:szCs w:val="18"/>
                        </w:rPr>
                        <w:t>Which do you prefer cartoons or horror films?</w:t>
                      </w:r>
                    </w:p>
                    <w:p w:rsidR="00B0309F" w:rsidRPr="00DB0677" w:rsidRDefault="00B0309F" w:rsidP="00986A71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ind w:firstLine="708"/>
                        <w:rPr>
                          <w:rFonts w:cs="Calibri"/>
                          <w:b/>
                          <w:szCs w:val="18"/>
                        </w:rPr>
                      </w:pPr>
                      <w:r w:rsidRPr="00DB0677">
                        <w:rPr>
                          <w:rFonts w:cs="Calibri"/>
                          <w:b/>
                          <w:color w:val="C00000"/>
                          <w:szCs w:val="18"/>
                        </w:rPr>
                        <w:t>--………………………………………………………………</w:t>
                      </w:r>
                    </w:p>
                    <w:p w:rsidR="00B0309F" w:rsidRDefault="00B0309F" w:rsidP="00986A71">
                      <w:pPr>
                        <w:pStyle w:val="NoSpacing"/>
                        <w:ind w:firstLine="708"/>
                        <w:rPr>
                          <w:b/>
                        </w:rPr>
                      </w:pPr>
                    </w:p>
                    <w:p w:rsidR="00B0309F" w:rsidRDefault="00B0309F" w:rsidP="00986A71">
                      <w:pPr>
                        <w:pStyle w:val="NoSpacing"/>
                        <w:ind w:firstLine="708"/>
                      </w:pPr>
                      <w:r>
                        <w:rPr>
                          <w:b/>
                        </w:rPr>
                        <w:t xml:space="preserve">   </w:t>
                      </w:r>
                      <w:r w:rsidRPr="003B6118">
                        <w:rPr>
                          <w:b/>
                        </w:rPr>
                        <w:t>a)</w:t>
                      </w:r>
                      <w:r>
                        <w:t xml:space="preserve">  I prefers  watching cartoons to horror films.</w:t>
                      </w:r>
                    </w:p>
                    <w:p w:rsidR="00B0309F" w:rsidRDefault="00B0309F" w:rsidP="00986A71">
                      <w:pPr>
                        <w:pStyle w:val="NoSpacing"/>
                        <w:ind w:firstLine="708"/>
                      </w:pPr>
                      <w:r>
                        <w:rPr>
                          <w:b/>
                        </w:rPr>
                        <w:t xml:space="preserve">   </w:t>
                      </w:r>
                      <w:r w:rsidRPr="003B6118">
                        <w:rPr>
                          <w:b/>
                        </w:rPr>
                        <w:t>b)</w:t>
                      </w:r>
                      <w:r w:rsidRPr="006E134C">
                        <w:t xml:space="preserve"> </w:t>
                      </w:r>
                      <w:r>
                        <w:t>I prefer  watching cartoons to horror films.</w:t>
                      </w:r>
                    </w:p>
                    <w:p w:rsidR="00B0309F" w:rsidRDefault="00B0309F" w:rsidP="00986A71">
                      <w:pPr>
                        <w:pStyle w:val="NoSpacing"/>
                        <w:ind w:firstLine="708"/>
                      </w:pPr>
                      <w:r>
                        <w:rPr>
                          <w:b/>
                        </w:rPr>
                        <w:t xml:space="preserve">    </w:t>
                      </w:r>
                      <w:r w:rsidRPr="003B6118">
                        <w:rPr>
                          <w:b/>
                        </w:rPr>
                        <w:t>c)</w:t>
                      </w:r>
                      <w:r>
                        <w:t xml:space="preserve">  Yes ,I am interested in documentaries.</w:t>
                      </w:r>
                    </w:p>
                    <w:p w:rsidR="00B0309F" w:rsidRDefault="00B0309F" w:rsidP="00986A71">
                      <w:pPr>
                        <w:pStyle w:val="NoSpacing"/>
                        <w:ind w:firstLine="708"/>
                      </w:pPr>
                      <w:r>
                        <w:rPr>
                          <w:b/>
                        </w:rPr>
                        <w:t xml:space="preserve">       </w:t>
                      </w:r>
                      <w:r w:rsidRPr="003B6118">
                        <w:rPr>
                          <w:b/>
                        </w:rPr>
                        <w:t>d)</w:t>
                      </w:r>
                      <w:r>
                        <w:t xml:space="preserve"> I wants  horror films. </w:t>
                      </w:r>
                    </w:p>
                    <w:p w:rsidR="00B0309F" w:rsidRDefault="00B0309F" w:rsidP="00986A71">
                      <w:pPr>
                        <w:pStyle w:val="NoSpacing"/>
                        <w:ind w:firstLine="708"/>
                      </w:pPr>
                      <w:r>
                        <w:t xml:space="preserve">             </w:t>
                      </w:r>
                    </w:p>
                    <w:p w:rsidR="00B0309F" w:rsidRPr="00DB0677" w:rsidRDefault="00B0309F" w:rsidP="00F42F40">
                      <w:pPr>
                        <w:pStyle w:val="NoSpacing"/>
                        <w:rPr>
                          <w:rFonts w:cs="Calibri"/>
                          <w:szCs w:val="18"/>
                        </w:rPr>
                      </w:pPr>
                      <w:r>
                        <w:t xml:space="preserve">                        </w:t>
                      </w:r>
                    </w:p>
                    <w:p w:rsidR="00B0309F" w:rsidRPr="00DB0677" w:rsidRDefault="00B0309F" w:rsidP="00F42F40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b/>
                          <w:color w:val="C00000"/>
                          <w:sz w:val="20"/>
                        </w:rPr>
                      </w:pPr>
                    </w:p>
                    <w:p w:rsidR="00B0309F" w:rsidRDefault="00B0309F" w:rsidP="00F42F40">
                      <w:pPr>
                        <w:jc w:val="center"/>
                      </w:pPr>
                    </w:p>
                  </w:txbxContent>
                </v:textbox>
              </v:roundrect>
              <v:shape id="Gözyaşı Damlası 89" o:spid="_x0000_s1120" style="position:absolute;width:3143;height:3483;visibility:visible;v-text-anchor:middle" coordsize="314325,3483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LsoMUA&#10;AADbAAAADwAAAGRycy9kb3ducmV2LnhtbESPQWvCQBSE70L/w/IKXkQ3ChZNXUUqgtIiGhX09si+&#10;JqHZtyG7mvjvu4WCx2FmvmFmi9aU4k61KywrGA4iEMSp1QVnCk7HdX8CwnlkjaVlUvAgB4v5S2eG&#10;sbYNH+ie+EwECLsYFeTeV7GULs3JoBvYijh437Y26IOsM6lrbALclHIURW/SYMFhIceKPnJKf5Kb&#10;UXBe3XrLIz+u9Cl310vytS33zVip7mu7fAfhqfXP8H97oxVMpvD3JfwAOf8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cuygxQAAANsAAAAPAAAAAAAAAAAAAAAAAJgCAABkcnMv&#10;ZG93bnJldi54bWxQSwUGAAAAAAQABAD1AAAAigMAAAAA&#10;" adj="-11796480,,5400" path="m,174172c,77979,70364,,157163,l314325,r,174172c314325,270365,243961,348344,157162,348344,70363,348344,-1,270365,-1,174172r1,xe" fillcolor="#7030a0" strokeweight=".5pt">
                <v:stroke joinstyle="miter"/>
                <v:formulas>
                  <v:f eqn="val #1"/>
                  <v:f eqn="val #0"/>
                  <v:f eqn="sum #1 0 #0"/>
                  <v:f eqn="val 10800"/>
                  <v:f eqn="sum 0 0 #1"/>
                  <v:f eqn="sumangle @2 360 0"/>
                  <v:f eqn="if @2 @2 @5"/>
                  <v:f eqn="sum 0 0 @6"/>
                  <v:f eqn="val #2"/>
                  <v:f eqn="sum 0 0 #0"/>
                  <v:f eqn="sum #2 0 2700"/>
                  <v:f eqn="cos @10 #1"/>
                  <v:f eqn="sin @10 #1"/>
                  <v:f eqn="cos 13500 #1"/>
                  <v:f eqn="sin 13500 #1"/>
                  <v:f eqn="sum @11 10800 0"/>
                  <v:f eqn="sum @12 10800 0"/>
                  <v:f eqn="sum @13 10800 0"/>
                  <v:f eqn="sum @14 10800 0"/>
                  <v:f eqn="prod #2 1 2"/>
                  <v:f eqn="sum @19 5400 0"/>
                  <v:f eqn="cos @20 #1"/>
                  <v:f eqn="sin @20 #1"/>
                  <v:f eqn="sum @21 10800 0"/>
                  <v:f eqn="sum @12 @23 @22"/>
                  <v:f eqn="sum @22 @23 @11"/>
                  <v:f eqn="cos 10800 #1"/>
                  <v:f eqn="sin 10800 #1"/>
                  <v:f eqn="cos #2 #1"/>
                  <v:f eqn="sin #2 #1"/>
                  <v:f eqn="sum @26 10800 0"/>
                  <v:f eqn="sum @27 10800 0"/>
                  <v:f eqn="sum @28 10800 0"/>
                  <v:f eqn="sum @29 10800 0"/>
                  <v:f eqn="sum @19 5400 0"/>
                  <v:f eqn="cos @34 #0"/>
                  <v:f eqn="sin @34 #0"/>
                  <v:f eqn="mid #0 #1"/>
                  <v:f eqn="sumangle @37 180 0"/>
                  <v:f eqn="if @2 @37 @38"/>
                  <v:f eqn="cos 10800 @39"/>
                  <v:f eqn="sin 10800 @39"/>
                  <v:f eqn="cos #2 @39"/>
                  <v:f eqn="sin #2 @39"/>
                  <v:f eqn="sum @40 10800 0"/>
                  <v:f eqn="sum @41 10800 0"/>
                  <v:f eqn="sum @42 10800 0"/>
                  <v:f eqn="sum @43 10800 0"/>
                  <v:f eqn="sum @35 10800 0"/>
                  <v:f eqn="sum @36 10800 0"/>
                </v:formulas>
                <v:path arrowok="t" o:connecttype="custom" o:connectlocs="0,174172;157163,0;314325,0;314325,174172;157162,348344;-1,174172;0,174172" o:connectangles="0,0,0,0,0,0,0" textboxrect="0,0,314325,348343"/>
                <v:handles>
                  <v:h position="@3,#0" polar="10800,10800"/>
                  <v:h position="#2,#1" polar="10800,10800" radiusrange="0,10800"/>
                </v:handles>
                <v:textbox>
                  <w:txbxContent>
                    <w:p w:rsidR="00B0309F" w:rsidRPr="001D588B" w:rsidRDefault="00B0309F" w:rsidP="00F42F40">
                      <w:pPr>
                        <w:rPr>
                          <w:sz w:val="18"/>
                        </w:rPr>
                      </w:pPr>
                    </w:p>
                  </w:txbxContent>
                </v:textbox>
              </v:shape>
            </v:group>
            <v:shape id="Metin Kutusu 90" o:spid="_x0000_s1121" type="#_x0000_t202" style="position:absolute;top:146;width:3714;height:369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QZ1cIA&#10;AADbAAAADwAAAGRycy9kb3ducmV2LnhtbERPy2rCQBTdC/7DcIXudKLQojGjSECU0i5M3bi7Zm4e&#10;mLkTM6NJ+/WdRaHLw3kn28E04kmdqy0rmM8iEMS51TWXCs5f++kShPPIGhvLpOCbHGw341GCsbY9&#10;n+iZ+VKEEHYxKqi8b2MpXV6RQTezLXHgCtsZ9AF2pdQd9iHcNHIRRW/SYM2hocKW0oryW/YwCt7T&#10;/Seerguz/GnSw0exa+/ny6tSL5NhtwbhafD/4j/3UStYhfXhS/gBcvM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xBnVwgAAANsAAAAPAAAAAAAAAAAAAAAAAJgCAABkcnMvZG93&#10;bnJldi54bWxQSwUGAAAAAAQABAD1AAAAhwMAAAAA&#10;" filled="f" stroked="f" strokeweight=".5pt">
              <v:textbox>
                <w:txbxContent>
                  <w:p w:rsidR="00B0309F" w:rsidRPr="00005063" w:rsidRDefault="00B0309F" w:rsidP="00F42F40">
                    <w:pPr>
                      <w:rPr>
                        <w:sz w:val="28"/>
                      </w:rPr>
                    </w:pPr>
                    <w:r w:rsidRPr="00005063">
                      <w:rPr>
                        <w:sz w:val="24"/>
                      </w:rPr>
                      <w:t>1</w:t>
                    </w:r>
                    <w:r>
                      <w:rPr>
                        <w:sz w:val="24"/>
                      </w:rPr>
                      <w:t>8</w:t>
                    </w:r>
                  </w:p>
                </w:txbxContent>
              </v:textbox>
            </v:shape>
          </v:group>
        </w:pict>
      </w:r>
      <w:r>
        <w:rPr>
          <w:noProof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92" o:spid="_x0000_s1122" type="#_x0000_t62" style="position:absolute;margin-left:40.55pt;margin-top:12.6pt;width:228pt;height:37.5pt;z-index:2516679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" adj="758,25438" filled="f" strokeweight="1.5pt">
            <v:stroke dashstyle="1 1"/>
            <v:textbox>
              <w:txbxContent>
                <w:p w:rsidR="00B0309F" w:rsidRDefault="00B0309F" w:rsidP="00477C2B"/>
              </w:txbxContent>
            </v:textbox>
          </v:shape>
        </w:pict>
      </w:r>
    </w:p>
    <w:p w:rsidR="00B0309F" w:rsidRDefault="00B0309F">
      <w:r>
        <w:rPr>
          <w:noProof/>
          <w:lang w:eastAsia="tr-TR"/>
        </w:rPr>
        <w:pict>
          <v:shape id="Resim 91" o:spid="_x0000_s1123" type="#_x0000_t75" alt="http://t0.gstatic.com/images?q=tbn:ANd9GcRC0LKHgsgv1wjeht0YaZziU5xpj8BkqHBDGbDC38OpP45hRLGKMQ" style="position:absolute;margin-left:1pt;margin-top:24.9pt;width:65.9pt;height:81.95pt;z-index:251668992;visibility:visible">
            <v:imagedata r:id="rId24" o:title=""/>
          </v:shape>
        </w:pict>
      </w:r>
    </w:p>
    <w:p w:rsidR="00B0309F" w:rsidRDefault="00B0309F"/>
    <w:p w:rsidR="00B0309F" w:rsidRDefault="00B0309F"/>
    <w:p w:rsidR="00B0309F" w:rsidRDefault="00B0309F"/>
    <w:p w:rsidR="00B0309F" w:rsidRDefault="00B0309F">
      <w:r>
        <w:rPr>
          <w:noProof/>
          <w:lang w:eastAsia="tr-TR"/>
        </w:rPr>
        <w:pict>
          <v:group id="Grup 93" o:spid="_x0000_s1124" style="position:absolute;margin-left:-9.7pt;margin-top:18.9pt;width:287.25pt;height:137.25pt;z-index:251670016" coordsize="36099,134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">
            <v:group id="Grup 94" o:spid="_x0000_s1125" style="position:absolute;left:190;width:35909;height:13430" coordsize="35909,121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9XHQ8YAAADbAAAADwAAAGRycy9kb3ducmV2LnhtbESPW2vCQBSE3wv+h+UI&#10;faub2FY0ZhURW/ogghcQ3w7Zkwtmz4bsNon/vlso9HGYmW+YdD2YWnTUusqygngSgSDOrK64UHA5&#10;f7zMQTiPrLG2TAoe5GC9Gj2lmGjb85G6ky9EgLBLUEHpfZNI6bKSDLqJbYiDl9vWoA+yLaRusQ9w&#10;U8tpFM2kwYrDQokNbUvK7qdvo+Czx37zGu+6/T3fPm7n98N1H5NSz+NhswThafD/4b/2l1aweIP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/1cdDxgAAANsA&#10;AAAPAAAAAAAAAAAAAAAAAKoCAABkcnMvZG93bnJldi54bWxQSwUGAAAAAAQABAD6AAAAnQMAAAAA&#10;">
              <v:roundrect id="Yuvarlatılmış Dikdörtgen 95" o:spid="_x0000_s1126" style="position:absolute;left:571;width:35338;height:12192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j3s8MA&#10;AADbAAAADwAAAGRycy9kb3ducmV2LnhtbESPT4vCMBTE74LfITzBm6aKK27XKCKKnmT9swdvj+bZ&#10;dG1eShO1++3NguBxmJnfMNN5Y0txp9oXjhUM+gkI4szpgnMFp+O6NwHhA7LG0jEp+CMP81m7NcVU&#10;uwfv6X4IuYgQ9ikqMCFUqZQ+M2TR911FHL2Lqy2GKOtc6hofEW5LOUySsbRYcFwwWNHSUHY93Gyk&#10;LJPLzyCczXj3vRptf8+8KjasVLfTLL5ABGrCO/xqb7WCzw/4/xJ/gJw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Xj3s8MAAADbAAAADwAAAAAAAAAAAAAAAACYAgAAZHJzL2Rv&#10;d25yZXYueG1sUEsFBgAAAAAEAAQA9QAAAIgDAAAAAA==&#10;" strokeweight=".5pt">
                <v:textbox>
                  <w:txbxContent>
                    <w:p w:rsidR="00B0309F" w:rsidRPr="00B919F2" w:rsidRDefault="00B0309F" w:rsidP="00B919F2">
                      <w:pPr>
                        <w:pStyle w:val="NoSpacing"/>
                        <w:rPr>
                          <w:b/>
                          <w:color w:val="C00000"/>
                        </w:rPr>
                      </w:pPr>
                      <w:r>
                        <w:t xml:space="preserve">     </w:t>
                      </w:r>
                      <w:r w:rsidRPr="00B919F2">
                        <w:rPr>
                          <w:b/>
                          <w:color w:val="C00000"/>
                        </w:rPr>
                        <w:t>--Why don’t we go to picnic?</w:t>
                      </w:r>
                    </w:p>
                    <w:p w:rsidR="00B0309F" w:rsidRPr="00B919F2" w:rsidRDefault="00B0309F" w:rsidP="00B919F2">
                      <w:pPr>
                        <w:pStyle w:val="NoSpacing"/>
                        <w:rPr>
                          <w:b/>
                          <w:color w:val="C00000"/>
                        </w:rPr>
                      </w:pPr>
                      <w:r w:rsidRPr="00B919F2">
                        <w:rPr>
                          <w:b/>
                          <w:color w:val="C00000"/>
                        </w:rPr>
                        <w:t xml:space="preserve">       --That’s a good idea. ……………..</w:t>
                      </w:r>
                    </w:p>
                    <w:p w:rsidR="00B0309F" w:rsidRDefault="00B0309F" w:rsidP="00477C2B">
                      <w:pPr>
                        <w:pStyle w:val="NoSpacing"/>
                        <w:ind w:firstLine="708"/>
                      </w:pPr>
                      <w:r>
                        <w:t xml:space="preserve">             </w:t>
                      </w:r>
                    </w:p>
                    <w:p w:rsidR="00B0309F" w:rsidRPr="00DB0677" w:rsidRDefault="00B0309F" w:rsidP="00477C2B">
                      <w:pPr>
                        <w:pStyle w:val="NoSpacing"/>
                        <w:rPr>
                          <w:rFonts w:cs="Calibri"/>
                          <w:szCs w:val="18"/>
                        </w:rPr>
                      </w:pPr>
                      <w:r>
                        <w:t xml:space="preserve">                        </w:t>
                      </w:r>
                    </w:p>
                    <w:p w:rsidR="00B0309F" w:rsidRDefault="00B0309F" w:rsidP="00B919F2">
                      <w:pPr>
                        <w:pStyle w:val="NoSpacing"/>
                      </w:pPr>
                      <w:r w:rsidRPr="003B6118">
                        <w:rPr>
                          <w:b/>
                        </w:rPr>
                        <w:t>a)</w:t>
                      </w:r>
                      <w:r>
                        <w:t xml:space="preserve">  Let’s go. </w:t>
                      </w:r>
                    </w:p>
                    <w:p w:rsidR="00B0309F" w:rsidRDefault="00B0309F" w:rsidP="00B919F2">
                      <w:pPr>
                        <w:pStyle w:val="NoSpacing"/>
                      </w:pPr>
                      <w:r w:rsidRPr="003B6118">
                        <w:rPr>
                          <w:b/>
                        </w:rPr>
                        <w:t>b)</w:t>
                      </w:r>
                      <w:r w:rsidRPr="006E134C">
                        <w:t xml:space="preserve"> </w:t>
                      </w:r>
                      <w:r>
                        <w:t>I am sorry ,I can’t.</w:t>
                      </w:r>
                    </w:p>
                    <w:p w:rsidR="00B0309F" w:rsidRDefault="00B0309F" w:rsidP="00B919F2">
                      <w:pPr>
                        <w:pStyle w:val="NoSpacing"/>
                        <w:rPr>
                          <w:b/>
                        </w:rPr>
                      </w:pPr>
                      <w:r w:rsidRPr="003B6118">
                        <w:rPr>
                          <w:b/>
                        </w:rPr>
                        <w:t>c)</w:t>
                      </w:r>
                      <w:r>
                        <w:t xml:space="preserve">  I want to watch sit-coms.</w:t>
                      </w:r>
                    </w:p>
                    <w:p w:rsidR="00B0309F" w:rsidRPr="00DB0677" w:rsidRDefault="00B0309F" w:rsidP="00B919F2">
                      <w:pPr>
                        <w:pStyle w:val="NoSpacing"/>
                        <w:rPr>
                          <w:rFonts w:cs="Calibri"/>
                          <w:szCs w:val="18"/>
                        </w:rPr>
                      </w:pPr>
                      <w:r w:rsidRPr="003B6118">
                        <w:rPr>
                          <w:b/>
                        </w:rPr>
                        <w:t>d)</w:t>
                      </w:r>
                      <w:r>
                        <w:t xml:space="preserve"> The weather is worse than yesterday.</w:t>
                      </w:r>
                    </w:p>
                    <w:p w:rsidR="00B0309F" w:rsidRPr="00DB0677" w:rsidRDefault="00B0309F" w:rsidP="00477C2B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b/>
                          <w:color w:val="C00000"/>
                          <w:sz w:val="20"/>
                        </w:rPr>
                      </w:pPr>
                    </w:p>
                    <w:p w:rsidR="00B0309F" w:rsidRDefault="00B0309F" w:rsidP="00477C2B">
                      <w:pPr>
                        <w:jc w:val="center"/>
                      </w:pPr>
                    </w:p>
                  </w:txbxContent>
                </v:textbox>
              </v:roundrect>
              <v:shape id="Gözyaşı Damlası 96" o:spid="_x0000_s1127" style="position:absolute;width:3143;height:2998;visibility:visible;v-text-anchor:middle" coordsize="314325,29980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k8jMMA&#10;AADbAAAADwAAAGRycy9kb3ducmV2LnhtbESPzWrDMBCE74W+g9hCbrWUBELjWg4hoVDaU37oebE2&#10;trG1MpYSO376qhDocZidb3ayzWhbcaPe1441zBMFgrhwpuZSw/n08foGwgdkg61j0nAnD5v8+SnD&#10;1LiBD3Q7hlJECPsUNVQhdKmUvqjIok9cRxy9i+sthij7Upoehwi3rVwotZIWa44NFXa0q6hojlcb&#10;32juk9p/LSerytN2/60Kdf3xWs9exu07iEBj+D9+pD+NhvUK/rZEAM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bk8jMMAAADbAAAADwAAAAAAAAAAAAAAAACYAgAAZHJzL2Rv&#10;d25yZXYueG1sUEsFBgAAAAAEAAQA9QAAAIgDAAAAAA==&#10;" adj="-11796480,,5400" path="m,149902c,67113,70364,,157163,l314325,r,149902c314325,232691,243961,299804,157162,299804,70363,299804,-1,232691,-1,149902r1,xe" fillcolor="#7030a0" strokeweight=".5pt">
                <v:stroke joinstyle="miter"/>
                <v:formulas>
                  <v:f eqn="val #1"/>
                  <v:f eqn="val #0"/>
                  <v:f eqn="sum #1 0 #0"/>
                  <v:f eqn="val 10800"/>
                  <v:f eqn="sum 0 0 #1"/>
                  <v:f eqn="sumangle @2 360 0"/>
                  <v:f eqn="if @2 @2 @5"/>
                  <v:f eqn="sum 0 0 @6"/>
                  <v:f eqn="val #2"/>
                  <v:f eqn="sum 0 0 #0"/>
                  <v:f eqn="sum #2 0 2700"/>
                  <v:f eqn="cos @10 #1"/>
                  <v:f eqn="sin @10 #1"/>
                  <v:f eqn="cos 13500 #1"/>
                  <v:f eqn="sin 13500 #1"/>
                  <v:f eqn="sum @11 10800 0"/>
                  <v:f eqn="sum @12 10800 0"/>
                  <v:f eqn="sum @13 10800 0"/>
                  <v:f eqn="sum @14 10800 0"/>
                  <v:f eqn="prod #2 1 2"/>
                  <v:f eqn="sum @19 5400 0"/>
                  <v:f eqn="cos @20 #1"/>
                  <v:f eqn="sin @20 #1"/>
                  <v:f eqn="sum @21 10800 0"/>
                  <v:f eqn="sum @12 @23 @22"/>
                  <v:f eqn="sum @22 @23 @11"/>
                  <v:f eqn="cos 10800 #1"/>
                  <v:f eqn="sin 10800 #1"/>
                  <v:f eqn="cos #2 #1"/>
                  <v:f eqn="sin #2 #1"/>
                  <v:f eqn="sum @26 10800 0"/>
                  <v:f eqn="sum @27 10800 0"/>
                  <v:f eqn="sum @28 10800 0"/>
                  <v:f eqn="sum @29 10800 0"/>
                  <v:f eqn="sum @19 5400 0"/>
                  <v:f eqn="cos @34 #0"/>
                  <v:f eqn="sin @34 #0"/>
                  <v:f eqn="mid #0 #1"/>
                  <v:f eqn="sumangle @37 180 0"/>
                  <v:f eqn="if @2 @37 @38"/>
                  <v:f eqn="cos 10800 @39"/>
                  <v:f eqn="sin 10800 @39"/>
                  <v:f eqn="cos #2 @39"/>
                  <v:f eqn="sin #2 @39"/>
                  <v:f eqn="sum @40 10800 0"/>
                  <v:f eqn="sum @41 10800 0"/>
                  <v:f eqn="sum @42 10800 0"/>
                  <v:f eqn="sum @43 10800 0"/>
                  <v:f eqn="sum @35 10800 0"/>
                  <v:f eqn="sum @36 10800 0"/>
                </v:formulas>
                <v:path arrowok="t" o:connecttype="custom" o:connectlocs="0,149902;157163,0;314325,0;314325,149902;157162,299804;-1,149902;0,149902" o:connectangles="0,0,0,0,0,0,0" textboxrect="0,0,314325,299803"/>
                <v:handles>
                  <v:h position="@3,#0" polar="10800,10800"/>
                  <v:h position="#2,#1" polar="10800,10800" radiusrange="0,10800"/>
                </v:handles>
                <v:textbox>
                  <w:txbxContent>
                    <w:p w:rsidR="00B0309F" w:rsidRPr="001D588B" w:rsidRDefault="00B0309F" w:rsidP="00477C2B">
                      <w:pPr>
                        <w:rPr>
                          <w:sz w:val="18"/>
                        </w:rPr>
                      </w:pPr>
                    </w:p>
                  </w:txbxContent>
                </v:textbox>
              </v:shape>
            </v:group>
            <v:shape id="Metin Kutusu 97" o:spid="_x0000_s1128" type="#_x0000_t202" style="position:absolute;top:146;width:3714;height:315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2BocYA&#10;AADbAAAADwAAAGRycy9kb3ducmV2LnhtbESPQWvCQBSE74L/YXmF3nTTgNWmriKBYCl6SOqlt9fs&#10;MwnNvo3Zrab+elco9DjMzDfMcj2YVpypd41lBU/TCARxaXXDlYLDRzZZgHAeWWNrmRT8koP1ajxa&#10;YqLthXM6F74SAcIuQQW1910ipStrMuimtiMO3tH2Bn2QfSV1j5cAN62Mo+hZGmw4LNTYUVpT+V38&#10;GAXvabbH/Cs2i2ubbnfHTXc6fM6UenwYNq8gPA3+P/zXftMKXuZw/xJ+gFz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i2BocYAAADbAAAADwAAAAAAAAAAAAAAAACYAgAAZHJz&#10;L2Rvd25yZXYueG1sUEsFBgAAAAAEAAQA9QAAAIsDAAAAAA==&#10;" filled="f" stroked="f" strokeweight=".5pt">
              <v:textbox>
                <w:txbxContent>
                  <w:p w:rsidR="00B0309F" w:rsidRPr="00005063" w:rsidRDefault="00B0309F" w:rsidP="00477C2B">
                    <w:pPr>
                      <w:rPr>
                        <w:sz w:val="28"/>
                      </w:rPr>
                    </w:pPr>
                    <w:r w:rsidRPr="00005063">
                      <w:rPr>
                        <w:sz w:val="24"/>
                      </w:rPr>
                      <w:t>1</w:t>
                    </w:r>
                    <w:r>
                      <w:rPr>
                        <w:sz w:val="24"/>
                      </w:rPr>
                      <w:t>9</w:t>
                    </w:r>
                  </w:p>
                </w:txbxContent>
              </v:textbox>
            </v:shape>
          </v:group>
        </w:pict>
      </w:r>
    </w:p>
    <w:p w:rsidR="00B0309F" w:rsidRDefault="00B0309F">
      <w:r>
        <w:rPr>
          <w:noProof/>
          <w:lang w:eastAsia="tr-TR"/>
        </w:rPr>
        <w:pict>
          <v:shape id="Resim 100" o:spid="_x0000_s1129" type="#_x0000_t75" style="position:absolute;margin-left:182.3pt;margin-top:3.95pt;width:93pt;height:95.25pt;z-index:251671040;visibility:visible">
            <v:imagedata r:id="rId25" o:title="" croptop="3256f" cropbottom="3210f" cropleft="6809f" cropright="5958f"/>
          </v:shape>
        </w:pict>
      </w:r>
      <w:r>
        <w:rPr>
          <w:noProof/>
          <w:lang w:eastAsia="tr-TR"/>
        </w:rPr>
        <w:pict>
          <v:shape id="Köşeleri Yuvarlanmış Dikdörtgen Belirtme Çizgisi 99" o:spid="_x0000_s1130" type="#_x0000_t62" style="position:absolute;margin-left:20.6pt;margin-top:.2pt;width:153.75pt;height:37.5pt;z-index:2516720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" adj="22674,34078" filled="f" strokeweight="1.5pt">
            <v:stroke dashstyle="1 1"/>
            <v:textbox>
              <w:txbxContent>
                <w:p w:rsidR="00B0309F" w:rsidRDefault="00B0309F" w:rsidP="00B919F2"/>
              </w:txbxContent>
            </v:textbox>
          </v:shape>
        </w:pict>
      </w:r>
    </w:p>
    <w:p w:rsidR="00B0309F" w:rsidRDefault="00B0309F"/>
    <w:p w:rsidR="00B0309F" w:rsidRDefault="00B0309F"/>
    <w:p w:rsidR="00B0309F" w:rsidRDefault="00B0309F"/>
    <w:p w:rsidR="00B0309F" w:rsidRDefault="00B0309F"/>
    <w:p w:rsidR="00B0309F" w:rsidRDefault="00B0309F">
      <w:r>
        <w:rPr>
          <w:noProof/>
          <w:lang w:eastAsia="tr-TR"/>
        </w:rPr>
        <w:pict>
          <v:group id="Grup 101" o:spid="_x0000_s1131" style="position:absolute;margin-left:-9.7pt;margin-top:11.75pt;width:287.25pt;height:87.75pt;z-index:251673088" coordsize="36099,134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">
            <v:group id="Grup 102" o:spid="_x0000_s1132" style="position:absolute;left:190;width:35909;height:13430" coordsize="35909,121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UWqGwwwAAANwAAAAP&#10;AAAAAAAAAAAAAAAAAKoCAABkcnMvZG93bnJldi54bWxQSwUGAAAAAAQABAD6AAAAmgMAAAAA&#10;">
              <v:roundrect id="Yuvarlatılmış Dikdörtgen 103" o:spid="_x0000_s1133" style="position:absolute;left:571;width:35338;height:12192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3U9cUA&#10;AADcAAAADwAAAGRycy9kb3ducmV2LnhtbESPzWrDMBCE74G+g9hCb7GUtITgRg4lJDSn0vwdclus&#10;teXWWhlLTdy3rwqB3HaZmW9nF8vBteJCfWg8a5hkCgRx6U3DtYbjYTOegwgR2WDrmTT8UoBl8TBa&#10;YG78lXd02cdaJAiHHDXYGLtcylBachgy3xEnrfK9w5jWvpamx2uCu1ZOlZpJhw2nCxY7Wlkqv/c/&#10;LlFWqjpN4tnOPj7XL9uvM6+bd9b66XF4ewURaYh38y29Nam+eob/Z9IEsv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HdT1xQAAANwAAAAPAAAAAAAAAAAAAAAAAJgCAABkcnMv&#10;ZG93bnJldi54bWxQSwUGAAAAAAQABAD1AAAAigMAAAAA&#10;" strokeweight=".5pt">
                <v:textbox>
                  <w:txbxContent>
                    <w:p w:rsidR="00B0309F" w:rsidRPr="00B919F2" w:rsidRDefault="00B0309F" w:rsidP="00E94960">
                      <w:pPr>
                        <w:pStyle w:val="NoSpacing"/>
                        <w:rPr>
                          <w:b/>
                          <w:color w:val="C00000"/>
                        </w:rPr>
                      </w:pPr>
                      <w:r>
                        <w:t xml:space="preserve">     </w:t>
                      </w:r>
                      <w:r>
                        <w:rPr>
                          <w:b/>
                          <w:color w:val="C00000"/>
                        </w:rPr>
                        <w:t>He ………. very busy yesterday.</w:t>
                      </w:r>
                    </w:p>
                    <w:p w:rsidR="00B0309F" w:rsidRPr="00DB0677" w:rsidRDefault="00B0309F" w:rsidP="00E94960">
                      <w:pPr>
                        <w:pStyle w:val="NoSpacing"/>
                        <w:ind w:firstLine="708"/>
                        <w:rPr>
                          <w:rFonts w:cs="Calibri"/>
                          <w:szCs w:val="18"/>
                        </w:rPr>
                      </w:pPr>
                      <w:r>
                        <w:t xml:space="preserve">                                     </w:t>
                      </w:r>
                    </w:p>
                    <w:p w:rsidR="00B0309F" w:rsidRPr="00DB0677" w:rsidRDefault="00B0309F" w:rsidP="00E94960">
                      <w:pPr>
                        <w:pStyle w:val="NoSpacing"/>
                        <w:rPr>
                          <w:rFonts w:cs="Calibri"/>
                        </w:rPr>
                      </w:pPr>
                      <w:r w:rsidRPr="00DB0677">
                        <w:rPr>
                          <w:rFonts w:cs="Calibri"/>
                          <w:b/>
                        </w:rPr>
                        <w:t xml:space="preserve"> a)</w:t>
                      </w:r>
                      <w:r w:rsidRPr="00DB0677">
                        <w:rPr>
                          <w:rFonts w:cs="Calibri"/>
                        </w:rPr>
                        <w:t xml:space="preserve">  was    </w:t>
                      </w:r>
                      <w:r w:rsidRPr="00DB0677">
                        <w:rPr>
                          <w:rFonts w:cs="Calibri"/>
                        </w:rPr>
                        <w:tab/>
                        <w:t xml:space="preserve">      </w:t>
                      </w:r>
                      <w:r w:rsidRPr="00DB0677">
                        <w:rPr>
                          <w:rFonts w:cs="Calibri"/>
                          <w:b/>
                        </w:rPr>
                        <w:t>b)</w:t>
                      </w:r>
                      <w:r w:rsidRPr="00DB0677">
                        <w:rPr>
                          <w:rFonts w:cs="Calibri"/>
                        </w:rPr>
                        <w:t xml:space="preserve"> is</w:t>
                      </w:r>
                    </w:p>
                    <w:p w:rsidR="00B0309F" w:rsidRPr="00DB0677" w:rsidRDefault="00B0309F" w:rsidP="00E94960">
                      <w:pPr>
                        <w:pStyle w:val="NoSpacing"/>
                        <w:rPr>
                          <w:rFonts w:cs="Calibri"/>
                        </w:rPr>
                      </w:pPr>
                      <w:r w:rsidRPr="00DB0677">
                        <w:rPr>
                          <w:rFonts w:cs="Calibri"/>
                        </w:rPr>
                        <w:t xml:space="preserve"> </w:t>
                      </w:r>
                      <w:r w:rsidRPr="00DB0677">
                        <w:rPr>
                          <w:rFonts w:cs="Calibri"/>
                          <w:b/>
                        </w:rPr>
                        <w:t>c)</w:t>
                      </w:r>
                      <w:r w:rsidRPr="00DB0677">
                        <w:rPr>
                          <w:rFonts w:cs="Calibri"/>
                        </w:rPr>
                        <w:t xml:space="preserve">  were</w:t>
                      </w:r>
                      <w:r w:rsidRPr="00DB0677">
                        <w:rPr>
                          <w:rFonts w:cs="Calibri"/>
                        </w:rPr>
                        <w:tab/>
                        <w:t xml:space="preserve">      </w:t>
                      </w:r>
                      <w:r w:rsidRPr="00DB0677">
                        <w:rPr>
                          <w:rFonts w:cs="Calibri"/>
                          <w:b/>
                        </w:rPr>
                        <w:t xml:space="preserve">d) </w:t>
                      </w:r>
                      <w:r w:rsidRPr="00DB0677">
                        <w:rPr>
                          <w:rFonts w:cs="Calibri"/>
                        </w:rPr>
                        <w:t>are</w:t>
                      </w:r>
                    </w:p>
                    <w:p w:rsidR="00B0309F" w:rsidRPr="00DB0677" w:rsidRDefault="00B0309F" w:rsidP="007817DB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b/>
                          <w:color w:val="C00000"/>
                          <w:sz w:val="20"/>
                        </w:rPr>
                      </w:pPr>
                    </w:p>
                    <w:p w:rsidR="00B0309F" w:rsidRDefault="00B0309F" w:rsidP="007817DB">
                      <w:pPr>
                        <w:jc w:val="center"/>
                      </w:pPr>
                    </w:p>
                  </w:txbxContent>
                </v:textbox>
              </v:roundrect>
              <v:shape id="Gözyaşı Damlası 104" o:spid="_x0000_s1134" style="position:absolute;width:3143;height:3855;visibility:visible;v-text-anchor:middle" coordsize="314325,38555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BG68MA&#10;AADcAAAADwAAAGRycy9kb3ducmV2LnhtbERPTWsCMRC9F/wPYQRvNakWKVujVEHUehBtKT0Om3ET&#10;upksm1S3/fWNIPQ2j/c503nna3GmNrrAGh6GCgRxGYzjSsP72+r+CURMyAbrwKThhyLMZ727KRYm&#10;XPhA52OqRA7hWKAGm1JTSBlLSx7jMDTEmTuF1mPKsK2kafGSw30tR0pNpEfHucFiQ0tL5dfx22tQ&#10;a7eTND5tf18X+w+3PSzC58ZqPeh3L88gEnXpX3xzb0yerx7h+ky+QM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GBG68MAAADcAAAADwAAAAAAAAAAAAAAAACYAgAAZHJzL2Rv&#10;d25yZXYueG1sUEsFBgAAAAAEAAQA9QAAAIgDAAAAAA==&#10;" adj="-11796480,,5400" path="m,192779c,86310,70364,,157163,l314325,r,192779c314325,299248,243961,385558,157162,385558,70363,385558,-1,299248,-1,192779r1,xe" fillcolor="red" strokeweight=".5pt">
                <v:stroke joinstyle="miter"/>
                <v:formulas>
                  <v:f eqn="val #1"/>
                  <v:f eqn="val #0"/>
                  <v:f eqn="sum #1 0 #0"/>
                  <v:f eqn="val 10800"/>
                  <v:f eqn="sum 0 0 #1"/>
                  <v:f eqn="sumangle @2 360 0"/>
                  <v:f eqn="if @2 @2 @5"/>
                  <v:f eqn="sum 0 0 @6"/>
                  <v:f eqn="val #2"/>
                  <v:f eqn="sum 0 0 #0"/>
                  <v:f eqn="sum #2 0 2700"/>
                  <v:f eqn="cos @10 #1"/>
                  <v:f eqn="sin @10 #1"/>
                  <v:f eqn="cos 13500 #1"/>
                  <v:f eqn="sin 13500 #1"/>
                  <v:f eqn="sum @11 10800 0"/>
                  <v:f eqn="sum @12 10800 0"/>
                  <v:f eqn="sum @13 10800 0"/>
                  <v:f eqn="sum @14 10800 0"/>
                  <v:f eqn="prod #2 1 2"/>
                  <v:f eqn="sum @19 5400 0"/>
                  <v:f eqn="cos @20 #1"/>
                  <v:f eqn="sin @20 #1"/>
                  <v:f eqn="sum @21 10800 0"/>
                  <v:f eqn="sum @12 @23 @22"/>
                  <v:f eqn="sum @22 @23 @11"/>
                  <v:f eqn="cos 10800 #1"/>
                  <v:f eqn="sin 10800 #1"/>
                  <v:f eqn="cos #2 #1"/>
                  <v:f eqn="sin #2 #1"/>
                  <v:f eqn="sum @26 10800 0"/>
                  <v:f eqn="sum @27 10800 0"/>
                  <v:f eqn="sum @28 10800 0"/>
                  <v:f eqn="sum @29 10800 0"/>
                  <v:f eqn="sum @19 5400 0"/>
                  <v:f eqn="cos @34 #0"/>
                  <v:f eqn="sin @34 #0"/>
                  <v:f eqn="mid #0 #1"/>
                  <v:f eqn="sumangle @37 180 0"/>
                  <v:f eqn="if @2 @37 @38"/>
                  <v:f eqn="cos 10800 @39"/>
                  <v:f eqn="sin 10800 @39"/>
                  <v:f eqn="cos #2 @39"/>
                  <v:f eqn="sin #2 @39"/>
                  <v:f eqn="sum @40 10800 0"/>
                  <v:f eqn="sum @41 10800 0"/>
                  <v:f eqn="sum @42 10800 0"/>
                  <v:f eqn="sum @43 10800 0"/>
                  <v:f eqn="sum @35 10800 0"/>
                  <v:f eqn="sum @36 10800 0"/>
                </v:formulas>
                <v:path arrowok="t" o:connecttype="custom" o:connectlocs="0,192779;157163,0;314325,0;314325,192779;157162,385558;-1,192779;0,192779" o:connectangles="0,0,0,0,0,0,0" textboxrect="0,0,314325,385558"/>
                <v:handles>
                  <v:h position="@3,#0" polar="10800,10800"/>
                  <v:h position="#2,#1" polar="10800,10800" radiusrange="0,10800"/>
                </v:handles>
                <v:textbox>
                  <w:txbxContent>
                    <w:p w:rsidR="00B0309F" w:rsidRPr="001D588B" w:rsidRDefault="00B0309F" w:rsidP="007817DB">
                      <w:pPr>
                        <w:rPr>
                          <w:sz w:val="18"/>
                        </w:rPr>
                      </w:pPr>
                    </w:p>
                  </w:txbxContent>
                </v:textbox>
              </v:shape>
            </v:group>
            <v:shape id="Metin Kutusu 105" o:spid="_x0000_s1135" type="#_x0000_t202" style="position:absolute;top:146;width:3714;height:410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Opm8IA&#10;AADcAAAADwAAAGRycy9kb3ducmV2LnhtbERPy6rCMBDdC/5DGMGdpldQpNcoUhBFdOFj425uM7bl&#10;NpPaRK1+vREEd3M4z5nMGlOKG9WusKzgpx+BIE6tLjhTcDwsemMQziNrLC2Tggc5mE3brQnG2t55&#10;R7e9z0QIYRejgtz7KpbSpTkZdH1bEQfubGuDPsA6k7rGewg3pRxE0UgaLDg05FhRklP6v78aBetk&#10;scXd38CMn2Wy3Jzn1eV4GirV7TTzXxCeGv8Vf9wrHeZHQ3g/Ey6Q0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46mbwgAAANwAAAAPAAAAAAAAAAAAAAAAAJgCAABkcnMvZG93&#10;bnJldi54bWxQSwUGAAAAAAQABAD1AAAAhwMAAAAA&#10;" filled="f" stroked="f" strokeweight=".5pt">
              <v:textbox>
                <w:txbxContent>
                  <w:p w:rsidR="00B0309F" w:rsidRPr="00005063" w:rsidRDefault="00B0309F" w:rsidP="007817DB">
                    <w:pPr>
                      <w:rPr>
                        <w:sz w:val="28"/>
                      </w:rPr>
                    </w:pPr>
                    <w:r>
                      <w:rPr>
                        <w:sz w:val="24"/>
                      </w:rPr>
                      <w:t>20</w:t>
                    </w:r>
                  </w:p>
                </w:txbxContent>
              </v:textbox>
            </v:shape>
          </v:group>
        </w:pict>
      </w:r>
      <w:r>
        <w:rPr>
          <w:noProof/>
          <w:lang w:eastAsia="tr-TR"/>
        </w:rPr>
        <w:pict>
          <v:shape id="Resim 107" o:spid="_x0000_s1136" type="#_x0000_t75" alt="Royalty-Free (RF) occupation Clipart Illustration #5255" style="position:absolute;margin-left:190.65pt;margin-top:17.8pt;width:77.75pt;height:77.15pt;z-index:251674112;visibility:visible">
            <v:imagedata r:id="rId26" o:title="" cropbottom="17226f"/>
          </v:shape>
        </w:pict>
      </w:r>
    </w:p>
    <w:p w:rsidR="00B0309F" w:rsidRDefault="00B0309F"/>
    <w:p w:rsidR="00B0309F" w:rsidRDefault="00B0309F"/>
    <w:p w:rsidR="00B0309F" w:rsidRDefault="00B0309F"/>
    <w:p w:rsidR="00B0309F" w:rsidRDefault="00B0309F">
      <w:r>
        <w:rPr>
          <w:noProof/>
          <w:lang w:eastAsia="tr-TR"/>
        </w:rPr>
        <w:pict>
          <v:shape id="Resim 76" o:spid="_x0000_s1137" type="#_x0000_t75" style="position:absolute;margin-left:192.8pt;margin-top:9pt;width:55pt;height:75pt;z-index:251676160;visibility:visible">
            <v:imagedata r:id="rId27" o:title=""/>
          </v:shape>
        </w:pict>
      </w:r>
      <w:r>
        <w:rPr>
          <w:noProof/>
          <w:lang w:eastAsia="tr-TR"/>
        </w:rPr>
        <w:pict>
          <v:group id="Grup 108" o:spid="_x0000_s1138" style="position:absolute;margin-left:-10.45pt;margin-top:2.25pt;width:287.25pt;height:88.5pt;z-index:251675136" coordsize="36099,134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">
            <v:group id="Grup 109" o:spid="_x0000_s1139" style="position:absolute;left:190;width:35909;height:13430" coordsize="35909,121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4zwcQAAADcAAAADwAAAGRycy9kb3ducmV2LnhtbERPS2vCQBC+F/wPywi9&#10;1U2UlhpdJYRaegiFqiDehuyYBLOzIbvN4993C4Xe5uN7znY/mkb01LnasoJ4EYEgLqyuuVRwPh2e&#10;XkE4j6yxsUwKJnKw380etphoO/AX9UdfihDCLkEFlfdtIqUrKjLoFrYlDtzNdgZ9gF0pdYdDCDeN&#10;XEbRizRYc2iosKWsouJ+/DYK3gcc0lX81uf3WzZdT8+flzwmpR7nY7oB4Wn0/+I/94cO86M1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v4zwcQAAADcAAAA&#10;DwAAAAAAAAAAAAAAAACqAgAAZHJzL2Rvd25yZXYueG1sUEsFBgAAAAAEAAQA+gAAAJsDAAAAAA==&#10;">
              <v:roundrect id="Yuvarlatılmış Dikdörtgen 110" o:spid="_x0000_s1140" style="position:absolute;left:571;width:35338;height:12192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hbcX8QA&#10;AADcAAAADwAAAGRycy9kb3ducmV2LnhtbESPT2vCQBDF7wW/wzJCb3UTKSKpqxRR9FTqv4O3ITtm&#10;02ZnQ3bV9Nt3DoK3N8yb37w3W/S+UTfqYh3YQD7KQBGXwdZcGTge1m9TUDEhW2wCk4E/irCYD15m&#10;WNhw5x3d9qlSAuFYoAGXUltoHUtHHuMotMSyu4TOY5Kxq7Tt8C5w3+hxlk20x5rlg8OWlo7K3/3V&#10;C2WZXU55OrvJ1/fqfftz5lW9YWNeh/3nB6hEfXqaH9dbK/FziS9lRIGe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oW3F/EAAAA3AAAAA8AAAAAAAAAAAAAAAAAmAIAAGRycy9k&#10;b3ducmV2LnhtbFBLBQYAAAAABAAEAPUAAACJAwAAAAA=&#10;" strokeweight=".5pt">
                <v:textbox>
                  <w:txbxContent>
                    <w:p w:rsidR="00B0309F" w:rsidRDefault="00B0309F" w:rsidP="00347F62">
                      <w:pPr>
                        <w:pStyle w:val="NoSpacing"/>
                        <w:rPr>
                          <w:b/>
                          <w:color w:val="C00000"/>
                        </w:rPr>
                      </w:pPr>
                      <w:r>
                        <w:t xml:space="preserve">     </w:t>
                      </w:r>
                      <w:r>
                        <w:rPr>
                          <w:b/>
                          <w:color w:val="C00000"/>
                        </w:rPr>
                        <w:t>He ………. very happy yesterday,</w:t>
                      </w:r>
                    </w:p>
                    <w:p w:rsidR="00B0309F" w:rsidRPr="00B919F2" w:rsidRDefault="00B0309F" w:rsidP="00D30FE8">
                      <w:pPr>
                        <w:pStyle w:val="NoSpacing"/>
                        <w:ind w:firstLine="708"/>
                        <w:rPr>
                          <w:b/>
                          <w:color w:val="C00000"/>
                        </w:rPr>
                      </w:pPr>
                      <w:r>
                        <w:rPr>
                          <w:b/>
                          <w:color w:val="C00000"/>
                        </w:rPr>
                        <w:t>but today he is very sad.</w:t>
                      </w:r>
                    </w:p>
                    <w:p w:rsidR="00B0309F" w:rsidRPr="00DB0677" w:rsidRDefault="00B0309F" w:rsidP="00347F62">
                      <w:pPr>
                        <w:pStyle w:val="NoSpacing"/>
                        <w:ind w:firstLine="708"/>
                        <w:rPr>
                          <w:rFonts w:cs="Calibri"/>
                          <w:szCs w:val="18"/>
                        </w:rPr>
                      </w:pPr>
                      <w:r>
                        <w:t xml:space="preserve">                                     </w:t>
                      </w:r>
                    </w:p>
                    <w:p w:rsidR="00B0309F" w:rsidRPr="00DB0677" w:rsidRDefault="00B0309F" w:rsidP="00347F62">
                      <w:pPr>
                        <w:pStyle w:val="NoSpacing"/>
                        <w:rPr>
                          <w:rFonts w:cs="Calibri"/>
                        </w:rPr>
                      </w:pPr>
                      <w:r w:rsidRPr="00DB0677">
                        <w:rPr>
                          <w:rFonts w:cs="Calibri"/>
                          <w:b/>
                        </w:rPr>
                        <w:t>a)</w:t>
                      </w:r>
                      <w:r w:rsidRPr="00DB0677">
                        <w:rPr>
                          <w:rFonts w:cs="Calibri"/>
                        </w:rPr>
                        <w:t xml:space="preserve">  are</w:t>
                      </w:r>
                      <w:r w:rsidRPr="00DB0677">
                        <w:rPr>
                          <w:rFonts w:cs="Calibri"/>
                        </w:rPr>
                        <w:tab/>
                        <w:t xml:space="preserve">                </w:t>
                      </w:r>
                      <w:r w:rsidRPr="00DB0677">
                        <w:rPr>
                          <w:rFonts w:cs="Calibri"/>
                          <w:b/>
                        </w:rPr>
                        <w:t>b)</w:t>
                      </w:r>
                      <w:r w:rsidRPr="00DB0677">
                        <w:rPr>
                          <w:rFonts w:cs="Calibri"/>
                        </w:rPr>
                        <w:t xml:space="preserve"> is</w:t>
                      </w:r>
                    </w:p>
                    <w:p w:rsidR="00B0309F" w:rsidRPr="00DB0677" w:rsidRDefault="00B0309F" w:rsidP="00347F62">
                      <w:pPr>
                        <w:pStyle w:val="NoSpacing"/>
                        <w:rPr>
                          <w:rFonts w:cs="Calibri"/>
                        </w:rPr>
                      </w:pPr>
                      <w:r w:rsidRPr="00DB0677">
                        <w:rPr>
                          <w:rFonts w:cs="Calibri"/>
                        </w:rPr>
                        <w:t xml:space="preserve"> </w:t>
                      </w:r>
                      <w:r w:rsidRPr="00DB0677">
                        <w:rPr>
                          <w:rFonts w:cs="Calibri"/>
                          <w:b/>
                        </w:rPr>
                        <w:t>c)</w:t>
                      </w:r>
                      <w:r w:rsidRPr="00DB0677">
                        <w:rPr>
                          <w:rFonts w:cs="Calibri"/>
                        </w:rPr>
                        <w:t xml:space="preserve">  were               </w:t>
                      </w:r>
                      <w:r w:rsidRPr="00DB0677">
                        <w:rPr>
                          <w:rFonts w:cs="Calibri"/>
                          <w:b/>
                        </w:rPr>
                        <w:t>d)</w:t>
                      </w:r>
                      <w:r w:rsidRPr="00DB0677">
                        <w:rPr>
                          <w:rFonts w:cs="Calibri"/>
                        </w:rPr>
                        <w:t xml:space="preserve"> was</w:t>
                      </w:r>
                    </w:p>
                    <w:p w:rsidR="00B0309F" w:rsidRPr="00DB0677" w:rsidRDefault="00B0309F" w:rsidP="00347F6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b/>
                          <w:color w:val="C00000"/>
                          <w:sz w:val="20"/>
                        </w:rPr>
                      </w:pPr>
                    </w:p>
                    <w:p w:rsidR="00B0309F" w:rsidRDefault="00B0309F" w:rsidP="00347F62">
                      <w:pPr>
                        <w:jc w:val="center"/>
                      </w:pPr>
                    </w:p>
                  </w:txbxContent>
                </v:textbox>
              </v:roundrect>
              <v:shape id="Gözyaşı Damlası 111" o:spid="_x0000_s1141" style="position:absolute;width:3143;height:3855;visibility:visible;v-text-anchor:middle" coordsize="314325,38555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5zrsMA&#10;AADcAAAADwAAAGRycy9kb3ducmV2LnhtbERPTWsCMRC9C/0PYQq9aXZbKLI1ShWkWg/itojHYTNu&#10;QjeTZZPq1l9vBKG3ebzPmcx614gTdcF6VpCPMhDEldeWawXfX8vhGESIyBobz6TgjwLMpg+DCRba&#10;n3lHpzLWIoVwKFCBibEtpAyVIYdh5FvixB195zAm2NVSd3hO4a6Rz1n2Kh1aTg0GW1oYqn7KX6cg&#10;+7AbSS/H9eVzvt3b9W7uDyuj1NNj//4GIlIf/8V390qn+XkOt2fSBXJ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c5zrsMAAADcAAAADwAAAAAAAAAAAAAAAACYAgAAZHJzL2Rv&#10;d25yZXYueG1sUEsFBgAAAAAEAAQA9QAAAIgDAAAAAA==&#10;" adj="-11796480,,5400" path="m,192779c,86310,70364,,157163,l314325,r,192779c314325,299248,243961,385558,157162,385558,70363,385558,-1,299248,-1,192779r1,xe" fillcolor="red" strokeweight=".5pt">
                <v:stroke joinstyle="miter"/>
                <v:formulas>
                  <v:f eqn="val #1"/>
                  <v:f eqn="val #0"/>
                  <v:f eqn="sum #1 0 #0"/>
                  <v:f eqn="val 10800"/>
                  <v:f eqn="sum 0 0 #1"/>
                  <v:f eqn="sumangle @2 360 0"/>
                  <v:f eqn="if @2 @2 @5"/>
                  <v:f eqn="sum 0 0 @6"/>
                  <v:f eqn="val #2"/>
                  <v:f eqn="sum 0 0 #0"/>
                  <v:f eqn="sum #2 0 2700"/>
                  <v:f eqn="cos @10 #1"/>
                  <v:f eqn="sin @10 #1"/>
                  <v:f eqn="cos 13500 #1"/>
                  <v:f eqn="sin 13500 #1"/>
                  <v:f eqn="sum @11 10800 0"/>
                  <v:f eqn="sum @12 10800 0"/>
                  <v:f eqn="sum @13 10800 0"/>
                  <v:f eqn="sum @14 10800 0"/>
                  <v:f eqn="prod #2 1 2"/>
                  <v:f eqn="sum @19 5400 0"/>
                  <v:f eqn="cos @20 #1"/>
                  <v:f eqn="sin @20 #1"/>
                  <v:f eqn="sum @21 10800 0"/>
                  <v:f eqn="sum @12 @23 @22"/>
                  <v:f eqn="sum @22 @23 @11"/>
                  <v:f eqn="cos 10800 #1"/>
                  <v:f eqn="sin 10800 #1"/>
                  <v:f eqn="cos #2 #1"/>
                  <v:f eqn="sin #2 #1"/>
                  <v:f eqn="sum @26 10800 0"/>
                  <v:f eqn="sum @27 10800 0"/>
                  <v:f eqn="sum @28 10800 0"/>
                  <v:f eqn="sum @29 10800 0"/>
                  <v:f eqn="sum @19 5400 0"/>
                  <v:f eqn="cos @34 #0"/>
                  <v:f eqn="sin @34 #0"/>
                  <v:f eqn="mid #0 #1"/>
                  <v:f eqn="sumangle @37 180 0"/>
                  <v:f eqn="if @2 @37 @38"/>
                  <v:f eqn="cos 10800 @39"/>
                  <v:f eqn="sin 10800 @39"/>
                  <v:f eqn="cos #2 @39"/>
                  <v:f eqn="sin #2 @39"/>
                  <v:f eqn="sum @40 10800 0"/>
                  <v:f eqn="sum @41 10800 0"/>
                  <v:f eqn="sum @42 10800 0"/>
                  <v:f eqn="sum @43 10800 0"/>
                  <v:f eqn="sum @35 10800 0"/>
                  <v:f eqn="sum @36 10800 0"/>
                </v:formulas>
                <v:path arrowok="t" o:connecttype="custom" o:connectlocs="0,192779;157163,0;314325,0;314325,192779;157162,385558;-1,192779;0,192779" o:connectangles="0,0,0,0,0,0,0" textboxrect="0,0,314325,385558"/>
                <v:handles>
                  <v:h position="@3,#0" polar="10800,10800"/>
                  <v:h position="#2,#1" polar="10800,10800" radiusrange="0,10800"/>
                </v:handles>
                <v:textbox>
                  <w:txbxContent>
                    <w:p w:rsidR="00B0309F" w:rsidRPr="001D588B" w:rsidRDefault="00B0309F" w:rsidP="00347F62">
                      <w:pPr>
                        <w:rPr>
                          <w:sz w:val="18"/>
                        </w:rPr>
                      </w:pPr>
                    </w:p>
                  </w:txbxContent>
                </v:textbox>
              </v:shape>
            </v:group>
            <v:shape id="Metin Kutusu 112" o:spid="_x0000_s1142" type="#_x0000_t202" style="position:absolute;top:146;width:3714;height:410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9OnMsQA&#10;AADcAAAADwAAAGRycy9kb3ducmV2LnhtbERPTWvCQBC9F/wPywi9NRsDLSFmFQlIi7SHqBdvY3ZM&#10;gtnZmF017a/vFgre5vE+J1+OphM3GlxrWcEsikEQV1a3XCvY79YvKQjnkTV2lknBNzlYLiZPOWba&#10;3rmk29bXIoSwy1BB432fSemqhgy6yPbEgTvZwaAPcKilHvAewk0nkzh+kwZbDg0N9lQ0VJ23V6Ng&#10;U6y/sDwmJv3pivfP06q/7A+vSj1Px9UchKfRP8T/7g8d5s8S+HsmXC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PTpzLEAAAA3AAAAA8AAAAAAAAAAAAAAAAAmAIAAGRycy9k&#10;b3ducmV2LnhtbFBLBQYAAAAABAAEAPUAAACJAwAAAAA=&#10;" filled="f" stroked="f" strokeweight=".5pt">
              <v:textbox>
                <w:txbxContent>
                  <w:p w:rsidR="00B0309F" w:rsidRPr="00005063" w:rsidRDefault="00B0309F" w:rsidP="00347F62">
                    <w:pPr>
                      <w:rPr>
                        <w:sz w:val="28"/>
                      </w:rPr>
                    </w:pPr>
                    <w:r>
                      <w:rPr>
                        <w:sz w:val="24"/>
                      </w:rPr>
                      <w:t>21</w:t>
                    </w:r>
                  </w:p>
                </w:txbxContent>
              </v:textbox>
            </v:shape>
          </v:group>
        </w:pict>
      </w:r>
    </w:p>
    <w:p w:rsidR="00B0309F" w:rsidRDefault="00B0309F"/>
    <w:p w:rsidR="00B0309F" w:rsidRDefault="00B0309F"/>
    <w:p w:rsidR="00B0309F" w:rsidRDefault="00B0309F">
      <w:r>
        <w:rPr>
          <w:noProof/>
          <w:lang w:eastAsia="tr-TR"/>
        </w:rPr>
        <w:pict>
          <v:group id="Grup 98" o:spid="_x0000_s1143" style="position:absolute;margin-left:-7.45pt;margin-top:22.65pt;width:287.25pt;height:88.5pt;z-index:251677184" coordsize="36099,134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">
            <v:group id="Grup 106" o:spid="_x0000_s1144" style="position:absolute;left:190;width:35909;height:13430" coordsize="35909,121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thp7PCAAAA3AAAAA8A&#10;AAAAAAAAAAAAAAAAqgIAAGRycy9kb3ducmV2LnhtbFBLBQYAAAAABAAEAPoAAACZAwAAAAA=&#10;">
              <v:roundrect id="Yuvarlatılmış Dikdörtgen 113" o:spid="_x0000_s1145" style="position:absolute;left:571;width:35338;height:12192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RCKMQA&#10;AADcAAAADwAAAGRycy9kb3ducmV2LnhtbESPT4vCMBDF7wt+hzCCtzXtKiLVKIu46En8s3vwNjRj&#10;U7eZlCZq/fZGELzN8N77zZvpvLWVuFLjS8cK0n4Cgjh3uuRCwe/h53MMwgdkjZVjUnAnD/NZ52OK&#10;mXY33tF1HwoRIewzVGBCqDMpfW7Iou+7mjhqJ9dYDHFtCqkbvEW4reRXkoykxZLjBYM1LQzl//uL&#10;jZRFcvpLw9GMNtvlcH0+8rJcsVK9bvs9ARGoDW/zK73WsX46gOczcQI5e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EQijEAAAA3AAAAA8AAAAAAAAAAAAAAAAAmAIAAGRycy9k&#10;b3ducmV2LnhtbFBLBQYAAAAABAAEAPUAAACJAwAAAAA=&#10;" strokeweight=".5pt">
                <v:textbox>
                  <w:txbxContent>
                    <w:p w:rsidR="00B0309F" w:rsidRDefault="00B0309F" w:rsidP="00D30FE8">
                      <w:pPr>
                        <w:pStyle w:val="NoSpacing"/>
                        <w:rPr>
                          <w:b/>
                          <w:color w:val="C00000"/>
                        </w:rPr>
                      </w:pPr>
                      <w:r>
                        <w:t xml:space="preserve">     </w:t>
                      </w:r>
                      <w:r>
                        <w:rPr>
                          <w:b/>
                          <w:color w:val="C00000"/>
                        </w:rPr>
                        <w:t>Yesterday ........ rainy but today</w:t>
                      </w:r>
                    </w:p>
                    <w:p w:rsidR="00B0309F" w:rsidRDefault="00B0309F" w:rsidP="009C0657">
                      <w:pPr>
                        <w:pStyle w:val="NoSpacing"/>
                        <w:rPr>
                          <w:b/>
                          <w:color w:val="C00000"/>
                        </w:rPr>
                      </w:pPr>
                      <w:r>
                        <w:rPr>
                          <w:b/>
                          <w:color w:val="C00000"/>
                        </w:rPr>
                        <w:t xml:space="preserve">      ......... sunny.</w:t>
                      </w:r>
                      <w:r w:rsidRPr="009C0657">
                        <w:rPr>
                          <w:noProof/>
                          <w:lang w:val="en-US"/>
                        </w:rPr>
                        <w:t xml:space="preserve"> </w:t>
                      </w:r>
                    </w:p>
                    <w:p w:rsidR="00B0309F" w:rsidRPr="00DB0677" w:rsidRDefault="00B0309F" w:rsidP="00D30FE8">
                      <w:pPr>
                        <w:pStyle w:val="NoSpacing"/>
                        <w:ind w:firstLine="708"/>
                        <w:rPr>
                          <w:rFonts w:cs="Calibri"/>
                          <w:szCs w:val="18"/>
                        </w:rPr>
                      </w:pPr>
                      <w:r>
                        <w:t xml:space="preserve">                                     </w:t>
                      </w:r>
                    </w:p>
                    <w:p w:rsidR="00B0309F" w:rsidRPr="00DB0677" w:rsidRDefault="00B0309F" w:rsidP="00D30FE8">
                      <w:pPr>
                        <w:pStyle w:val="NoSpacing"/>
                        <w:rPr>
                          <w:rFonts w:cs="Calibri"/>
                        </w:rPr>
                      </w:pPr>
                      <w:r w:rsidRPr="00DB0677">
                        <w:rPr>
                          <w:rFonts w:cs="Calibri"/>
                          <w:b/>
                        </w:rPr>
                        <w:t>a)</w:t>
                      </w:r>
                      <w:r w:rsidRPr="00DB0677">
                        <w:rPr>
                          <w:rFonts w:cs="Calibri"/>
                        </w:rPr>
                        <w:t xml:space="preserve">  are-were</w:t>
                      </w:r>
                      <w:r w:rsidRPr="00DB0677">
                        <w:rPr>
                          <w:rFonts w:cs="Calibri"/>
                        </w:rPr>
                        <w:tab/>
                        <w:t xml:space="preserve">  </w:t>
                      </w:r>
                      <w:r w:rsidRPr="00DB0677">
                        <w:rPr>
                          <w:rFonts w:cs="Calibri"/>
                          <w:b/>
                        </w:rPr>
                        <w:t>b)</w:t>
                      </w:r>
                      <w:r w:rsidRPr="00DB0677">
                        <w:rPr>
                          <w:rFonts w:cs="Calibri"/>
                        </w:rPr>
                        <w:t xml:space="preserve"> was-are</w:t>
                      </w:r>
                    </w:p>
                    <w:p w:rsidR="00B0309F" w:rsidRPr="00DB0677" w:rsidRDefault="00B0309F" w:rsidP="00D30FE8">
                      <w:pPr>
                        <w:pStyle w:val="NoSpacing"/>
                        <w:rPr>
                          <w:rFonts w:cs="Calibri"/>
                        </w:rPr>
                      </w:pPr>
                      <w:r w:rsidRPr="00DB0677">
                        <w:rPr>
                          <w:rFonts w:cs="Calibri"/>
                        </w:rPr>
                        <w:t xml:space="preserve"> </w:t>
                      </w:r>
                      <w:r w:rsidRPr="00DB0677">
                        <w:rPr>
                          <w:rFonts w:cs="Calibri"/>
                          <w:b/>
                        </w:rPr>
                        <w:t>c)</w:t>
                      </w:r>
                      <w:r w:rsidRPr="00DB0677">
                        <w:rPr>
                          <w:rFonts w:cs="Calibri"/>
                        </w:rPr>
                        <w:t xml:space="preserve">  is-was            </w:t>
                      </w:r>
                      <w:r w:rsidRPr="00DB0677">
                        <w:rPr>
                          <w:rFonts w:cs="Calibri"/>
                          <w:b/>
                        </w:rPr>
                        <w:t>d)</w:t>
                      </w:r>
                      <w:r w:rsidRPr="00DB0677">
                        <w:rPr>
                          <w:rFonts w:cs="Calibri"/>
                        </w:rPr>
                        <w:t xml:space="preserve"> was-is</w:t>
                      </w:r>
                    </w:p>
                    <w:p w:rsidR="00B0309F" w:rsidRPr="00DB0677" w:rsidRDefault="00B0309F" w:rsidP="00D30FE8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b/>
                          <w:color w:val="C00000"/>
                          <w:sz w:val="20"/>
                        </w:rPr>
                      </w:pPr>
                    </w:p>
                    <w:p w:rsidR="00B0309F" w:rsidRDefault="00B0309F" w:rsidP="00D30FE8">
                      <w:pPr>
                        <w:jc w:val="center"/>
                      </w:pPr>
                    </w:p>
                  </w:txbxContent>
                </v:textbox>
              </v:roundrect>
              <v:shape id="Gözyaşı Damlası 114" o:spid="_x0000_s1146" style="position:absolute;width:3143;height:3855;visibility:visible;v-text-anchor:middle" coordsize="314325,38555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nQNsMA&#10;AADcAAAADwAAAGRycy9kb3ducmV2LnhtbERPTWsCMRC9F/wPYYTealZbiqxGUaFU20NxFfE4bMZN&#10;cDNZNqmu/vqmUOhtHu9zpvPO1eJCbbCeFQwHGQji0mvLlYL97u1pDCJEZI21Z1JwowDzWe9hirn2&#10;V97SpYiVSCEcclRgYmxyKUNpyGEY+IY4cSffOowJtpXULV5TuKvlKMtepUPLqcFgQytD5bn4dgqy&#10;d/sp6fm0uX8svw52s13649oo9djvFhMQkbr4L/5zr3WaP3yB32fSBXL2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bnQNsMAAADcAAAADwAAAAAAAAAAAAAAAACYAgAAZHJzL2Rv&#10;d25yZXYueG1sUEsFBgAAAAAEAAQA9QAAAIgDAAAAAA==&#10;" adj="-11796480,,5400" path="m,192779c,86310,70364,,157163,l314325,r,192779c314325,299248,243961,385558,157162,385558,70363,385558,-1,299248,-1,192779r1,xe" fillcolor="red" strokeweight=".5pt">
                <v:stroke joinstyle="miter"/>
                <v:formulas>
                  <v:f eqn="val #1"/>
                  <v:f eqn="val #0"/>
                  <v:f eqn="sum #1 0 #0"/>
                  <v:f eqn="val 10800"/>
                  <v:f eqn="sum 0 0 #1"/>
                  <v:f eqn="sumangle @2 360 0"/>
                  <v:f eqn="if @2 @2 @5"/>
                  <v:f eqn="sum 0 0 @6"/>
                  <v:f eqn="val #2"/>
                  <v:f eqn="sum 0 0 #0"/>
                  <v:f eqn="sum #2 0 2700"/>
                  <v:f eqn="cos @10 #1"/>
                  <v:f eqn="sin @10 #1"/>
                  <v:f eqn="cos 13500 #1"/>
                  <v:f eqn="sin 13500 #1"/>
                  <v:f eqn="sum @11 10800 0"/>
                  <v:f eqn="sum @12 10800 0"/>
                  <v:f eqn="sum @13 10800 0"/>
                  <v:f eqn="sum @14 10800 0"/>
                  <v:f eqn="prod #2 1 2"/>
                  <v:f eqn="sum @19 5400 0"/>
                  <v:f eqn="cos @20 #1"/>
                  <v:f eqn="sin @20 #1"/>
                  <v:f eqn="sum @21 10800 0"/>
                  <v:f eqn="sum @12 @23 @22"/>
                  <v:f eqn="sum @22 @23 @11"/>
                  <v:f eqn="cos 10800 #1"/>
                  <v:f eqn="sin 10800 #1"/>
                  <v:f eqn="cos #2 #1"/>
                  <v:f eqn="sin #2 #1"/>
                  <v:f eqn="sum @26 10800 0"/>
                  <v:f eqn="sum @27 10800 0"/>
                  <v:f eqn="sum @28 10800 0"/>
                  <v:f eqn="sum @29 10800 0"/>
                  <v:f eqn="sum @19 5400 0"/>
                  <v:f eqn="cos @34 #0"/>
                  <v:f eqn="sin @34 #0"/>
                  <v:f eqn="mid #0 #1"/>
                  <v:f eqn="sumangle @37 180 0"/>
                  <v:f eqn="if @2 @37 @38"/>
                  <v:f eqn="cos 10800 @39"/>
                  <v:f eqn="sin 10800 @39"/>
                  <v:f eqn="cos #2 @39"/>
                  <v:f eqn="sin #2 @39"/>
                  <v:f eqn="sum @40 10800 0"/>
                  <v:f eqn="sum @41 10800 0"/>
                  <v:f eqn="sum @42 10800 0"/>
                  <v:f eqn="sum @43 10800 0"/>
                  <v:f eqn="sum @35 10800 0"/>
                  <v:f eqn="sum @36 10800 0"/>
                </v:formulas>
                <v:path arrowok="t" o:connecttype="custom" o:connectlocs="0,192779;157163,0;314325,0;314325,192779;157162,385558;-1,192779;0,192779" o:connectangles="0,0,0,0,0,0,0" textboxrect="0,0,314325,385558"/>
                <v:handles>
                  <v:h position="@3,#0" polar="10800,10800"/>
                  <v:h position="#2,#1" polar="10800,10800" radiusrange="0,10800"/>
                </v:handles>
                <v:textbox>
                  <w:txbxContent>
                    <w:p w:rsidR="00B0309F" w:rsidRPr="001D588B" w:rsidRDefault="00B0309F" w:rsidP="00D30FE8">
                      <w:pPr>
                        <w:rPr>
                          <w:sz w:val="18"/>
                        </w:rPr>
                      </w:pPr>
                    </w:p>
                  </w:txbxContent>
                </v:textbox>
              </v:shape>
            </v:group>
            <v:shape id="Metin Kutusu 115" o:spid="_x0000_s1147" type="#_x0000_t202" style="position:absolute;top:146;width:3714;height:410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Do/RsMA&#10;AADcAAAADwAAAGRycy9kb3ducmV2LnhtbERPS4vCMBC+L/gfwgje1lTBRappkYK4yHrwcfE2NmNb&#10;bCa1yWrXX78RBG/z8T1nnnamFjdqXWVZwWgYgSDOra64UHDYLz+nIJxH1lhbJgV/5CBNeh9zjLW9&#10;85ZuO1+IEMIuRgWl900spctLMuiGtiEO3Nm2Bn2AbSF1i/cQbmo5jqIvabDi0FBiQ1lJ+WX3axSs&#10;s+UGt6exmT7qbPVzXjTXw3Gi1KDfLWYgPHX+LX65v3WYP5rA85lwgUz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Do/RsMAAADcAAAADwAAAAAAAAAAAAAAAACYAgAAZHJzL2Rv&#10;d25yZXYueG1sUEsFBgAAAAAEAAQA9QAAAIgDAAAAAA==&#10;" filled="f" stroked="f" strokeweight=".5pt">
              <v:textbox>
                <w:txbxContent>
                  <w:p w:rsidR="00B0309F" w:rsidRPr="00005063" w:rsidRDefault="00B0309F" w:rsidP="00D30FE8">
                    <w:pPr>
                      <w:rPr>
                        <w:sz w:val="28"/>
                      </w:rPr>
                    </w:pPr>
                    <w:r>
                      <w:rPr>
                        <w:sz w:val="24"/>
                      </w:rPr>
                      <w:t>22</w:t>
                    </w:r>
                  </w:p>
                </w:txbxContent>
              </v:textbox>
            </v:shape>
          </v:group>
        </w:pict>
      </w:r>
    </w:p>
    <w:p w:rsidR="00B0309F" w:rsidRDefault="00B0309F">
      <w:r>
        <w:rPr>
          <w:noProof/>
          <w:lang w:eastAsia="tr-TR"/>
        </w:rPr>
        <w:pict>
          <v:shape id="Resim 117" o:spid="_x0000_s1148" type="#_x0000_t75" style="position:absolute;margin-left:225.05pt;margin-top:2.45pt;width:50.25pt;height:50.25pt;z-index:251679232;visibility:visible">
            <v:imagedata r:id="rId28" o:title=""/>
          </v:shape>
        </w:pict>
      </w:r>
      <w:r>
        <w:rPr>
          <w:noProof/>
          <w:lang w:eastAsia="tr-TR"/>
        </w:rPr>
        <w:pict>
          <v:shape id="Resim 116" o:spid="_x0000_s1149" type="#_x0000_t75" style="position:absolute;margin-left:178.55pt;margin-top:6.45pt;width:39pt;height:40.55pt;z-index:251678208;visibility:visible">
            <v:imagedata r:id="rId29" o:title=""/>
          </v:shape>
        </w:pict>
      </w:r>
    </w:p>
    <w:p w:rsidR="00B0309F" w:rsidRDefault="00B0309F">
      <w:r>
        <w:rPr>
          <w:noProof/>
          <w:lang w:eastAsia="tr-TR"/>
        </w:rPr>
        <w:pict>
          <v:shape id="Metin Kutusu 118" o:spid="_x0000_s1150" type="#_x0000_t202" style="position:absolute;margin-left:168.05pt;margin-top:22.8pt;width:107.25pt;height:19.5pt;z-index:2516802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" filled="f" stroked="f" strokeweight=".5pt">
            <v:textbox>
              <w:txbxContent>
                <w:p w:rsidR="00B0309F" w:rsidRPr="009C0657" w:rsidRDefault="00B0309F">
                  <w:pPr>
                    <w:rPr>
                      <w:b/>
                      <w:color w:val="FF0000"/>
                    </w:rPr>
                  </w:pPr>
                  <w:r w:rsidRPr="009C0657">
                    <w:rPr>
                      <w:b/>
                      <w:color w:val="FF0000"/>
                    </w:rPr>
                    <w:t>Yesterday      Today</w:t>
                  </w:r>
                </w:p>
              </w:txbxContent>
            </v:textbox>
          </v:shape>
        </w:pict>
      </w:r>
    </w:p>
    <w:p w:rsidR="00B0309F" w:rsidRDefault="00B0309F"/>
    <w:p w:rsidR="00B0309F" w:rsidRDefault="00B0309F"/>
    <w:p w:rsidR="00B0309F" w:rsidRDefault="00B0309F">
      <w:r>
        <w:rPr>
          <w:noProof/>
          <w:lang w:eastAsia="tr-TR"/>
        </w:rPr>
        <w:pict>
          <v:shape id="Resim 124" o:spid="_x0000_s1151" type="#_x0000_t75" style="position:absolute;margin-left:191.65pt;margin-top:19.6pt;width:66pt;height:70.4pt;z-index:251682304;visibility:visible">
            <v:imagedata r:id="rId30" o:title=""/>
          </v:shape>
        </w:pict>
      </w:r>
    </w:p>
    <w:p w:rsidR="00B0309F" w:rsidRDefault="00B0309F"/>
    <w:p w:rsidR="00B0309F" w:rsidRDefault="00B0309F"/>
    <w:p w:rsidR="00B0309F" w:rsidRDefault="00B0309F"/>
    <w:p w:rsidR="00B0309F" w:rsidRDefault="00B0309F">
      <w:r>
        <w:rPr>
          <w:noProof/>
          <w:lang w:eastAsia="tr-TR"/>
        </w:rPr>
        <w:pict>
          <v:group id="Grup 125" o:spid="_x0000_s1152" style="position:absolute;margin-left:-16.05pt;margin-top:6.45pt;width:287.25pt;height:111pt;z-index:251683328" coordsize="36099,134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">
            <v:group id="Grup 126" o:spid="_x0000_s1153" style="position:absolute;left:190;width:35909;height:13430" coordsize="35909,121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NT708IAAADc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toTnM+EC&#10;uf0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DU+9PCAAAA3AAAAA8A&#10;AAAAAAAAAAAAAAAAqgIAAGRycy9kb3ducmV2LnhtbFBLBQYAAAAABAAEAPoAAACZAwAAAAA=&#10;">
              <v:roundrect id="Yuvarlatılmış Dikdörtgen 127" o:spid="_x0000_s1154" style="position:absolute;left:571;width:35338;height:12192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OOlsUA&#10;AADcAAAADwAAAGRycy9kb3ducmV2LnhtbESPQWvCQBCF70L/wzJCb2YTKVpS1yBiMaeitj14G7Jj&#10;Nm12NmRXk/57t1DobYb33jdvVsVoW3Gj3jeOFWRJCoK4crrhWsHH++vsGYQPyBpbx6TghzwU64fJ&#10;CnPtBj7S7RRqESHsc1RgQuhyKX1lyKJPXEcctYvrLYa49rXUPQ4Rbls5T9OFtNhwvGCwo62h6vt0&#10;tZGyTS+fWTibxdth91R+nXnX7Fmpx+m4eQERaAz/5r90qWP9+RJ+n4kTyP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k46WxQAAANwAAAAPAAAAAAAAAAAAAAAAAJgCAABkcnMv&#10;ZG93bnJldi54bWxQSwUGAAAAAAQABAD1AAAAigMAAAAA&#10;" strokeweight=".5pt">
                <v:textbox>
                  <w:txbxContent>
                    <w:p w:rsidR="00B0309F" w:rsidRDefault="00B0309F" w:rsidP="00311962">
                      <w:pPr>
                        <w:pStyle w:val="NoSpacing"/>
                        <w:rPr>
                          <w:b/>
                          <w:color w:val="C00000"/>
                        </w:rPr>
                      </w:pPr>
                      <w:r>
                        <w:t xml:space="preserve">     </w:t>
                      </w:r>
                      <w:r>
                        <w:rPr>
                          <w:b/>
                          <w:color w:val="C00000"/>
                        </w:rPr>
                        <w:t>In 1800, there ……….. too many cars and there ………..</w:t>
                      </w:r>
                    </w:p>
                    <w:p w:rsidR="00B0309F" w:rsidRDefault="00B0309F" w:rsidP="00AC0207">
                      <w:pPr>
                        <w:pStyle w:val="NoSpacing"/>
                        <w:rPr>
                          <w:b/>
                          <w:color w:val="C00000"/>
                        </w:rPr>
                      </w:pPr>
                      <w:r>
                        <w:rPr>
                          <w:b/>
                          <w:color w:val="C00000"/>
                        </w:rPr>
                        <w:tab/>
                        <w:t>any traffic lights.</w:t>
                      </w:r>
                    </w:p>
                    <w:p w:rsidR="00B0309F" w:rsidRPr="00DB0677" w:rsidRDefault="00B0309F" w:rsidP="00444BC2">
                      <w:pPr>
                        <w:pStyle w:val="NoSpacing"/>
                        <w:rPr>
                          <w:rFonts w:cs="Calibri"/>
                        </w:rPr>
                      </w:pPr>
                      <w:r w:rsidRPr="00DB0677">
                        <w:rPr>
                          <w:rFonts w:cs="Calibri"/>
                          <w:b/>
                        </w:rPr>
                        <w:t>a)</w:t>
                      </w:r>
                      <w:r w:rsidRPr="00DB0677">
                        <w:rPr>
                          <w:rFonts w:cs="Calibri"/>
                        </w:rPr>
                        <w:t xml:space="preserve">  are-were    </w:t>
                      </w:r>
                    </w:p>
                    <w:p w:rsidR="00B0309F" w:rsidRDefault="00B0309F" w:rsidP="00444BC2">
                      <w:pPr>
                        <w:pStyle w:val="NoSpacing"/>
                        <w:rPr>
                          <w:b/>
                          <w:color w:val="C00000"/>
                        </w:rPr>
                      </w:pPr>
                      <w:r w:rsidRPr="00DB0677">
                        <w:rPr>
                          <w:rFonts w:cs="Calibri"/>
                          <w:b/>
                        </w:rPr>
                        <w:t>b)</w:t>
                      </w:r>
                      <w:r w:rsidRPr="00DB0677">
                        <w:rPr>
                          <w:rFonts w:cs="Calibri"/>
                        </w:rPr>
                        <w:t xml:space="preserve"> were-was</w:t>
                      </w:r>
                    </w:p>
                    <w:p w:rsidR="00B0309F" w:rsidRPr="00DB0677" w:rsidRDefault="00B0309F" w:rsidP="00444BC2">
                      <w:pPr>
                        <w:pStyle w:val="NoSpacing"/>
                        <w:rPr>
                          <w:rFonts w:cs="Calibri"/>
                        </w:rPr>
                      </w:pPr>
                      <w:r w:rsidRPr="00DB0677">
                        <w:rPr>
                          <w:rFonts w:cs="Calibri"/>
                          <w:b/>
                        </w:rPr>
                        <w:t>c)</w:t>
                      </w:r>
                      <w:r w:rsidRPr="00DB0677">
                        <w:rPr>
                          <w:rFonts w:cs="Calibri"/>
                        </w:rPr>
                        <w:t xml:space="preserve">  weren’t –weren’t</w:t>
                      </w:r>
                      <w:r w:rsidRPr="00DB0677">
                        <w:rPr>
                          <w:rFonts w:cs="Calibri"/>
                        </w:rPr>
                        <w:tab/>
                      </w:r>
                    </w:p>
                    <w:p w:rsidR="00B0309F" w:rsidRPr="00AC0207" w:rsidRDefault="00B0309F" w:rsidP="00444BC2">
                      <w:pPr>
                        <w:pStyle w:val="NoSpacing"/>
                        <w:rPr>
                          <w:b/>
                          <w:color w:val="C00000"/>
                        </w:rPr>
                      </w:pPr>
                      <w:r w:rsidRPr="00DB0677">
                        <w:rPr>
                          <w:rFonts w:cs="Calibri"/>
                          <w:b/>
                        </w:rPr>
                        <w:t>d)</w:t>
                      </w:r>
                      <w:r w:rsidRPr="00DB0677">
                        <w:rPr>
                          <w:rFonts w:cs="Calibri"/>
                        </w:rPr>
                        <w:t xml:space="preserve"> wasn’t –weren’t</w:t>
                      </w:r>
                    </w:p>
                    <w:p w:rsidR="00B0309F" w:rsidRPr="00DB0677" w:rsidRDefault="00B0309F" w:rsidP="00444BC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b/>
                          <w:color w:val="C00000"/>
                          <w:sz w:val="20"/>
                        </w:rPr>
                      </w:pPr>
                    </w:p>
                    <w:p w:rsidR="00B0309F" w:rsidRDefault="00B0309F" w:rsidP="00444BC2">
                      <w:pPr>
                        <w:jc w:val="center"/>
                      </w:pPr>
                    </w:p>
                  </w:txbxContent>
                </v:textbox>
              </v:roundrect>
              <v:shape id="Gözyaşı Damlası 128" o:spid="_x0000_s1155" style="position:absolute;width:3143;height:3118;visibility:visible;v-text-anchor:middle" coordsize="314325,31186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rOOcYA&#10;AADcAAAADwAAAGRycy9kb3ducmV2LnhtbESPQWsCMRCF7wX/Q5hCL0WzemjLapQilLYgQnUpeBs2&#10;Y7K6mSybVNd/3zkUepvHvO/Nm8VqCK26UJ+ayAamkwIUcR1tw85AtX8bv4BKGdliG5kM3CjBajm6&#10;W2Bp45W/6LLLTkkIpxIN+Jy7UutUewqYJrEjlt0x9gGzyN5p2+NVwkOrZ0XxpAM2LBc8drT2VJ93&#10;P0FqnNz3tOqe3zG66vDYfG59vdka83A/vM5BZRryv/mP/rDCzaStPCMT6O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MrOOcYAAADcAAAADwAAAAAAAAAAAAAAAACYAgAAZHJz&#10;L2Rvd25yZXYueG1sUEsFBgAAAAAEAAQA9QAAAIsDAAAAAA==&#10;" adj="-11796480,,5400" path="m,155931c,69813,70364,,157163,l314325,r,155931c314325,242049,243961,311862,157162,311862,70363,311862,-1,242049,-1,155931r1,xe" fillcolor="red" strokeweight=".5pt">
                <v:stroke joinstyle="miter"/>
                <v:formulas>
                  <v:f eqn="val #1"/>
                  <v:f eqn="val #0"/>
                  <v:f eqn="sum #1 0 #0"/>
                  <v:f eqn="val 10800"/>
                  <v:f eqn="sum 0 0 #1"/>
                  <v:f eqn="sumangle @2 360 0"/>
                  <v:f eqn="if @2 @2 @5"/>
                  <v:f eqn="sum 0 0 @6"/>
                  <v:f eqn="val #2"/>
                  <v:f eqn="sum 0 0 #0"/>
                  <v:f eqn="sum #2 0 2700"/>
                  <v:f eqn="cos @10 #1"/>
                  <v:f eqn="sin @10 #1"/>
                  <v:f eqn="cos 13500 #1"/>
                  <v:f eqn="sin 13500 #1"/>
                  <v:f eqn="sum @11 10800 0"/>
                  <v:f eqn="sum @12 10800 0"/>
                  <v:f eqn="sum @13 10800 0"/>
                  <v:f eqn="sum @14 10800 0"/>
                  <v:f eqn="prod #2 1 2"/>
                  <v:f eqn="sum @19 5400 0"/>
                  <v:f eqn="cos @20 #1"/>
                  <v:f eqn="sin @20 #1"/>
                  <v:f eqn="sum @21 10800 0"/>
                  <v:f eqn="sum @12 @23 @22"/>
                  <v:f eqn="sum @22 @23 @11"/>
                  <v:f eqn="cos 10800 #1"/>
                  <v:f eqn="sin 10800 #1"/>
                  <v:f eqn="cos #2 #1"/>
                  <v:f eqn="sin #2 #1"/>
                  <v:f eqn="sum @26 10800 0"/>
                  <v:f eqn="sum @27 10800 0"/>
                  <v:f eqn="sum @28 10800 0"/>
                  <v:f eqn="sum @29 10800 0"/>
                  <v:f eqn="sum @19 5400 0"/>
                  <v:f eqn="cos @34 #0"/>
                  <v:f eqn="sin @34 #0"/>
                  <v:f eqn="mid #0 #1"/>
                  <v:f eqn="sumangle @37 180 0"/>
                  <v:f eqn="if @2 @37 @38"/>
                  <v:f eqn="cos 10800 @39"/>
                  <v:f eqn="sin 10800 @39"/>
                  <v:f eqn="cos #2 @39"/>
                  <v:f eqn="sin #2 @39"/>
                  <v:f eqn="sum @40 10800 0"/>
                  <v:f eqn="sum @41 10800 0"/>
                  <v:f eqn="sum @42 10800 0"/>
                  <v:f eqn="sum @43 10800 0"/>
                  <v:f eqn="sum @35 10800 0"/>
                  <v:f eqn="sum @36 10800 0"/>
                </v:formulas>
                <v:path arrowok="t" o:connecttype="custom" o:connectlocs="0,155931;157163,0;314325,0;314325,155931;157162,311862;-1,155931;0,155931" o:connectangles="0,0,0,0,0,0,0" textboxrect="0,0,314325,311861"/>
                <v:handles>
                  <v:h position="@3,#0" polar="10800,10800"/>
                  <v:h position="#2,#1" polar="10800,10800" radiusrange="0,10800"/>
                </v:handles>
                <v:textbox>
                  <w:txbxContent>
                    <w:p w:rsidR="00B0309F" w:rsidRPr="001D588B" w:rsidRDefault="00B0309F" w:rsidP="00444BC2">
                      <w:pPr>
                        <w:rPr>
                          <w:sz w:val="18"/>
                        </w:rPr>
                      </w:pPr>
                    </w:p>
                  </w:txbxContent>
                </v:textbox>
              </v:shape>
            </v:group>
            <v:shape id="Metin Kutusu 129" o:spid="_x0000_s1156" type="#_x0000_t202" style="position:absolute;top:146;width:3714;height:328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v//sQA&#10;AADcAAAADwAAAGRycy9kb3ducmV2LnhtbERPTWvCQBC9F/wPywi9NRsDFY2uEgKhpbQHNZfeptkx&#10;CWZnY3arqb++Wyh4m8f7nPV2NJ240OBaywpmUQyCuLK65VpBeSieFiCcR9bYWSYFP+Rgu5k8rDHV&#10;9so7uux9LUIIuxQVNN73qZSuasigi2xPHLijHQz6AIda6gGvIdx0MonjuTTYcmhosKe8oeq0/zYK&#10;3vLiA3dfiVncuvzl/Zj15/LzWanH6ZitQHga/V38737VYX6yhL9nwgVy8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Mb//7EAAAA3AAAAA8AAAAAAAAAAAAAAAAAmAIAAGRycy9k&#10;b3ducmV2LnhtbFBLBQYAAAAABAAEAPUAAACJAwAAAAA=&#10;" filled="f" stroked="f" strokeweight=".5pt">
              <v:textbox>
                <w:txbxContent>
                  <w:p w:rsidR="00B0309F" w:rsidRPr="00005063" w:rsidRDefault="00B0309F" w:rsidP="00444BC2">
                    <w:pPr>
                      <w:rPr>
                        <w:sz w:val="28"/>
                      </w:rPr>
                    </w:pPr>
                    <w:r>
                      <w:rPr>
                        <w:sz w:val="24"/>
                      </w:rPr>
                      <w:t>24</w:t>
                    </w:r>
                  </w:p>
                </w:txbxContent>
              </v:textbox>
            </v:shape>
          </v:group>
        </w:pict>
      </w:r>
    </w:p>
    <w:p w:rsidR="00B0309F" w:rsidRDefault="00B0309F">
      <w:r>
        <w:rPr>
          <w:noProof/>
          <w:lang w:eastAsia="tr-TR"/>
        </w:rPr>
        <w:pict>
          <v:shape id="Resim 130" o:spid="_x0000_s1157" type="#_x0000_t75" alt="http://fouman.com/Y/Image/History/Tehran_Hasanabad_Square_Car_Carriage.jpg" style="position:absolute;margin-left:153.2pt;margin-top:11.7pt;width:108pt;height:70.55pt;z-index:251684352;visibility:visible;mso-wrap-distance-bottom:.69pt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">
            <v:imagedata r:id="rId31" o:title=""/>
            <o:lock v:ext="edit" aspectratio="f"/>
          </v:shape>
        </w:pict>
      </w:r>
    </w:p>
    <w:p w:rsidR="00B0309F" w:rsidRDefault="00B0309F"/>
    <w:p w:rsidR="00B0309F" w:rsidRDefault="00B0309F"/>
    <w:p w:rsidR="00B0309F" w:rsidRDefault="00B0309F"/>
    <w:p w:rsidR="00B0309F" w:rsidRDefault="00B0309F">
      <w:r>
        <w:rPr>
          <w:noProof/>
          <w:lang w:eastAsia="tr-TR"/>
        </w:rPr>
        <w:pict>
          <v:group id="Grup 132" o:spid="_x0000_s1158" style="position:absolute;margin-left:-14.5pt;margin-top:4.55pt;width:287.25pt;height:111pt;z-index:251685376" coordsize="36099,134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">
            <v:group id="Grup 133" o:spid="_x0000_s1159" style="position:absolute;left:190;width:35909;height:13430" coordsize="35909,121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1es6WwwAAANwAAAAP&#10;AAAAAAAAAAAAAAAAAKoCAABkcnMvZG93bnJldi54bWxQSwUGAAAAAAQABAD6AAAAmgMAAAAA&#10;">
              <v:roundrect id="Yuvarlatılmış Dikdörtgen 134" o:spid="_x0000_s1160" style="position:absolute;left:571;width:35338;height:12192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piGPMUA&#10;AADcAAAADwAAAGRycy9kb3ducmV2LnhtbESPzYvCMBDF7wv+D2GEvW1TPxCpRhFR9LS4fhy8Dc3Y&#10;VJtJaaJ2//uNsOBthvfeb95M562txIMaXzpW0EtSEMS50yUXCo6H9dcYhA/IGivHpOCXPMxnnY8p&#10;Zto9+Yce+1CICGGfoQITQp1J6XNDFn3iauKoXVxjMcS1KaRu8BnhtpL9NB1JiyXHCwZrWhrKb/u7&#10;jZRlejn1wtmMvner4fZ65lW5YaU+u+1iAiJQG97m//RWx/qDIbyeiRPI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mIY8xQAAANwAAAAPAAAAAAAAAAAAAAAAAJgCAABkcnMv&#10;ZG93bnJldi54bWxQSwUGAAAAAAQABAD1AAAAigMAAAAA&#10;" strokeweight=".5pt">
                <v:textbox>
                  <w:txbxContent>
                    <w:p w:rsidR="00B0309F" w:rsidRDefault="00B0309F" w:rsidP="000C7244">
                      <w:pPr>
                        <w:pStyle w:val="NoSpacing"/>
                        <w:rPr>
                          <w:b/>
                          <w:color w:val="C00000"/>
                        </w:rPr>
                      </w:pPr>
                      <w:r>
                        <w:t xml:space="preserve">     </w:t>
                      </w:r>
                      <w:r>
                        <w:rPr>
                          <w:b/>
                          <w:color w:val="C00000"/>
                        </w:rPr>
                        <w:t xml:space="preserve">The children   …………….at home 2 hours ago,     </w:t>
                      </w:r>
                    </w:p>
                    <w:p w:rsidR="00B0309F" w:rsidRDefault="00B0309F" w:rsidP="000C7244">
                      <w:pPr>
                        <w:pStyle w:val="NoSpacing"/>
                        <w:rPr>
                          <w:b/>
                          <w:color w:val="C00000"/>
                        </w:rPr>
                      </w:pPr>
                      <w:r>
                        <w:rPr>
                          <w:b/>
                          <w:color w:val="C00000"/>
                        </w:rPr>
                        <w:t xml:space="preserve">     they……….. at the birthday party.</w:t>
                      </w:r>
                    </w:p>
                    <w:p w:rsidR="00B0309F" w:rsidRPr="00DB0677" w:rsidRDefault="00B0309F" w:rsidP="000C7244">
                      <w:pPr>
                        <w:pStyle w:val="NoSpacing"/>
                        <w:ind w:firstLine="708"/>
                        <w:rPr>
                          <w:rFonts w:cs="Calibri"/>
                          <w:szCs w:val="18"/>
                        </w:rPr>
                      </w:pPr>
                      <w:r>
                        <w:t xml:space="preserve">                                     </w:t>
                      </w:r>
                    </w:p>
                    <w:p w:rsidR="00B0309F" w:rsidRPr="00DB0677" w:rsidRDefault="00B0309F" w:rsidP="000C7244">
                      <w:pPr>
                        <w:pStyle w:val="NoSpacing"/>
                        <w:rPr>
                          <w:rFonts w:cs="Calibri"/>
                        </w:rPr>
                      </w:pPr>
                      <w:r w:rsidRPr="00DB0677">
                        <w:rPr>
                          <w:rFonts w:cs="Calibri"/>
                          <w:b/>
                        </w:rPr>
                        <w:t>a)</w:t>
                      </w:r>
                      <w:r w:rsidRPr="00DB0677">
                        <w:rPr>
                          <w:rFonts w:cs="Calibri"/>
                        </w:rPr>
                        <w:t xml:space="preserve">  are-were</w:t>
                      </w:r>
                      <w:r w:rsidRPr="00DB0677">
                        <w:rPr>
                          <w:rFonts w:cs="Calibri"/>
                        </w:rPr>
                        <w:tab/>
                        <w:t xml:space="preserve">  </w:t>
                      </w:r>
                      <w:r w:rsidRPr="00DB0677">
                        <w:rPr>
                          <w:rFonts w:cs="Calibri"/>
                          <w:b/>
                        </w:rPr>
                        <w:t>b)</w:t>
                      </w:r>
                      <w:r w:rsidRPr="00DB0677">
                        <w:rPr>
                          <w:rFonts w:cs="Calibri"/>
                        </w:rPr>
                        <w:t xml:space="preserve"> weren’t -were</w:t>
                      </w:r>
                    </w:p>
                    <w:p w:rsidR="00B0309F" w:rsidRPr="00DB0677" w:rsidRDefault="00B0309F" w:rsidP="000C7244">
                      <w:pPr>
                        <w:pStyle w:val="NoSpacing"/>
                        <w:rPr>
                          <w:rFonts w:cs="Calibri"/>
                        </w:rPr>
                      </w:pPr>
                      <w:r w:rsidRPr="00DB0677">
                        <w:rPr>
                          <w:rFonts w:cs="Calibri"/>
                        </w:rPr>
                        <w:t xml:space="preserve"> </w:t>
                      </w:r>
                      <w:r w:rsidRPr="00DB0677">
                        <w:rPr>
                          <w:rFonts w:cs="Calibri"/>
                          <w:b/>
                        </w:rPr>
                        <w:t>c)</w:t>
                      </w:r>
                      <w:r w:rsidRPr="00DB0677">
                        <w:rPr>
                          <w:rFonts w:cs="Calibri"/>
                        </w:rPr>
                        <w:t xml:space="preserve">  is-weren’t</w:t>
                      </w:r>
                      <w:r w:rsidRPr="00DB0677">
                        <w:rPr>
                          <w:rFonts w:cs="Calibri"/>
                        </w:rPr>
                        <w:tab/>
                        <w:t xml:space="preserve">  </w:t>
                      </w:r>
                      <w:r w:rsidRPr="00DB0677">
                        <w:rPr>
                          <w:rFonts w:cs="Calibri"/>
                          <w:b/>
                        </w:rPr>
                        <w:t>d)</w:t>
                      </w:r>
                      <w:r w:rsidRPr="00DB0677">
                        <w:rPr>
                          <w:rFonts w:cs="Calibri"/>
                        </w:rPr>
                        <w:t xml:space="preserve"> was –wasn’t</w:t>
                      </w:r>
                    </w:p>
                    <w:p w:rsidR="00B0309F" w:rsidRPr="00DB0677" w:rsidRDefault="00B0309F" w:rsidP="000C7244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b/>
                          <w:color w:val="C00000"/>
                          <w:sz w:val="20"/>
                        </w:rPr>
                      </w:pPr>
                    </w:p>
                    <w:p w:rsidR="00B0309F" w:rsidRDefault="00B0309F" w:rsidP="000C7244">
                      <w:pPr>
                        <w:jc w:val="center"/>
                      </w:pPr>
                    </w:p>
                  </w:txbxContent>
                </v:textbox>
              </v:roundrect>
              <v:shape id="Gözyaşı Damlası 135" o:spid="_x0000_s1161" style="position:absolute;width:3143;height:3118;visibility:visible;v-text-anchor:middle" coordsize="314325,31186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L3esYA&#10;AADcAAAADwAAAGRycy9kb3ducmV2LnhtbESP3WoCMRCF7wXfIUyhN6JZW/xhNUoplLZQBHURvBs2&#10;Y7J1M1k2qW7fvikI3s1wznfmzHLduVpcqA2VZwXjUQaCuPS6YqOg2L8N5yBCRNZYeyYFvxRgver3&#10;lphrf+UtXXbRiBTCIUcFNsYmlzKUlhyGkW+Ik3byrcOY1tZI3eI1hbtaPmXZVDqsOF2w2NCrpfK8&#10;+3Gpxrc5jItm9o7eFMdB9bmx5ddGqceH7mUBIlIX7+Yb/aET9zyB/2fSBHL1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xL3esYAAADcAAAADwAAAAAAAAAAAAAAAACYAgAAZHJz&#10;L2Rvd25yZXYueG1sUEsFBgAAAAAEAAQA9QAAAIsDAAAAAA==&#10;" adj="-11796480,,5400" path="m,155931c,69813,70364,,157163,l314325,r,155931c314325,242049,243961,311862,157162,311862,70363,311862,-1,242049,-1,155931r1,xe" fillcolor="red" strokeweight=".5pt">
                <v:stroke joinstyle="miter"/>
                <v:formulas>
                  <v:f eqn="val #1"/>
                  <v:f eqn="val #0"/>
                  <v:f eqn="sum #1 0 #0"/>
                  <v:f eqn="val 10800"/>
                  <v:f eqn="sum 0 0 #1"/>
                  <v:f eqn="sumangle @2 360 0"/>
                  <v:f eqn="if @2 @2 @5"/>
                  <v:f eqn="sum 0 0 @6"/>
                  <v:f eqn="val #2"/>
                  <v:f eqn="sum 0 0 #0"/>
                  <v:f eqn="sum #2 0 2700"/>
                  <v:f eqn="cos @10 #1"/>
                  <v:f eqn="sin @10 #1"/>
                  <v:f eqn="cos 13500 #1"/>
                  <v:f eqn="sin 13500 #1"/>
                  <v:f eqn="sum @11 10800 0"/>
                  <v:f eqn="sum @12 10800 0"/>
                  <v:f eqn="sum @13 10800 0"/>
                  <v:f eqn="sum @14 10800 0"/>
                  <v:f eqn="prod #2 1 2"/>
                  <v:f eqn="sum @19 5400 0"/>
                  <v:f eqn="cos @20 #1"/>
                  <v:f eqn="sin @20 #1"/>
                  <v:f eqn="sum @21 10800 0"/>
                  <v:f eqn="sum @12 @23 @22"/>
                  <v:f eqn="sum @22 @23 @11"/>
                  <v:f eqn="cos 10800 #1"/>
                  <v:f eqn="sin 10800 #1"/>
                  <v:f eqn="cos #2 #1"/>
                  <v:f eqn="sin #2 #1"/>
                  <v:f eqn="sum @26 10800 0"/>
                  <v:f eqn="sum @27 10800 0"/>
                  <v:f eqn="sum @28 10800 0"/>
                  <v:f eqn="sum @29 10800 0"/>
                  <v:f eqn="sum @19 5400 0"/>
                  <v:f eqn="cos @34 #0"/>
                  <v:f eqn="sin @34 #0"/>
                  <v:f eqn="mid #0 #1"/>
                  <v:f eqn="sumangle @37 180 0"/>
                  <v:f eqn="if @2 @37 @38"/>
                  <v:f eqn="cos 10800 @39"/>
                  <v:f eqn="sin 10800 @39"/>
                  <v:f eqn="cos #2 @39"/>
                  <v:f eqn="sin #2 @39"/>
                  <v:f eqn="sum @40 10800 0"/>
                  <v:f eqn="sum @41 10800 0"/>
                  <v:f eqn="sum @42 10800 0"/>
                  <v:f eqn="sum @43 10800 0"/>
                  <v:f eqn="sum @35 10800 0"/>
                  <v:f eqn="sum @36 10800 0"/>
                </v:formulas>
                <v:path arrowok="t" o:connecttype="custom" o:connectlocs="0,155931;157163,0;314325,0;314325,155931;157162,311862;-1,155931;0,155931" o:connectangles="0,0,0,0,0,0,0" textboxrect="0,0,314325,311861"/>
                <v:handles>
                  <v:h position="@3,#0" polar="10800,10800"/>
                  <v:h position="#2,#1" polar="10800,10800" radiusrange="0,10800"/>
                </v:handles>
                <v:textbox>
                  <w:txbxContent>
                    <w:p w:rsidR="00B0309F" w:rsidRPr="001D588B" w:rsidRDefault="00B0309F" w:rsidP="000C7244">
                      <w:pPr>
                        <w:rPr>
                          <w:sz w:val="18"/>
                        </w:rPr>
                      </w:pPr>
                    </w:p>
                  </w:txbxContent>
                </v:textbox>
              </v:shape>
            </v:group>
            <v:shape id="Metin Kutusu 136" o:spid="_x0000_s1162" type="#_x0000_t202" style="position:absolute;top:146;width:3714;height:328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139UcUA&#10;AADcAAAADwAAAGRycy9kb3ducmV2LnhtbERPS2vCQBC+F/wPyxR6q5umKCF1FQmIpdSDj0tv0+yY&#10;hO7OxuwaU3+9Wyh4m4/vObPFYI3oqfONYwUv4wQEcel0w5WCw371nIHwAVmjcUwKfsnDYj56mGGu&#10;3YW31O9CJWII+xwV1CG0uZS+rMmiH7uWOHJH11kMEXaV1B1eYrg1Mk2SqbTYcGyosaWipvJnd7YK&#10;PorVBrffqc2uplh/Hpft6fA1UerpcVi+gQg0hLv43/2u4/zXKfw9Ey+Q8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Xf1RxQAAANwAAAAPAAAAAAAAAAAAAAAAAJgCAABkcnMv&#10;ZG93bnJldi54bWxQSwUGAAAAAAQABAD1AAAAigMAAAAA&#10;" filled="f" stroked="f" strokeweight=".5pt">
              <v:textbox>
                <w:txbxContent>
                  <w:p w:rsidR="00B0309F" w:rsidRPr="00005063" w:rsidRDefault="00B0309F" w:rsidP="000C7244">
                    <w:pPr>
                      <w:rPr>
                        <w:sz w:val="28"/>
                      </w:rPr>
                    </w:pPr>
                    <w:r>
                      <w:rPr>
                        <w:sz w:val="24"/>
                      </w:rPr>
                      <w:t>25</w:t>
                    </w:r>
                  </w:p>
                </w:txbxContent>
              </v:textbox>
            </v:shape>
          </v:group>
        </w:pict>
      </w:r>
    </w:p>
    <w:p w:rsidR="00B0309F" w:rsidRDefault="00B0309F">
      <w:r>
        <w:rPr>
          <w:noProof/>
          <w:lang w:eastAsia="tr-TR"/>
        </w:rPr>
        <w:pict>
          <v:shape id="Resim 131" o:spid="_x0000_s1163" type="#_x0000_t75" alt="http://www.englishexercises.org/makeagame/my_documents/my_pictures/2010/jan/A9C_c164416_a.jpg" style="position:absolute;margin-left:184.15pt;margin-top:6pt;width:66pt;height:75pt;z-index:251686400;visibility:visible">
            <v:imagedata r:id="rId32" o:title=""/>
          </v:shape>
        </w:pict>
      </w:r>
    </w:p>
    <w:p w:rsidR="00B0309F" w:rsidRDefault="00B0309F"/>
    <w:p w:rsidR="00B0309F" w:rsidRDefault="00B0309F"/>
    <w:p w:rsidR="00B0309F" w:rsidRDefault="00B0309F"/>
    <w:p w:rsidR="00B0309F" w:rsidRDefault="00B0309F">
      <w:r>
        <w:rPr>
          <w:noProof/>
          <w:lang w:eastAsia="tr-TR"/>
        </w:rPr>
        <w:pict>
          <v:shapetype id="_x0000_t15" coordsize="21600,21600" o:spt="15" adj="16200" path="m@0,l,,,21600@0,21600,21600,10800xe">
            <v:stroke joinstyle="miter"/>
            <v:formulas>
              <v:f eqn="val #0"/>
              <v:f eqn="prod #0 1 2"/>
            </v:formulas>
            <v:path gradientshapeok="t" o:connecttype="custom" o:connectlocs="@1,0;0,10800;@1,21600;21600,10800" o:connectangles="270,180,90,0" textboxrect="0,0,10800,21600;0,0,16200,21600;0,0,21600,21600"/>
            <v:handles>
              <v:h position="#0,topLeft" xrange="0,21600"/>
            </v:handles>
          </v:shapetype>
          <v:shape id="Beşgen 137" o:spid="_x0000_s1164" type="#_x0000_t15" style="position:absolute;margin-left:127.85pt;margin-top:6.2pt;width:132.75pt;height:31.5pt;flip:x;z-index:2516884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" adj="19037">
            <v:textbox>
              <w:txbxContent>
                <w:p w:rsidR="00B0309F" w:rsidRPr="006D4F9F" w:rsidRDefault="00B0309F" w:rsidP="00AC0207">
                  <w:pPr>
                    <w:jc w:val="center"/>
                    <w:rPr>
                      <w:b/>
                      <w:spacing w:val="10"/>
                      <w:sz w:val="28"/>
                    </w:rPr>
                  </w:pPr>
                  <w:r w:rsidRPr="006D4F9F">
                    <w:rPr>
                      <w:b/>
                      <w:spacing w:val="10"/>
                      <w:sz w:val="28"/>
                    </w:rPr>
                    <w:t>CEVAP ŞABLONU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Resim 164" o:spid="_x0000_s1165" type="#_x0000_t75" style="position:absolute;margin-left:1.15pt;margin-top:3.9pt;width:123.75pt;height:424.15pt;z-index:251687424;visibility:visible">
            <v:imagedata r:id="rId33" o:title="" croptop="33061f" cropright="56856f"/>
          </v:shape>
        </w:pict>
      </w:r>
    </w:p>
    <w:p w:rsidR="00B0309F" w:rsidRDefault="00B0309F">
      <w:r>
        <w:rPr>
          <w:noProof/>
          <w:lang w:eastAsia="tr-TR"/>
        </w:rPr>
        <w:pict>
          <v:shape id="Yuvarlatılmış Çapraz Köşeli Dikdörtgen 138" o:spid="_x0000_s1166" style="position:absolute;margin-left:127.9pt;margin-top:18.25pt;width:132.75pt;height:104.1pt;z-index:251689472;visibility:visible" coordsize="1685925,10096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" adj="-11796480,,5400" path="m168278,l1685925,r,l1685925,841372v,92937,-75341,168278,-168278,168278l,1009650r,l,168278c,75341,75341,,168278,xe">
            <v:stroke joinstyle="miter"/>
            <v:formulas>
              <v:f eqn="val #1"/>
              <v:f eqn="val #0"/>
              <v:f eqn="sum #1 0 #0"/>
              <v:f eqn="val 10800"/>
              <v:f eqn="sum 0 0 #1"/>
              <v:f eqn="sumangle @2 360 0"/>
              <v:f eqn="if @2 @2 @5"/>
              <v:f eqn="sum 0 0 @6"/>
              <v:f eqn="val #2"/>
              <v:f eqn="sum 0 0 #0"/>
              <v:f eqn="sum #2 0 2700"/>
              <v:f eqn="cos @10 #1"/>
              <v:f eqn="sin @10 #1"/>
              <v:f eqn="cos 13500 #1"/>
              <v:f eqn="sin 13500 #1"/>
              <v:f eqn="sum @11 10800 0"/>
              <v:f eqn="sum @12 10800 0"/>
              <v:f eqn="sum @13 10800 0"/>
              <v:f eqn="sum @14 10800 0"/>
              <v:f eqn="prod #2 1 2"/>
              <v:f eqn="sum @19 5400 0"/>
              <v:f eqn="cos @20 #1"/>
              <v:f eqn="sin @20 #1"/>
              <v:f eqn="sum @21 10800 0"/>
              <v:f eqn="sum @12 @23 @22"/>
              <v:f eqn="sum @22 @23 @11"/>
              <v:f eqn="cos 10800 #1"/>
              <v:f eqn="sin 10800 #1"/>
              <v:f eqn="cos #2 #1"/>
              <v:f eqn="sin #2 #1"/>
              <v:f eqn="sum @26 10800 0"/>
              <v:f eqn="sum @27 10800 0"/>
              <v:f eqn="sum @28 10800 0"/>
              <v:f eqn="sum @29 10800 0"/>
              <v:f eqn="sum @19 5400 0"/>
              <v:f eqn="cos @34 #0"/>
              <v:f eqn="sin @34 #0"/>
              <v:f eqn="mid #0 #1"/>
              <v:f eqn="sumangle @37 180 0"/>
              <v:f eqn="if @2 @37 @38"/>
              <v:f eqn="cos 10800 @39"/>
              <v:f eqn="sin 10800 @39"/>
              <v:f eqn="cos #2 @39"/>
              <v:f eqn="sin #2 @39"/>
              <v:f eqn="sum @40 10800 0"/>
              <v:f eqn="sum @41 10800 0"/>
              <v:f eqn="sum @42 10800 0"/>
              <v:f eqn="sum @43 10800 0"/>
              <v:f eqn="sum @35 10800 0"/>
              <v:f eqn="sum @36 10800 0"/>
            </v:formulas>
            <v:path arrowok="t" o:connecttype="custom" o:connectlocs="168278,0;1685925,0;1685925,0;1685925,841372;1517647,1009650;0,1009650;0,1009650;0,168278;168278,0" o:connectangles="0,0,0,0,0,0,0,0,0" textboxrect="0,0,1685925,1009650"/>
            <v:handles>
              <v:h position="@3,#0" polar="10800,10800"/>
              <v:h position="#2,#1" polar="10800,10800" radiusrange="0,10800"/>
            </v:handles>
            <v:textbox>
              <w:txbxContent>
                <w:p w:rsidR="00B0309F" w:rsidRDefault="00B0309F" w:rsidP="00AC0207">
                  <w:pPr>
                    <w:jc w:val="center"/>
                  </w:pPr>
                  <w:r>
                    <w:t>HER SORU 4 PUANDIR.</w:t>
                  </w:r>
                </w:p>
                <w:p w:rsidR="00B0309F" w:rsidRDefault="00B0309F" w:rsidP="00AC0207">
                  <w:pPr>
                    <w:jc w:val="center"/>
                  </w:pPr>
                  <w:r>
                    <w:t>CEVAP ŞABLONU DİKKATE ALINACAKTIR.</w:t>
                  </w:r>
                </w:p>
                <w:p w:rsidR="00B0309F" w:rsidRDefault="00B0309F" w:rsidP="00AC0207">
                  <w:pPr>
                    <w:jc w:val="center"/>
                  </w:pPr>
                  <w:r>
                    <w:t xml:space="preserve">www.sorubak.com </w:t>
                  </w:r>
                </w:p>
              </w:txbxContent>
            </v:textbox>
          </v:shape>
        </w:pict>
      </w:r>
    </w:p>
    <w:p w:rsidR="00B0309F" w:rsidRDefault="00B0309F"/>
    <w:p w:rsidR="00B0309F" w:rsidRDefault="00B0309F"/>
    <w:p w:rsidR="00B0309F" w:rsidRDefault="00B0309F"/>
    <w:p w:rsidR="00B0309F" w:rsidRDefault="00B0309F"/>
    <w:p w:rsidR="00B0309F" w:rsidRDefault="00B0309F"/>
    <w:p w:rsidR="00B0309F" w:rsidRDefault="00B0309F"/>
    <w:p w:rsidR="00B0309F" w:rsidRDefault="00B0309F"/>
    <w:p w:rsidR="00B0309F" w:rsidRDefault="00B0309F"/>
    <w:p w:rsidR="00B0309F" w:rsidRDefault="00B0309F"/>
    <w:p w:rsidR="00B0309F" w:rsidRDefault="00B0309F"/>
    <w:p w:rsidR="00B0309F" w:rsidRDefault="00B0309F"/>
    <w:p w:rsidR="00B0309F" w:rsidRDefault="00B0309F"/>
    <w:p w:rsidR="00B0309F" w:rsidRDefault="00B0309F"/>
    <w:sectPr w:rsidR="00B0309F" w:rsidSect="00BF3A52">
      <w:pgSz w:w="11906" w:h="16838" w:code="9"/>
      <w:pgMar w:top="567" w:right="284" w:bottom="692" w:left="284" w:header="709" w:footer="709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NarrowTurk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HelveticaNarrowTurk+PHZZOB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bakuTLSymSans">
    <w:altName w:val="Cambria Math"/>
    <w:panose1 w:val="00000000000000000000"/>
    <w:charset w:val="A2"/>
    <w:family w:val="auto"/>
    <w:notTrueType/>
    <w:pitch w:val="variable"/>
    <w:sig w:usb0="00000007" w:usb1="00000000" w:usb2="00000000" w:usb3="00000000" w:csb0="0000001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30E277A"/>
    <w:multiLevelType w:val="hybridMultilevel"/>
    <w:tmpl w:val="341098C0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9750C"/>
    <w:rsid w:val="00005063"/>
    <w:rsid w:val="000767AB"/>
    <w:rsid w:val="000C7244"/>
    <w:rsid w:val="001A5BFF"/>
    <w:rsid w:val="001D588B"/>
    <w:rsid w:val="002C4371"/>
    <w:rsid w:val="002D1F89"/>
    <w:rsid w:val="00310DAC"/>
    <w:rsid w:val="00311962"/>
    <w:rsid w:val="00333307"/>
    <w:rsid w:val="00347F62"/>
    <w:rsid w:val="003604B3"/>
    <w:rsid w:val="00365399"/>
    <w:rsid w:val="003B6118"/>
    <w:rsid w:val="003D586C"/>
    <w:rsid w:val="00404E16"/>
    <w:rsid w:val="00441214"/>
    <w:rsid w:val="00444BC2"/>
    <w:rsid w:val="00477C2B"/>
    <w:rsid w:val="004C7ED5"/>
    <w:rsid w:val="004D5BC2"/>
    <w:rsid w:val="004F5F45"/>
    <w:rsid w:val="0052324E"/>
    <w:rsid w:val="00534A71"/>
    <w:rsid w:val="00536988"/>
    <w:rsid w:val="0054217B"/>
    <w:rsid w:val="005C5E2F"/>
    <w:rsid w:val="00652554"/>
    <w:rsid w:val="006B03B0"/>
    <w:rsid w:val="006D4F9F"/>
    <w:rsid w:val="006E134C"/>
    <w:rsid w:val="00724A1C"/>
    <w:rsid w:val="00730F33"/>
    <w:rsid w:val="007817DB"/>
    <w:rsid w:val="007A61A0"/>
    <w:rsid w:val="008304AB"/>
    <w:rsid w:val="00854C89"/>
    <w:rsid w:val="00894AC4"/>
    <w:rsid w:val="008C154E"/>
    <w:rsid w:val="0090031E"/>
    <w:rsid w:val="00936EC1"/>
    <w:rsid w:val="00941FA0"/>
    <w:rsid w:val="00946B6B"/>
    <w:rsid w:val="00953867"/>
    <w:rsid w:val="00986A71"/>
    <w:rsid w:val="009C0657"/>
    <w:rsid w:val="009E09DE"/>
    <w:rsid w:val="009F619F"/>
    <w:rsid w:val="00A238DF"/>
    <w:rsid w:val="00A36FF0"/>
    <w:rsid w:val="00A71852"/>
    <w:rsid w:val="00A948C4"/>
    <w:rsid w:val="00AC0207"/>
    <w:rsid w:val="00AE395E"/>
    <w:rsid w:val="00AF7805"/>
    <w:rsid w:val="00B0309F"/>
    <w:rsid w:val="00B341AB"/>
    <w:rsid w:val="00B425F3"/>
    <w:rsid w:val="00B8051C"/>
    <w:rsid w:val="00B919F2"/>
    <w:rsid w:val="00B962EA"/>
    <w:rsid w:val="00B9750C"/>
    <w:rsid w:val="00BA144D"/>
    <w:rsid w:val="00BE13DE"/>
    <w:rsid w:val="00BF3A52"/>
    <w:rsid w:val="00C17774"/>
    <w:rsid w:val="00C635A7"/>
    <w:rsid w:val="00CA68B6"/>
    <w:rsid w:val="00CE0260"/>
    <w:rsid w:val="00D25F11"/>
    <w:rsid w:val="00D30FE8"/>
    <w:rsid w:val="00D83956"/>
    <w:rsid w:val="00DB0677"/>
    <w:rsid w:val="00E94960"/>
    <w:rsid w:val="00EA4630"/>
    <w:rsid w:val="00EF091F"/>
    <w:rsid w:val="00F118D3"/>
    <w:rsid w:val="00F42F40"/>
    <w:rsid w:val="00F910CD"/>
    <w:rsid w:val="00FF27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16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semiHidden="0" w:uiPriority="0" w:unhideWhenUsed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341AB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6E13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6E134C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6E134C"/>
    <w:pPr>
      <w:ind w:left="720"/>
      <w:contextualSpacing/>
    </w:pPr>
  </w:style>
  <w:style w:type="paragraph" w:styleId="NoSpacing">
    <w:name w:val="No Spacing"/>
    <w:uiPriority w:val="99"/>
    <w:qFormat/>
    <w:rsid w:val="006E134C"/>
    <w:rPr>
      <w:lang w:eastAsia="en-US"/>
    </w:rPr>
  </w:style>
  <w:style w:type="character" w:styleId="Emphasis">
    <w:name w:val="Emphasis"/>
    <w:basedOn w:val="DefaultParagraphFont"/>
    <w:uiPriority w:val="99"/>
    <w:qFormat/>
    <w:rsid w:val="00404E16"/>
    <w:rPr>
      <w:rFonts w:cs="Times New Roman"/>
      <w:i/>
      <w:iCs/>
    </w:rPr>
  </w:style>
  <w:style w:type="character" w:customStyle="1" w:styleId="apple-converted-space">
    <w:name w:val="apple-converted-space"/>
    <w:basedOn w:val="DefaultParagraphFont"/>
    <w:uiPriority w:val="99"/>
    <w:rsid w:val="00404E16"/>
    <w:rPr>
      <w:rFonts w:cs="Times New Roman"/>
    </w:rPr>
  </w:style>
  <w:style w:type="paragraph" w:styleId="Caption">
    <w:name w:val="caption"/>
    <w:basedOn w:val="Normal"/>
    <w:next w:val="Normal"/>
    <w:uiPriority w:val="99"/>
    <w:qFormat/>
    <w:rsid w:val="00005063"/>
    <w:pPr>
      <w:spacing w:line="240" w:lineRule="auto"/>
    </w:pPr>
    <w:rPr>
      <w:b/>
      <w:bCs/>
      <w:color w:val="4F81BD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jpe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98</TotalTime>
  <Pages>2</Pages>
  <Words>28</Words>
  <Characters>161</Characters>
  <Application>Microsoft Office Outlook</Application>
  <DocSecurity>0</DocSecurity>
  <Lines>0</Lines>
  <Paragraphs>0</Paragraphs>
  <ScaleCrop>false</ScaleCrop>
  <Company>www.sorubak.com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www.sorubak.com</dc:subject>
  <cp:keywords>www.sorubak.com</cp:keywords>
  <dc:description>www.sorubak.com</dc:description>
  <cp:lastPrinted>2012-12-28T19:47:00Z</cp:lastPrinted>
  <dcterms:created xsi:type="dcterms:W3CDTF">2012-12-26T23:49:00Z</dcterms:created>
  <dcterms:modified xsi:type="dcterms:W3CDTF">2014-01-02T10:32:00Z</dcterms:modified>
  <cp:category>www.sorubak.com</cp:category>
</cp:coreProperties>
</file>