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6A" w:rsidRPr="00E9718F" w:rsidRDefault="00BD246A" w:rsidP="000A62D2">
      <w:pPr>
        <w:pStyle w:val="Header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2013-2014  EĞİTİM ÖĞRETİM YILI KAVAKLI ORTAOKULU  7.</w:t>
      </w:r>
      <w:r w:rsidRPr="00E9718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SINIFLAR</w:t>
      </w:r>
    </w:p>
    <w:p w:rsidR="00BD246A" w:rsidRPr="00E9718F" w:rsidRDefault="00BD246A" w:rsidP="000A62D2">
      <w:pPr>
        <w:pStyle w:val="Header"/>
        <w:jc w:val="center"/>
        <w:rPr>
          <w:rFonts w:ascii="Times New Roman" w:hAnsi="Times New Roman"/>
          <w:sz w:val="20"/>
          <w:szCs w:val="20"/>
        </w:rPr>
      </w:pPr>
      <w:r w:rsidRPr="00E9718F">
        <w:rPr>
          <w:rFonts w:ascii="Times New Roman" w:hAnsi="Times New Roman"/>
          <w:sz w:val="20"/>
          <w:szCs w:val="20"/>
        </w:rPr>
        <w:t>MATEMATİK  DERSİ 1.    DÖNEM  2. YAZILI SORULARI</w:t>
      </w:r>
    </w:p>
    <w:tbl>
      <w:tblPr>
        <w:tblW w:w="1079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5300"/>
        <w:gridCol w:w="616"/>
        <w:gridCol w:w="4266"/>
      </w:tblGrid>
      <w:tr w:rsidR="00BD246A" w:rsidRPr="00E9718F" w:rsidTr="00184D52">
        <w:trPr>
          <w:trHeight w:val="780"/>
        </w:trPr>
        <w:tc>
          <w:tcPr>
            <w:tcW w:w="10798" w:type="dxa"/>
            <w:gridSpan w:val="4"/>
          </w:tcPr>
          <w:p w:rsidR="00BD246A" w:rsidRPr="00E9718F" w:rsidRDefault="00BD246A" w:rsidP="00F1767D">
            <w:p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 xml:space="preserve">Ad Soyad: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Tarih:  06 / 12 / 2012</w:t>
            </w:r>
          </w:p>
          <w:p w:rsidR="00BD246A" w:rsidRPr="00E9718F" w:rsidRDefault="00BD246A" w:rsidP="00F1767D">
            <w:p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>No:</w:t>
            </w:r>
          </w:p>
          <w:p w:rsidR="00BD246A" w:rsidRDefault="00BD246A" w:rsidP="00345B31">
            <w:pPr>
              <w:pStyle w:val="NoSpacing"/>
              <w:rPr>
                <w:rFonts w:ascii="Times New Roman" w:hAnsi="Times New Roman"/>
                <w:b/>
              </w:rPr>
            </w:pPr>
            <w:r w:rsidRPr="00E9718F">
              <w:rPr>
                <w:sz w:val="20"/>
                <w:szCs w:val="20"/>
              </w:rPr>
              <w:t xml:space="preserve">Sınıf:                           </w:t>
            </w:r>
            <w:r w:rsidRPr="00E9718F">
              <w:rPr>
                <w:sz w:val="20"/>
                <w:szCs w:val="20"/>
              </w:rPr>
              <w:tab/>
              <w:t xml:space="preserve">                                              ALDIĞI PUAN:</w:t>
            </w:r>
            <w:r>
              <w:rPr>
                <w:sz w:val="20"/>
                <w:szCs w:val="20"/>
              </w:rPr>
              <w:t xml:space="preserve"> </w:t>
            </w:r>
            <w:hyperlink r:id="rId7" w:history="1">
              <w:r>
                <w:rPr>
                  <w:rStyle w:val="Hyperlink"/>
                  <w:rFonts w:ascii="Times New Roman" w:hAnsi="Times New Roman"/>
                  <w:b/>
                </w:rPr>
                <w:t>www.sorubak.com</w:t>
              </w:r>
            </w:hyperlink>
            <w:r>
              <w:rPr>
                <w:rFonts w:ascii="Times New Roman" w:hAnsi="Times New Roman"/>
                <w:b/>
              </w:rPr>
              <w:t xml:space="preserve"> </w:t>
            </w:r>
          </w:p>
          <w:p w:rsidR="00BD246A" w:rsidRPr="00E9718F" w:rsidRDefault="00BD246A" w:rsidP="004826E4">
            <w:pPr>
              <w:tabs>
                <w:tab w:val="center" w:pos="5291"/>
              </w:tabs>
              <w:rPr>
                <w:sz w:val="20"/>
                <w:szCs w:val="20"/>
              </w:rPr>
            </w:pPr>
          </w:p>
        </w:tc>
      </w:tr>
      <w:tr w:rsidR="00BD246A" w:rsidRPr="00E9718F" w:rsidTr="00996D60">
        <w:trPr>
          <w:trHeight w:val="1676"/>
        </w:trPr>
        <w:tc>
          <w:tcPr>
            <w:tcW w:w="616" w:type="dxa"/>
          </w:tcPr>
          <w:p w:rsidR="00BD246A" w:rsidRPr="00E9718F" w:rsidRDefault="00BD246A" w:rsidP="00F1767D">
            <w:pPr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 xml:space="preserve"> </w:t>
            </w:r>
          </w:p>
          <w:p w:rsidR="00BD246A" w:rsidRPr="00E9718F" w:rsidRDefault="00BD246A" w:rsidP="00F1767D">
            <w:pPr>
              <w:rPr>
                <w:b/>
                <w:sz w:val="20"/>
                <w:szCs w:val="20"/>
              </w:rPr>
            </w:pPr>
          </w:p>
          <w:p w:rsidR="00BD246A" w:rsidRPr="00E9718F" w:rsidRDefault="00BD246A" w:rsidP="00F1767D">
            <w:pPr>
              <w:rPr>
                <w:b/>
                <w:sz w:val="20"/>
                <w:szCs w:val="20"/>
              </w:rPr>
            </w:pPr>
          </w:p>
          <w:p w:rsidR="00BD246A" w:rsidRPr="00E9718F" w:rsidRDefault="00BD246A" w:rsidP="00F1767D">
            <w:pPr>
              <w:rPr>
                <w:b/>
                <w:sz w:val="20"/>
                <w:szCs w:val="20"/>
              </w:rPr>
            </w:pPr>
          </w:p>
          <w:p w:rsidR="00BD246A" w:rsidRPr="00E9718F" w:rsidRDefault="00BD246A" w:rsidP="00F1767D">
            <w:pPr>
              <w:rPr>
                <w:b/>
                <w:sz w:val="20"/>
                <w:szCs w:val="20"/>
              </w:rPr>
            </w:pPr>
          </w:p>
        </w:tc>
        <w:tc>
          <w:tcPr>
            <w:tcW w:w="5300" w:type="dxa"/>
          </w:tcPr>
          <w:p w:rsidR="00BD246A" w:rsidRPr="00E9718F" w:rsidRDefault="00BD246A" w:rsidP="00F86323">
            <w:p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object w:dxaOrig="5084" w:dyaOrig="8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4.25pt;height:40.5pt" o:ole="">
                  <v:imagedata r:id="rId8" o:title=""/>
                </v:shape>
                <o:OLEObject Type="Embed" ProgID="Paint.Picture" ShapeID="_x0000_i1025" DrawAspect="Content" ObjectID="_1447575962" r:id="rId9"/>
              </w:object>
            </w:r>
          </w:p>
          <w:p w:rsidR="00BD246A" w:rsidRPr="00E9718F" w:rsidRDefault="00BD246A" w:rsidP="00F86323">
            <w:p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>Yukarıdaki sayı doğrusuna göre aşağıdaki 1. , 2. ve 3. soruları cevaplayınız</w:t>
            </w:r>
          </w:p>
        </w:tc>
        <w:tc>
          <w:tcPr>
            <w:tcW w:w="616" w:type="dxa"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9.</w:t>
            </w:r>
          </w:p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6" w:type="dxa"/>
          </w:tcPr>
          <w:p w:rsidR="00BD246A" w:rsidRPr="00E9718F" w:rsidRDefault="00BD246A" w:rsidP="00841B17">
            <w:pPr>
              <w:jc w:val="both"/>
              <w:rPr>
                <w:sz w:val="20"/>
                <w:szCs w:val="20"/>
              </w:rPr>
            </w:pPr>
            <w:r w:rsidRPr="00E9718F">
              <w:rPr>
                <w:position w:val="-24"/>
                <w:sz w:val="20"/>
                <w:szCs w:val="20"/>
              </w:rPr>
              <w:object w:dxaOrig="220" w:dyaOrig="620">
                <v:shape id="_x0000_i1026" type="#_x0000_t75" style="width:11.25pt;height:30.75pt" o:ole="">
                  <v:imagedata r:id="rId10" o:title=""/>
                </v:shape>
                <o:OLEObject Type="Embed" ProgID="Equation.DSMT4" ShapeID="_x0000_i1026" DrawAspect="Content" ObjectID="_1447575963" r:id="rId11"/>
              </w:object>
            </w:r>
            <w:r w:rsidRPr="00E9718F">
              <w:rPr>
                <w:sz w:val="20"/>
                <w:szCs w:val="20"/>
              </w:rPr>
              <w:t xml:space="preserve"> Rasyonel sayısının çarpma işlemine göre tersinin 2 fazlası kaçtır?</w:t>
            </w:r>
          </w:p>
          <w:p w:rsidR="00BD246A" w:rsidRPr="00E9718F" w:rsidRDefault="00BD246A" w:rsidP="00996D60">
            <w:pPr>
              <w:rPr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a)</w:t>
            </w:r>
            <w:r w:rsidRPr="00E9718F">
              <w:rPr>
                <w:sz w:val="20"/>
                <w:szCs w:val="20"/>
              </w:rPr>
              <w:t xml:space="preserve"> </w:t>
            </w:r>
            <w:r w:rsidRPr="00E9718F">
              <w:rPr>
                <w:position w:val="-24"/>
                <w:sz w:val="20"/>
                <w:szCs w:val="20"/>
              </w:rPr>
              <w:object w:dxaOrig="220" w:dyaOrig="620">
                <v:shape id="_x0000_i1027" type="#_x0000_t75" style="width:11.25pt;height:30.75pt" o:ole="">
                  <v:imagedata r:id="rId12" o:title=""/>
                </v:shape>
                <o:OLEObject Type="Embed" ProgID="Equation.DSMT4" ShapeID="_x0000_i1027" DrawAspect="Content" ObjectID="_1447575964" r:id="rId13"/>
              </w:object>
            </w:r>
            <w:r w:rsidRPr="00E9718F">
              <w:rPr>
                <w:sz w:val="20"/>
                <w:szCs w:val="20"/>
              </w:rPr>
              <w:tab/>
              <w:t xml:space="preserve">   </w:t>
            </w:r>
            <w:r w:rsidRPr="00E9718F">
              <w:rPr>
                <w:b/>
                <w:sz w:val="20"/>
                <w:szCs w:val="20"/>
              </w:rPr>
              <w:t xml:space="preserve">b) </w:t>
            </w:r>
            <w:r w:rsidRPr="00E9718F">
              <w:rPr>
                <w:b/>
                <w:position w:val="-24"/>
                <w:sz w:val="20"/>
                <w:szCs w:val="20"/>
              </w:rPr>
              <w:object w:dxaOrig="300" w:dyaOrig="620">
                <v:shape id="_x0000_i1028" type="#_x0000_t75" style="width:15pt;height:30.75pt" o:ole="">
                  <v:imagedata r:id="rId14" o:title=""/>
                </v:shape>
                <o:OLEObject Type="Embed" ProgID="Equation.DSMT4" ShapeID="_x0000_i1028" DrawAspect="Content" ObjectID="_1447575965" r:id="rId15"/>
              </w:object>
            </w:r>
            <w:r w:rsidRPr="00E9718F">
              <w:rPr>
                <w:b/>
                <w:sz w:val="20"/>
                <w:szCs w:val="20"/>
              </w:rPr>
              <w:t xml:space="preserve">       c) </w:t>
            </w:r>
            <w:r w:rsidRPr="00E9718F">
              <w:rPr>
                <w:b/>
                <w:position w:val="-24"/>
                <w:sz w:val="20"/>
                <w:szCs w:val="20"/>
              </w:rPr>
              <w:object w:dxaOrig="320" w:dyaOrig="620">
                <v:shape id="_x0000_i1029" type="#_x0000_t75" style="width:15.75pt;height:30.75pt" o:ole="">
                  <v:imagedata r:id="rId16" o:title=""/>
                </v:shape>
                <o:OLEObject Type="Embed" ProgID="Equation.DSMT4" ShapeID="_x0000_i1029" DrawAspect="Content" ObjectID="_1447575966" r:id="rId17"/>
              </w:object>
            </w:r>
            <w:r w:rsidRPr="00E9718F">
              <w:rPr>
                <w:b/>
                <w:sz w:val="20"/>
                <w:szCs w:val="20"/>
              </w:rPr>
              <w:tab/>
              <w:t xml:space="preserve"> d) </w:t>
            </w:r>
            <w:r w:rsidRPr="00E9718F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30" type="#_x0000_t75" style="width:12pt;height:30.75pt" o:ole="">
                  <v:imagedata r:id="rId18" o:title=""/>
                </v:shape>
                <o:OLEObject Type="Embed" ProgID="Equation.DSMT4" ShapeID="_x0000_i1030" DrawAspect="Content" ObjectID="_1447575967" r:id="rId19"/>
              </w:object>
            </w:r>
          </w:p>
        </w:tc>
      </w:tr>
      <w:tr w:rsidR="00BD246A" w:rsidRPr="00E9718F" w:rsidTr="005B04BD">
        <w:trPr>
          <w:trHeight w:val="975"/>
        </w:trPr>
        <w:tc>
          <w:tcPr>
            <w:tcW w:w="616" w:type="dxa"/>
          </w:tcPr>
          <w:p w:rsidR="00BD246A" w:rsidRPr="00E9718F" w:rsidRDefault="00BD246A" w:rsidP="00F1767D">
            <w:pPr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5300" w:type="dxa"/>
          </w:tcPr>
          <w:p w:rsidR="00BD246A" w:rsidRPr="00E9718F" w:rsidRDefault="00BD246A" w:rsidP="00F86323">
            <w:p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>A rasyonel sayısı kaçtır?</w:t>
            </w:r>
          </w:p>
          <w:p w:rsidR="00BD246A" w:rsidRPr="00E9718F" w:rsidRDefault="00BD246A" w:rsidP="0007058B">
            <w:pPr>
              <w:rPr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A)</w:t>
            </w:r>
            <w:r w:rsidRPr="00E9718F">
              <w:rPr>
                <w:sz w:val="20"/>
                <w:szCs w:val="20"/>
              </w:rPr>
              <w:t xml:space="preserve"> </w:t>
            </w:r>
            <w:r w:rsidRPr="00E9718F">
              <w:rPr>
                <w:position w:val="-24"/>
                <w:sz w:val="20"/>
                <w:szCs w:val="20"/>
              </w:rPr>
              <w:object w:dxaOrig="400" w:dyaOrig="620">
                <v:shape id="_x0000_i1031" type="#_x0000_t75" style="width:20.25pt;height:30.75pt" o:ole="">
                  <v:imagedata r:id="rId20" o:title=""/>
                </v:shape>
                <o:OLEObject Type="Embed" ProgID="Equation.DSMT4" ShapeID="_x0000_i1031" DrawAspect="Content" ObjectID="_1447575968" r:id="rId21"/>
              </w:object>
            </w:r>
            <w:r w:rsidRPr="00E9718F">
              <w:rPr>
                <w:sz w:val="20"/>
                <w:szCs w:val="20"/>
              </w:rPr>
              <w:t xml:space="preserve">       </w:t>
            </w:r>
            <w:r w:rsidRPr="00E9718F">
              <w:rPr>
                <w:b/>
                <w:sz w:val="20"/>
                <w:szCs w:val="20"/>
              </w:rPr>
              <w:t>B)</w:t>
            </w:r>
            <w:r w:rsidRPr="00E9718F">
              <w:rPr>
                <w:sz w:val="20"/>
                <w:szCs w:val="20"/>
              </w:rPr>
              <w:t xml:space="preserve"> </w:t>
            </w:r>
            <w:r w:rsidRPr="00E9718F">
              <w:rPr>
                <w:position w:val="-24"/>
                <w:sz w:val="20"/>
                <w:szCs w:val="20"/>
              </w:rPr>
              <w:object w:dxaOrig="400" w:dyaOrig="620">
                <v:shape id="_x0000_i1032" type="#_x0000_t75" style="width:20.25pt;height:30.75pt" o:ole="">
                  <v:imagedata r:id="rId22" o:title=""/>
                </v:shape>
                <o:OLEObject Type="Embed" ProgID="Equation.DSMT4" ShapeID="_x0000_i1032" DrawAspect="Content" ObjectID="_1447575969" r:id="rId23"/>
              </w:object>
            </w:r>
            <w:r w:rsidRPr="00E9718F">
              <w:rPr>
                <w:sz w:val="20"/>
                <w:szCs w:val="20"/>
              </w:rPr>
              <w:t xml:space="preserve">         </w:t>
            </w:r>
            <w:r w:rsidRPr="00E9718F">
              <w:rPr>
                <w:b/>
                <w:sz w:val="20"/>
                <w:szCs w:val="20"/>
              </w:rPr>
              <w:t>C)</w:t>
            </w:r>
            <w:r w:rsidRPr="00E9718F">
              <w:rPr>
                <w:sz w:val="20"/>
                <w:szCs w:val="20"/>
              </w:rPr>
              <w:t xml:space="preserve"> </w:t>
            </w:r>
            <w:r w:rsidRPr="00E9718F">
              <w:rPr>
                <w:position w:val="-24"/>
                <w:sz w:val="20"/>
                <w:szCs w:val="20"/>
              </w:rPr>
              <w:object w:dxaOrig="499" w:dyaOrig="620">
                <v:shape id="_x0000_i1033" type="#_x0000_t75" style="width:24.75pt;height:30.75pt" o:ole="">
                  <v:imagedata r:id="rId24" o:title=""/>
                </v:shape>
                <o:OLEObject Type="Embed" ProgID="Equation.DSMT4" ShapeID="_x0000_i1033" DrawAspect="Content" ObjectID="_1447575970" r:id="rId25"/>
              </w:object>
            </w:r>
            <w:r w:rsidRPr="00E9718F">
              <w:rPr>
                <w:sz w:val="20"/>
                <w:szCs w:val="20"/>
              </w:rPr>
              <w:t xml:space="preserve">       </w:t>
            </w:r>
            <w:r w:rsidRPr="00E9718F">
              <w:rPr>
                <w:b/>
                <w:sz w:val="20"/>
                <w:szCs w:val="20"/>
              </w:rPr>
              <w:t>D)</w:t>
            </w:r>
            <w:r w:rsidRPr="00E9718F">
              <w:rPr>
                <w:sz w:val="20"/>
                <w:szCs w:val="20"/>
              </w:rPr>
              <w:t xml:space="preserve"> </w:t>
            </w:r>
            <w:r w:rsidRPr="00E9718F">
              <w:rPr>
                <w:position w:val="-24"/>
                <w:sz w:val="20"/>
                <w:szCs w:val="20"/>
              </w:rPr>
              <w:object w:dxaOrig="520" w:dyaOrig="620">
                <v:shape id="_x0000_i1034" type="#_x0000_t75" style="width:26.25pt;height:30.75pt" o:ole="">
                  <v:imagedata r:id="rId26" o:title=""/>
                </v:shape>
                <o:OLEObject Type="Embed" ProgID="Equation.DSMT4" ShapeID="_x0000_i1034" DrawAspect="Content" ObjectID="_1447575971" r:id="rId27"/>
              </w:object>
            </w:r>
          </w:p>
        </w:tc>
        <w:tc>
          <w:tcPr>
            <w:tcW w:w="616" w:type="dxa"/>
            <w:vMerge w:val="restart"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4266" w:type="dxa"/>
            <w:vMerge w:val="restart"/>
          </w:tcPr>
          <w:p w:rsidR="00BD246A" w:rsidRPr="00E9718F" w:rsidRDefault="00BD246A" w:rsidP="00746F50">
            <w:pPr>
              <w:jc w:val="both"/>
              <w:rPr>
                <w:sz w:val="20"/>
                <w:szCs w:val="20"/>
              </w:rPr>
            </w:pPr>
            <w:r w:rsidRPr="00B81CC9">
              <w:rPr>
                <w:noProof/>
                <w:sz w:val="20"/>
                <w:szCs w:val="20"/>
              </w:rPr>
              <w:pict>
                <v:shape id="Resim 31" o:spid="_x0000_i1035" type="#_x0000_t75" style="width:189pt;height:63pt;visibility:visible">
                  <v:imagedata r:id="rId28" o:title="" gain="2.5"/>
                </v:shape>
              </w:pict>
            </w:r>
          </w:p>
        </w:tc>
      </w:tr>
      <w:tr w:rsidR="00BD246A" w:rsidRPr="00E9718F" w:rsidTr="00184D52">
        <w:trPr>
          <w:trHeight w:val="390"/>
        </w:trPr>
        <w:tc>
          <w:tcPr>
            <w:tcW w:w="616" w:type="dxa"/>
            <w:vMerge w:val="restart"/>
          </w:tcPr>
          <w:p w:rsidR="00BD246A" w:rsidRPr="00E9718F" w:rsidRDefault="00BD246A" w:rsidP="00F1767D">
            <w:pPr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5300" w:type="dxa"/>
            <w:vMerge w:val="restart"/>
          </w:tcPr>
          <w:p w:rsidR="00BD246A" w:rsidRPr="00E9718F" w:rsidRDefault="00BD246A" w:rsidP="00F86323">
            <w:p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>B rasyonel sayısının çarpma işlemine</w:t>
            </w:r>
            <w:r>
              <w:rPr>
                <w:sz w:val="20"/>
                <w:szCs w:val="20"/>
              </w:rPr>
              <w:t xml:space="preserve"> göre</w:t>
            </w:r>
            <w:r w:rsidRPr="00E9718F">
              <w:rPr>
                <w:sz w:val="20"/>
                <w:szCs w:val="20"/>
              </w:rPr>
              <w:t xml:space="preserve"> tersi kaçtır?</w:t>
            </w:r>
          </w:p>
          <w:p w:rsidR="00BD246A" w:rsidRPr="00E9718F" w:rsidRDefault="00BD246A" w:rsidP="00F86323">
            <w:pPr>
              <w:rPr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 xml:space="preserve">A) </w:t>
            </w:r>
            <w:r w:rsidRPr="00E9718F">
              <w:rPr>
                <w:sz w:val="20"/>
                <w:szCs w:val="20"/>
              </w:rPr>
              <w:t xml:space="preserve">-2       </w:t>
            </w:r>
            <w:r w:rsidRPr="00E9718F">
              <w:rPr>
                <w:b/>
                <w:sz w:val="20"/>
                <w:szCs w:val="20"/>
              </w:rPr>
              <w:t xml:space="preserve">B) </w:t>
            </w:r>
            <w:r w:rsidRPr="00E9718F">
              <w:rPr>
                <w:sz w:val="20"/>
                <w:szCs w:val="20"/>
              </w:rPr>
              <w:t xml:space="preserve">2         </w:t>
            </w:r>
            <w:r w:rsidRPr="00E9718F">
              <w:rPr>
                <w:b/>
                <w:sz w:val="20"/>
                <w:szCs w:val="20"/>
              </w:rPr>
              <w:t>C)</w:t>
            </w:r>
            <w:r w:rsidRPr="00E9718F">
              <w:rPr>
                <w:sz w:val="20"/>
                <w:szCs w:val="20"/>
              </w:rPr>
              <w:t xml:space="preserve"> </w:t>
            </w:r>
            <w:r w:rsidRPr="00E9718F">
              <w:rPr>
                <w:position w:val="-24"/>
                <w:sz w:val="20"/>
                <w:szCs w:val="20"/>
              </w:rPr>
              <w:object w:dxaOrig="400" w:dyaOrig="620">
                <v:shape id="_x0000_i1036" type="#_x0000_t75" style="width:20.25pt;height:30.75pt" o:ole="">
                  <v:imagedata r:id="rId29" o:title=""/>
                </v:shape>
                <o:OLEObject Type="Embed" ProgID="Equation.DSMT4" ShapeID="_x0000_i1036" DrawAspect="Content" ObjectID="_1447575972" r:id="rId30"/>
              </w:object>
            </w:r>
            <w:r w:rsidRPr="00E9718F">
              <w:rPr>
                <w:sz w:val="20"/>
                <w:szCs w:val="20"/>
              </w:rPr>
              <w:t xml:space="preserve">        </w:t>
            </w:r>
            <w:r w:rsidRPr="00E9718F">
              <w:rPr>
                <w:b/>
                <w:sz w:val="20"/>
                <w:szCs w:val="20"/>
              </w:rPr>
              <w:t>D)</w:t>
            </w:r>
            <w:r w:rsidRPr="00E9718F">
              <w:rPr>
                <w:sz w:val="20"/>
                <w:szCs w:val="20"/>
              </w:rPr>
              <w:t xml:space="preserve"> </w:t>
            </w:r>
            <w:r w:rsidRPr="00E9718F">
              <w:rPr>
                <w:position w:val="-24"/>
                <w:sz w:val="20"/>
                <w:szCs w:val="20"/>
              </w:rPr>
              <w:object w:dxaOrig="240" w:dyaOrig="620">
                <v:shape id="_x0000_i1037" type="#_x0000_t75" style="width:12pt;height:30.75pt" o:ole="">
                  <v:imagedata r:id="rId31" o:title=""/>
                </v:shape>
                <o:OLEObject Type="Embed" ProgID="Equation.DSMT4" ShapeID="_x0000_i1037" DrawAspect="Content" ObjectID="_1447575973" r:id="rId32"/>
              </w:object>
            </w:r>
          </w:p>
        </w:tc>
        <w:tc>
          <w:tcPr>
            <w:tcW w:w="616" w:type="dxa"/>
            <w:vMerge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6" w:type="dxa"/>
            <w:vMerge/>
          </w:tcPr>
          <w:p w:rsidR="00BD246A" w:rsidRPr="00E9718F" w:rsidRDefault="00BD246A" w:rsidP="00C72AF8">
            <w:pPr>
              <w:jc w:val="both"/>
              <w:rPr>
                <w:sz w:val="20"/>
                <w:szCs w:val="20"/>
              </w:rPr>
            </w:pPr>
          </w:p>
        </w:tc>
      </w:tr>
      <w:tr w:rsidR="00BD246A" w:rsidRPr="00E9718F" w:rsidTr="005B04BD">
        <w:trPr>
          <w:trHeight w:val="368"/>
        </w:trPr>
        <w:tc>
          <w:tcPr>
            <w:tcW w:w="616" w:type="dxa"/>
            <w:vMerge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0" w:type="dxa"/>
            <w:vMerge/>
          </w:tcPr>
          <w:p w:rsidR="00BD246A" w:rsidRPr="00E9718F" w:rsidRDefault="00BD246A" w:rsidP="00F1767D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vMerge w:val="restart"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4266" w:type="dxa"/>
            <w:vMerge w:val="restart"/>
          </w:tcPr>
          <w:p w:rsidR="00BD246A" w:rsidRPr="00E9718F" w:rsidRDefault="00BD246A" w:rsidP="005B611C">
            <w:pPr>
              <w:jc w:val="both"/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>Aşağıdakilerden hangisi 0,25 sayısına eşittir?</w:t>
            </w:r>
          </w:p>
          <w:p w:rsidR="00BD246A" w:rsidRPr="00E9718F" w:rsidRDefault="00BD246A" w:rsidP="005B611C">
            <w:pPr>
              <w:rPr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 xml:space="preserve">a) </w:t>
            </w:r>
            <w:r w:rsidRPr="00E9718F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38" type="#_x0000_t75" style="width:12pt;height:30.75pt" o:ole="">
                  <v:imagedata r:id="rId33" o:title=""/>
                </v:shape>
                <o:OLEObject Type="Embed" ProgID="Equation.DSMT4" ShapeID="_x0000_i1038" DrawAspect="Content" ObjectID="_1447575974" r:id="rId34"/>
              </w:object>
            </w:r>
            <w:r w:rsidRPr="00E9718F">
              <w:rPr>
                <w:b/>
                <w:sz w:val="20"/>
                <w:szCs w:val="20"/>
              </w:rPr>
              <w:t xml:space="preserve">   </w:t>
            </w:r>
            <w:r w:rsidRPr="00E9718F">
              <w:rPr>
                <w:b/>
                <w:sz w:val="20"/>
                <w:szCs w:val="20"/>
              </w:rPr>
              <w:tab/>
              <w:t xml:space="preserve">b) </w:t>
            </w:r>
            <w:r w:rsidRPr="00E9718F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39" type="#_x0000_t75" style="width:12pt;height:30.75pt" o:ole="">
                  <v:imagedata r:id="rId35" o:title=""/>
                </v:shape>
                <o:OLEObject Type="Embed" ProgID="Equation.DSMT4" ShapeID="_x0000_i1039" DrawAspect="Content" ObjectID="_1447575975" r:id="rId36"/>
              </w:object>
            </w:r>
            <w:r w:rsidRPr="00E9718F">
              <w:rPr>
                <w:b/>
                <w:sz w:val="20"/>
                <w:szCs w:val="20"/>
              </w:rPr>
              <w:tab/>
              <w:t xml:space="preserve">    c) </w:t>
            </w:r>
            <w:r w:rsidRPr="00E9718F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40" type="#_x0000_t75" style="width:12pt;height:30.75pt" o:ole="">
                  <v:imagedata r:id="rId37" o:title=""/>
                </v:shape>
                <o:OLEObject Type="Embed" ProgID="Equation.DSMT4" ShapeID="_x0000_i1040" DrawAspect="Content" ObjectID="_1447575976" r:id="rId38"/>
              </w:object>
            </w:r>
            <w:r w:rsidRPr="00E9718F">
              <w:rPr>
                <w:b/>
                <w:sz w:val="20"/>
                <w:szCs w:val="20"/>
              </w:rPr>
              <w:t xml:space="preserve">    d) </w:t>
            </w:r>
            <w:r w:rsidRPr="00E9718F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41" type="#_x0000_t75" style="width:12pt;height:30.75pt" o:ole="">
                  <v:imagedata r:id="rId39" o:title=""/>
                </v:shape>
                <o:OLEObject Type="Embed" ProgID="Equation.DSMT4" ShapeID="_x0000_i1041" DrawAspect="Content" ObjectID="_1447575977" r:id="rId40"/>
              </w:object>
            </w:r>
          </w:p>
        </w:tc>
      </w:tr>
      <w:tr w:rsidR="00BD246A" w:rsidRPr="00E9718F" w:rsidTr="00184D52">
        <w:trPr>
          <w:trHeight w:val="735"/>
        </w:trPr>
        <w:tc>
          <w:tcPr>
            <w:tcW w:w="616" w:type="dxa"/>
            <w:vMerge w:val="restart"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5300" w:type="dxa"/>
            <w:vMerge w:val="restart"/>
          </w:tcPr>
          <w:p w:rsidR="00BD246A" w:rsidRPr="00E9718F" w:rsidRDefault="00BD246A" w:rsidP="00F86323">
            <w:p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>Bu rasyonel sayıları</w:t>
            </w:r>
            <w:r>
              <w:rPr>
                <w:sz w:val="20"/>
                <w:szCs w:val="20"/>
              </w:rPr>
              <w:t>n içinden hangisi</w:t>
            </w:r>
            <w:r w:rsidRPr="00E9718F">
              <w:rPr>
                <w:sz w:val="20"/>
                <w:szCs w:val="20"/>
              </w:rPr>
              <w:t xml:space="preserve"> en büyüktür?</w:t>
            </w:r>
          </w:p>
          <w:p w:rsidR="00BD246A" w:rsidRPr="00E9718F" w:rsidRDefault="00BD246A" w:rsidP="00F86323">
            <w:pPr>
              <w:rPr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A)</w:t>
            </w:r>
            <w:r w:rsidRPr="00E9718F">
              <w:rPr>
                <w:sz w:val="20"/>
                <w:szCs w:val="20"/>
              </w:rPr>
              <w:t xml:space="preserve"> A       </w:t>
            </w:r>
            <w:r w:rsidRPr="00E9718F">
              <w:rPr>
                <w:b/>
                <w:sz w:val="20"/>
                <w:szCs w:val="20"/>
              </w:rPr>
              <w:t>B)</w:t>
            </w:r>
            <w:r w:rsidRPr="00E9718F">
              <w:rPr>
                <w:sz w:val="20"/>
                <w:szCs w:val="20"/>
              </w:rPr>
              <w:t xml:space="preserve"> B         </w:t>
            </w:r>
            <w:r w:rsidRPr="00E9718F">
              <w:rPr>
                <w:b/>
                <w:sz w:val="20"/>
                <w:szCs w:val="20"/>
              </w:rPr>
              <w:t>C)</w:t>
            </w:r>
            <w:r w:rsidRPr="00E9718F">
              <w:rPr>
                <w:sz w:val="20"/>
                <w:szCs w:val="20"/>
              </w:rPr>
              <w:t xml:space="preserve"> D           </w:t>
            </w:r>
            <w:r w:rsidRPr="00E9718F">
              <w:rPr>
                <w:b/>
                <w:sz w:val="20"/>
                <w:szCs w:val="20"/>
              </w:rPr>
              <w:t>D)</w:t>
            </w:r>
            <w:r w:rsidRPr="00E9718F">
              <w:rPr>
                <w:sz w:val="20"/>
                <w:szCs w:val="20"/>
              </w:rPr>
              <w:t xml:space="preserve"> E</w:t>
            </w:r>
          </w:p>
        </w:tc>
        <w:tc>
          <w:tcPr>
            <w:tcW w:w="616" w:type="dxa"/>
            <w:vMerge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6" w:type="dxa"/>
            <w:vMerge/>
          </w:tcPr>
          <w:p w:rsidR="00BD246A" w:rsidRPr="00E9718F" w:rsidRDefault="00BD246A" w:rsidP="00841B1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BD246A" w:rsidRPr="00E9718F" w:rsidTr="005B04BD">
        <w:trPr>
          <w:trHeight w:val="368"/>
        </w:trPr>
        <w:tc>
          <w:tcPr>
            <w:tcW w:w="616" w:type="dxa"/>
            <w:vMerge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0" w:type="dxa"/>
            <w:vMerge/>
          </w:tcPr>
          <w:p w:rsidR="00BD246A" w:rsidRPr="00E9718F" w:rsidRDefault="00BD246A" w:rsidP="00F1767D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vMerge w:val="restart"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4266" w:type="dxa"/>
            <w:vMerge w:val="restart"/>
          </w:tcPr>
          <w:p w:rsidR="00BD246A" w:rsidRPr="00E9718F" w:rsidRDefault="00BD246A" w:rsidP="005B611C">
            <w:p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 xml:space="preserve">Aşağıdakilerden hangisi </w:t>
            </w:r>
            <w:r w:rsidRPr="00E9718F">
              <w:rPr>
                <w:b/>
                <w:sz w:val="20"/>
                <w:szCs w:val="20"/>
                <w:u w:val="single"/>
              </w:rPr>
              <w:t>yanlıştır</w:t>
            </w:r>
            <w:r w:rsidRPr="00E9718F">
              <w:rPr>
                <w:sz w:val="20"/>
                <w:szCs w:val="20"/>
              </w:rPr>
              <w:t>?</w:t>
            </w:r>
          </w:p>
          <w:p w:rsidR="00BD246A" w:rsidRPr="00E9718F" w:rsidRDefault="00BD246A" w:rsidP="005B611C">
            <w:pPr>
              <w:rPr>
                <w:sz w:val="20"/>
                <w:szCs w:val="20"/>
              </w:rPr>
            </w:pPr>
          </w:p>
          <w:p w:rsidR="00BD246A" w:rsidRPr="00E9718F" w:rsidRDefault="00BD246A" w:rsidP="005B611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>Toplama işleminin yutan elamanı 0 dır.</w:t>
            </w:r>
          </w:p>
          <w:p w:rsidR="00BD246A" w:rsidRPr="00E9718F" w:rsidRDefault="00BD246A" w:rsidP="005B611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>Çarpma işleminin etkisiz elemanı 1 dir.</w:t>
            </w:r>
          </w:p>
          <w:p w:rsidR="00BD246A" w:rsidRPr="00E9718F" w:rsidRDefault="00BD246A" w:rsidP="005B611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>Çarpma işleminin yutan elemanı 0 dır.</w:t>
            </w:r>
          </w:p>
          <w:p w:rsidR="00BD246A" w:rsidRPr="00E9718F" w:rsidRDefault="00BD246A" w:rsidP="005B611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>Çarpma işleminin toplama ve çıkarma işlemleri üzerine dağılma özeliği vardır.</w:t>
            </w:r>
          </w:p>
          <w:p w:rsidR="00BD246A" w:rsidRPr="00E9718F" w:rsidRDefault="00BD246A" w:rsidP="005B611C">
            <w:pPr>
              <w:rPr>
                <w:sz w:val="20"/>
                <w:szCs w:val="20"/>
              </w:rPr>
            </w:pPr>
          </w:p>
        </w:tc>
      </w:tr>
      <w:tr w:rsidR="00BD246A" w:rsidRPr="00E9718F" w:rsidTr="00E9718F">
        <w:trPr>
          <w:trHeight w:val="1440"/>
        </w:trPr>
        <w:tc>
          <w:tcPr>
            <w:tcW w:w="616" w:type="dxa"/>
            <w:vMerge w:val="restart"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300" w:type="dxa"/>
            <w:vMerge w:val="restart"/>
          </w:tcPr>
          <w:p w:rsidR="00BD246A" w:rsidRPr="00E9718F" w:rsidRDefault="00BD246A" w:rsidP="00F86323">
            <w:p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>a =</w:t>
            </w:r>
            <w:r w:rsidRPr="00E9718F">
              <w:rPr>
                <w:position w:val="-24"/>
                <w:sz w:val="20"/>
                <w:szCs w:val="20"/>
              </w:rPr>
              <w:object w:dxaOrig="460" w:dyaOrig="620">
                <v:shape id="_x0000_i1042" type="#_x0000_t75" style="width:23.25pt;height:30.75pt" o:ole="">
                  <v:imagedata r:id="rId41" o:title=""/>
                </v:shape>
                <o:OLEObject Type="Embed" ProgID="Equation.DSMT4" ShapeID="_x0000_i1042" DrawAspect="Content" ObjectID="_1447575978" r:id="rId42"/>
              </w:object>
            </w:r>
            <w:r w:rsidRPr="00E9718F">
              <w:rPr>
                <w:sz w:val="20"/>
                <w:szCs w:val="20"/>
              </w:rPr>
              <w:t xml:space="preserve"> ,  b =  </w:t>
            </w:r>
            <w:r w:rsidRPr="00E9718F">
              <w:rPr>
                <w:position w:val="-24"/>
                <w:sz w:val="20"/>
                <w:szCs w:val="20"/>
              </w:rPr>
              <w:object w:dxaOrig="240" w:dyaOrig="620">
                <v:shape id="_x0000_i1043" type="#_x0000_t75" style="width:12pt;height:30.75pt" o:ole="">
                  <v:imagedata r:id="rId43" o:title=""/>
                </v:shape>
                <o:OLEObject Type="Embed" ProgID="Equation.DSMT4" ShapeID="_x0000_i1043" DrawAspect="Content" ObjectID="_1447575979" r:id="rId44"/>
              </w:object>
            </w:r>
            <w:r w:rsidRPr="00E9718F">
              <w:rPr>
                <w:sz w:val="20"/>
                <w:szCs w:val="20"/>
              </w:rPr>
              <w:t xml:space="preserve"> , c = </w:t>
            </w:r>
            <w:r w:rsidRPr="00E9718F">
              <w:rPr>
                <w:position w:val="-24"/>
                <w:sz w:val="20"/>
                <w:szCs w:val="20"/>
              </w:rPr>
              <w:object w:dxaOrig="240" w:dyaOrig="620">
                <v:shape id="_x0000_i1044" type="#_x0000_t75" style="width:12pt;height:30.75pt" o:ole="">
                  <v:imagedata r:id="rId45" o:title=""/>
                </v:shape>
                <o:OLEObject Type="Embed" ProgID="Equation.DSMT4" ShapeID="_x0000_i1044" DrawAspect="Content" ObjectID="_1447575980" r:id="rId46"/>
              </w:object>
            </w:r>
            <w:r w:rsidRPr="00E9718F">
              <w:rPr>
                <w:sz w:val="20"/>
                <w:szCs w:val="20"/>
              </w:rPr>
              <w:t xml:space="preserve"> olduğuna göre aşağıdaki sıralamalardan hangisi doğrudur?</w:t>
            </w:r>
          </w:p>
          <w:p w:rsidR="00BD246A" w:rsidRPr="00E9718F" w:rsidRDefault="00BD246A" w:rsidP="00F86323">
            <w:pPr>
              <w:rPr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A)</w:t>
            </w:r>
            <w:r w:rsidRPr="00E9718F">
              <w:rPr>
                <w:sz w:val="20"/>
                <w:szCs w:val="20"/>
              </w:rPr>
              <w:t xml:space="preserve"> b &gt;  c &gt; a        </w:t>
            </w:r>
            <w:r w:rsidRPr="00E9718F">
              <w:rPr>
                <w:b/>
                <w:sz w:val="20"/>
                <w:szCs w:val="20"/>
              </w:rPr>
              <w:t>B)</w:t>
            </w:r>
            <w:r w:rsidRPr="00E9718F">
              <w:rPr>
                <w:sz w:val="20"/>
                <w:szCs w:val="20"/>
              </w:rPr>
              <w:t xml:space="preserve"> a &gt; c &gt;  b</w:t>
            </w:r>
          </w:p>
          <w:p w:rsidR="00BD246A" w:rsidRPr="00E9718F" w:rsidRDefault="00BD246A" w:rsidP="00996D60">
            <w:pPr>
              <w:rPr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C)</w:t>
            </w:r>
            <w:r w:rsidRPr="00E9718F">
              <w:rPr>
                <w:sz w:val="20"/>
                <w:szCs w:val="20"/>
              </w:rPr>
              <w:t xml:space="preserve"> c &gt; b &gt; a         </w:t>
            </w:r>
            <w:r w:rsidRPr="00E9718F">
              <w:rPr>
                <w:b/>
                <w:sz w:val="20"/>
                <w:szCs w:val="20"/>
              </w:rPr>
              <w:t>D)</w:t>
            </w:r>
            <w:r w:rsidRPr="00E9718F">
              <w:rPr>
                <w:sz w:val="20"/>
                <w:szCs w:val="20"/>
              </w:rPr>
              <w:t xml:space="preserve"> b &gt; a  &gt; c   </w:t>
            </w:r>
          </w:p>
        </w:tc>
        <w:tc>
          <w:tcPr>
            <w:tcW w:w="616" w:type="dxa"/>
            <w:vMerge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6" w:type="dxa"/>
            <w:vMerge/>
          </w:tcPr>
          <w:p w:rsidR="00BD246A" w:rsidRPr="00E9718F" w:rsidRDefault="00BD246A" w:rsidP="00841B17">
            <w:pPr>
              <w:jc w:val="both"/>
              <w:rPr>
                <w:sz w:val="20"/>
                <w:szCs w:val="20"/>
              </w:rPr>
            </w:pPr>
          </w:p>
        </w:tc>
      </w:tr>
      <w:tr w:rsidR="00BD246A" w:rsidRPr="00E9718F" w:rsidTr="005B611C">
        <w:trPr>
          <w:trHeight w:val="230"/>
        </w:trPr>
        <w:tc>
          <w:tcPr>
            <w:tcW w:w="616" w:type="dxa"/>
            <w:vMerge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0" w:type="dxa"/>
            <w:vMerge/>
          </w:tcPr>
          <w:p w:rsidR="00BD246A" w:rsidRPr="00E9718F" w:rsidRDefault="00BD246A" w:rsidP="00F86323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  <w:vMerge w:val="restart"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4266" w:type="dxa"/>
            <w:vMerge w:val="restart"/>
          </w:tcPr>
          <w:p w:rsidR="00BD246A" w:rsidRPr="00E9718F" w:rsidRDefault="00BD246A" w:rsidP="00E9718F">
            <w:pPr>
              <w:rPr>
                <w:sz w:val="20"/>
                <w:szCs w:val="20"/>
              </w:rPr>
            </w:pPr>
            <w:r w:rsidRPr="00E9718F">
              <w:rPr>
                <w:b/>
                <w:position w:val="-10"/>
                <w:sz w:val="20"/>
                <w:szCs w:val="20"/>
              </w:rPr>
              <w:object w:dxaOrig="1660" w:dyaOrig="360">
                <v:shape id="_x0000_i1045" type="#_x0000_t75" style="width:83.25pt;height:18pt" o:ole="">
                  <v:imagedata r:id="rId47" o:title=""/>
                </v:shape>
                <o:OLEObject Type="Embed" ProgID="Equation.DSMT4" ShapeID="_x0000_i1045" DrawAspect="Content" ObjectID="_1447575981" r:id="rId48"/>
              </w:object>
            </w:r>
            <w:r w:rsidRPr="00E9718F">
              <w:rPr>
                <w:sz w:val="20"/>
                <w:szCs w:val="20"/>
              </w:rPr>
              <w:t xml:space="preserve"> işleminin sonucu kaçtır?</w:t>
            </w:r>
          </w:p>
          <w:p w:rsidR="00BD246A" w:rsidRPr="00E9718F" w:rsidRDefault="00BD246A" w:rsidP="00E9718F">
            <w:pPr>
              <w:jc w:val="both"/>
              <w:rPr>
                <w:b/>
                <w:sz w:val="20"/>
                <w:szCs w:val="20"/>
              </w:rPr>
            </w:pPr>
          </w:p>
          <w:p w:rsidR="00BD246A" w:rsidRPr="00E9718F" w:rsidRDefault="00BD246A" w:rsidP="00E9718F">
            <w:pPr>
              <w:rPr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a)</w:t>
            </w:r>
            <w:r w:rsidRPr="00E9718F">
              <w:rPr>
                <w:sz w:val="20"/>
                <w:szCs w:val="20"/>
              </w:rPr>
              <w:t xml:space="preserve"> -1</w:t>
            </w:r>
            <w:r w:rsidRPr="00E9718F">
              <w:rPr>
                <w:sz w:val="20"/>
                <w:szCs w:val="20"/>
              </w:rPr>
              <w:tab/>
              <w:t xml:space="preserve">   </w:t>
            </w:r>
            <w:r w:rsidRPr="00E9718F">
              <w:rPr>
                <w:b/>
                <w:sz w:val="20"/>
                <w:szCs w:val="20"/>
              </w:rPr>
              <w:t xml:space="preserve">b) </w:t>
            </w:r>
            <w:r w:rsidRPr="00E9718F">
              <w:rPr>
                <w:sz w:val="20"/>
                <w:szCs w:val="20"/>
              </w:rPr>
              <w:t>0</w:t>
            </w:r>
            <w:r w:rsidRPr="00E9718F">
              <w:rPr>
                <w:sz w:val="20"/>
                <w:szCs w:val="20"/>
              </w:rPr>
              <w:tab/>
              <w:t xml:space="preserve">    </w:t>
            </w:r>
            <w:r w:rsidRPr="00E9718F">
              <w:rPr>
                <w:b/>
                <w:sz w:val="20"/>
                <w:szCs w:val="20"/>
              </w:rPr>
              <w:t xml:space="preserve">c) </w:t>
            </w:r>
            <w:r w:rsidRPr="00E9718F">
              <w:rPr>
                <w:sz w:val="20"/>
                <w:szCs w:val="20"/>
              </w:rPr>
              <w:t>+1</w:t>
            </w:r>
            <w:r w:rsidRPr="00E9718F">
              <w:rPr>
                <w:sz w:val="20"/>
                <w:szCs w:val="20"/>
              </w:rPr>
              <w:tab/>
            </w:r>
            <w:r w:rsidRPr="00E9718F">
              <w:rPr>
                <w:b/>
                <w:sz w:val="20"/>
                <w:szCs w:val="20"/>
              </w:rPr>
              <w:t>d)</w:t>
            </w:r>
            <w:r w:rsidRPr="00E9718F">
              <w:rPr>
                <w:sz w:val="20"/>
                <w:szCs w:val="20"/>
              </w:rPr>
              <w:t xml:space="preserve"> 2</w:t>
            </w:r>
          </w:p>
        </w:tc>
      </w:tr>
      <w:tr w:rsidR="00BD246A" w:rsidRPr="00E9718F" w:rsidTr="00AA5CE0">
        <w:trPr>
          <w:trHeight w:val="940"/>
        </w:trPr>
        <w:tc>
          <w:tcPr>
            <w:tcW w:w="616" w:type="dxa"/>
          </w:tcPr>
          <w:p w:rsidR="00BD246A" w:rsidRPr="00E9718F" w:rsidRDefault="00BD246A" w:rsidP="00F86323">
            <w:pPr>
              <w:jc w:val="center"/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300" w:type="dxa"/>
          </w:tcPr>
          <w:p w:rsidR="00BD246A" w:rsidRPr="00E9718F" w:rsidRDefault="00BD246A" w:rsidP="005B611C">
            <w:pPr>
              <w:jc w:val="both"/>
              <w:rPr>
                <w:sz w:val="20"/>
                <w:szCs w:val="20"/>
              </w:rPr>
            </w:pPr>
            <w:r w:rsidRPr="00B81CC9">
              <w:rPr>
                <w:noProof/>
                <w:sz w:val="20"/>
                <w:szCs w:val="20"/>
              </w:rPr>
              <w:pict>
                <v:shape id="Resim 42" o:spid="_x0000_i1046" type="#_x0000_t75" style="width:209.25pt;height:70.5pt;visibility:visible">
                  <v:imagedata r:id="rId49" o:title="" gain="93623f"/>
                </v:shape>
              </w:pict>
            </w:r>
          </w:p>
        </w:tc>
        <w:tc>
          <w:tcPr>
            <w:tcW w:w="616" w:type="dxa"/>
            <w:vMerge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6" w:type="dxa"/>
            <w:vMerge/>
          </w:tcPr>
          <w:p w:rsidR="00BD246A" w:rsidRPr="00E9718F" w:rsidRDefault="00BD246A" w:rsidP="00841B17">
            <w:pPr>
              <w:jc w:val="both"/>
              <w:rPr>
                <w:sz w:val="20"/>
                <w:szCs w:val="20"/>
              </w:rPr>
            </w:pPr>
          </w:p>
        </w:tc>
      </w:tr>
      <w:tr w:rsidR="00BD246A" w:rsidRPr="00E9718F" w:rsidTr="00AA5CE0">
        <w:trPr>
          <w:trHeight w:val="868"/>
        </w:trPr>
        <w:tc>
          <w:tcPr>
            <w:tcW w:w="616" w:type="dxa"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6.</w:t>
            </w:r>
          </w:p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0" w:type="dxa"/>
          </w:tcPr>
          <w:p w:rsidR="00BD246A" w:rsidRDefault="00BD246A" w:rsidP="00364390">
            <w:p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 xml:space="preserve">( 7 – 4 ∙ 3 ) </w:t>
            </w:r>
            <w:r w:rsidRPr="00E9718F">
              <w:rPr>
                <w:b/>
                <w:sz w:val="20"/>
                <w:szCs w:val="20"/>
              </w:rPr>
              <w:t xml:space="preserve">: </w:t>
            </w:r>
            <w:r w:rsidRPr="00E9718F">
              <w:rPr>
                <w:sz w:val="20"/>
                <w:szCs w:val="20"/>
              </w:rPr>
              <w:t xml:space="preserve">( -1 + 8 </w:t>
            </w:r>
            <w:r w:rsidRPr="00E9718F">
              <w:rPr>
                <w:b/>
                <w:sz w:val="20"/>
                <w:szCs w:val="20"/>
              </w:rPr>
              <w:t xml:space="preserve">: </w:t>
            </w:r>
            <w:r w:rsidRPr="00E9718F">
              <w:rPr>
                <w:sz w:val="20"/>
                <w:szCs w:val="20"/>
              </w:rPr>
              <w:t>4 ) = ? işleminin sonucu kaçtır?</w:t>
            </w:r>
          </w:p>
          <w:p w:rsidR="00BD246A" w:rsidRPr="00E9718F" w:rsidRDefault="00BD246A" w:rsidP="00364390">
            <w:pPr>
              <w:rPr>
                <w:sz w:val="20"/>
                <w:szCs w:val="20"/>
              </w:rPr>
            </w:pPr>
          </w:p>
          <w:p w:rsidR="00BD246A" w:rsidRPr="00E9718F" w:rsidRDefault="00BD246A" w:rsidP="00364390">
            <w:pPr>
              <w:rPr>
                <w:sz w:val="20"/>
                <w:szCs w:val="20"/>
              </w:rPr>
            </w:pPr>
            <w:r w:rsidRPr="00E9718F">
              <w:rPr>
                <w:sz w:val="20"/>
                <w:szCs w:val="20"/>
              </w:rPr>
              <w:t xml:space="preserve"> </w:t>
            </w:r>
            <w:r w:rsidRPr="00E9718F">
              <w:rPr>
                <w:b/>
                <w:sz w:val="20"/>
                <w:szCs w:val="20"/>
              </w:rPr>
              <w:t>A)</w:t>
            </w:r>
            <w:r w:rsidRPr="00E9718F">
              <w:rPr>
                <w:sz w:val="20"/>
                <w:szCs w:val="20"/>
              </w:rPr>
              <w:t xml:space="preserve"> 4        </w:t>
            </w:r>
            <w:r w:rsidRPr="00E9718F">
              <w:rPr>
                <w:b/>
                <w:sz w:val="20"/>
                <w:szCs w:val="20"/>
              </w:rPr>
              <w:t>B)</w:t>
            </w:r>
            <w:r w:rsidRPr="00E9718F">
              <w:rPr>
                <w:sz w:val="20"/>
                <w:szCs w:val="20"/>
              </w:rPr>
              <w:t xml:space="preserve"> -5          </w:t>
            </w:r>
            <w:r w:rsidRPr="00E9718F">
              <w:rPr>
                <w:b/>
                <w:sz w:val="20"/>
                <w:szCs w:val="20"/>
              </w:rPr>
              <w:t>C)</w:t>
            </w:r>
            <w:r w:rsidRPr="00E9718F">
              <w:rPr>
                <w:sz w:val="20"/>
                <w:szCs w:val="20"/>
              </w:rPr>
              <w:t xml:space="preserve"> 9        </w:t>
            </w:r>
            <w:r w:rsidRPr="00E9718F">
              <w:rPr>
                <w:b/>
                <w:sz w:val="20"/>
                <w:szCs w:val="20"/>
              </w:rPr>
              <w:t>D)</w:t>
            </w:r>
            <w:r w:rsidRPr="00E9718F">
              <w:rPr>
                <w:sz w:val="20"/>
                <w:szCs w:val="20"/>
              </w:rPr>
              <w:t xml:space="preserve"> -9</w:t>
            </w:r>
          </w:p>
        </w:tc>
        <w:tc>
          <w:tcPr>
            <w:tcW w:w="616" w:type="dxa"/>
            <w:vMerge w:val="restart"/>
          </w:tcPr>
          <w:p w:rsidR="00BD246A" w:rsidRPr="00E9718F" w:rsidRDefault="00BD246A" w:rsidP="00996D60">
            <w:pPr>
              <w:rPr>
                <w:b/>
                <w:sz w:val="20"/>
                <w:szCs w:val="20"/>
              </w:rPr>
            </w:pPr>
          </w:p>
          <w:p w:rsidR="00BD246A" w:rsidRPr="00E9718F" w:rsidRDefault="00BD246A" w:rsidP="00E73B0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Pr="00E9718F">
              <w:rPr>
                <w:b/>
                <w:sz w:val="20"/>
                <w:szCs w:val="20"/>
              </w:rPr>
              <w:t>.</w:t>
            </w:r>
          </w:p>
          <w:p w:rsidR="00BD246A" w:rsidRPr="00E9718F" w:rsidRDefault="00BD246A" w:rsidP="00996D60">
            <w:pPr>
              <w:rPr>
                <w:sz w:val="20"/>
                <w:szCs w:val="20"/>
              </w:rPr>
            </w:pPr>
          </w:p>
        </w:tc>
        <w:tc>
          <w:tcPr>
            <w:tcW w:w="4266" w:type="dxa"/>
            <w:vMerge w:val="restart"/>
          </w:tcPr>
          <w:p w:rsidR="00BD246A" w:rsidRPr="00E9718F" w:rsidRDefault="00BD246A" w:rsidP="00063EA5">
            <w:pPr>
              <w:rPr>
                <w:sz w:val="20"/>
                <w:szCs w:val="20"/>
              </w:rPr>
            </w:pPr>
            <w:r w:rsidRPr="0062775B">
              <w:rPr>
                <w:position w:val="-24"/>
              </w:rPr>
              <w:object w:dxaOrig="580" w:dyaOrig="620">
                <v:shape id="_x0000_i1047" type="#_x0000_t75" style="width:29.25pt;height:30.75pt" o:ole="">
                  <v:imagedata r:id="rId50" o:title=""/>
                </v:shape>
                <o:OLEObject Type="Embed" ProgID="Equation.DSMT4" ShapeID="_x0000_i1047" DrawAspect="Content" ObjectID="_1447575982" r:id="rId51"/>
              </w:object>
            </w:r>
            <w:r w:rsidRPr="00E9718F">
              <w:rPr>
                <w:sz w:val="20"/>
                <w:szCs w:val="20"/>
              </w:rPr>
              <w:t xml:space="preserve"> işleminin sonucu kaçtır?</w:t>
            </w:r>
          </w:p>
          <w:p w:rsidR="00BD246A" w:rsidRPr="00E9718F" w:rsidRDefault="00BD246A" w:rsidP="00063EA5">
            <w:pPr>
              <w:rPr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 xml:space="preserve">A) </w:t>
            </w:r>
            <w:r w:rsidRPr="005B47A1">
              <w:rPr>
                <w:bCs/>
                <w:iCs/>
                <w:color w:val="000000"/>
                <w:position w:val="-24"/>
                <w:sz w:val="21"/>
              </w:rPr>
              <w:object w:dxaOrig="320" w:dyaOrig="620">
                <v:shape id="_x0000_i1048" type="#_x0000_t75" style="width:15.75pt;height:30.75pt" o:ole="">
                  <v:imagedata r:id="rId52" o:title=""/>
                </v:shape>
                <o:OLEObject Type="Embed" ProgID="Equation.3" ShapeID="_x0000_i1048" DrawAspect="Content" ObjectID="_1447575983" r:id="rId53"/>
              </w:object>
            </w:r>
            <w:r>
              <w:rPr>
                <w:b/>
                <w:sz w:val="20"/>
                <w:szCs w:val="20"/>
              </w:rPr>
              <w:t xml:space="preserve">        </w:t>
            </w:r>
            <w:r w:rsidRPr="00E9718F">
              <w:rPr>
                <w:b/>
                <w:sz w:val="20"/>
                <w:szCs w:val="20"/>
              </w:rPr>
              <w:t xml:space="preserve">B) </w:t>
            </w:r>
            <w:r w:rsidRPr="005B47A1">
              <w:rPr>
                <w:bCs/>
                <w:iCs/>
                <w:color w:val="000000"/>
                <w:position w:val="-24"/>
                <w:sz w:val="21"/>
              </w:rPr>
              <w:object w:dxaOrig="300" w:dyaOrig="620">
                <v:shape id="_x0000_i1049" type="#_x0000_t75" style="width:15pt;height:30.75pt" o:ole="">
                  <v:imagedata r:id="rId54" o:title=""/>
                </v:shape>
                <o:OLEObject Type="Embed" ProgID="Equation.3" ShapeID="_x0000_i1049" DrawAspect="Content" ObjectID="_1447575984" r:id="rId55"/>
              </w:object>
            </w:r>
            <w:r>
              <w:rPr>
                <w:b/>
                <w:sz w:val="20"/>
                <w:szCs w:val="20"/>
              </w:rPr>
              <w:t xml:space="preserve">  </w:t>
            </w:r>
            <w:r w:rsidRPr="00E9718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E9718F">
              <w:rPr>
                <w:b/>
                <w:sz w:val="20"/>
                <w:szCs w:val="20"/>
              </w:rPr>
              <w:t xml:space="preserve">  C) </w:t>
            </w:r>
            <w:r w:rsidRPr="005B47A1">
              <w:rPr>
                <w:bCs/>
                <w:iCs/>
                <w:color w:val="000000"/>
                <w:position w:val="-24"/>
                <w:sz w:val="21"/>
              </w:rPr>
              <w:object w:dxaOrig="220" w:dyaOrig="620">
                <v:shape id="_x0000_i1050" type="#_x0000_t75" style="width:11.25pt;height:30.75pt" o:ole="">
                  <v:imagedata r:id="rId56" o:title=""/>
                </v:shape>
                <o:OLEObject Type="Embed" ProgID="Equation.3" ShapeID="_x0000_i1050" DrawAspect="Content" ObjectID="_1447575985" r:id="rId57"/>
              </w:object>
            </w:r>
            <w:r>
              <w:rPr>
                <w:b/>
                <w:sz w:val="20"/>
                <w:szCs w:val="20"/>
              </w:rPr>
              <w:t xml:space="preserve">  </w:t>
            </w:r>
            <w:r w:rsidRPr="00E9718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E9718F">
              <w:rPr>
                <w:b/>
                <w:sz w:val="20"/>
                <w:szCs w:val="20"/>
              </w:rPr>
              <w:t xml:space="preserve">  D) </w:t>
            </w:r>
            <w:r w:rsidRPr="005B47A1">
              <w:rPr>
                <w:bCs/>
                <w:iCs/>
                <w:color w:val="000000"/>
                <w:position w:val="-24"/>
                <w:sz w:val="21"/>
              </w:rPr>
              <w:object w:dxaOrig="320" w:dyaOrig="620">
                <v:shape id="_x0000_i1051" type="#_x0000_t75" style="width:15.75pt;height:30.75pt" o:ole="">
                  <v:imagedata r:id="rId58" o:title=""/>
                </v:shape>
                <o:OLEObject Type="Embed" ProgID="Equation.3" ShapeID="_x0000_i1051" DrawAspect="Content" ObjectID="_1447575986" r:id="rId59"/>
              </w:object>
            </w:r>
          </w:p>
        </w:tc>
      </w:tr>
      <w:tr w:rsidR="00BD246A" w:rsidRPr="00E9718F" w:rsidTr="00996D60">
        <w:trPr>
          <w:trHeight w:val="368"/>
        </w:trPr>
        <w:tc>
          <w:tcPr>
            <w:tcW w:w="616" w:type="dxa"/>
            <w:vMerge w:val="restart"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5300" w:type="dxa"/>
            <w:vMerge w:val="restart"/>
          </w:tcPr>
          <w:p w:rsidR="00BD246A" w:rsidRPr="00E9718F" w:rsidRDefault="00BD246A" w:rsidP="00F86323">
            <w:pPr>
              <w:rPr>
                <w:sz w:val="20"/>
                <w:szCs w:val="20"/>
              </w:rPr>
            </w:pPr>
            <w:r w:rsidRPr="00B81CC9">
              <w:rPr>
                <w:noProof/>
                <w:sz w:val="20"/>
                <w:szCs w:val="20"/>
              </w:rPr>
              <w:pict>
                <v:shape id="Resim 48" o:spid="_x0000_i1052" type="#_x0000_t75" style="width:211.5pt;height:90pt;visibility:visible">
                  <v:imagedata r:id="rId60" o:title="" gain="5"/>
                </v:shape>
              </w:pict>
            </w:r>
          </w:p>
        </w:tc>
        <w:tc>
          <w:tcPr>
            <w:tcW w:w="616" w:type="dxa"/>
            <w:vMerge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6" w:type="dxa"/>
            <w:vMerge/>
          </w:tcPr>
          <w:p w:rsidR="00BD246A" w:rsidRPr="00E9718F" w:rsidRDefault="00BD246A" w:rsidP="00F1767D">
            <w:pPr>
              <w:rPr>
                <w:sz w:val="20"/>
                <w:szCs w:val="20"/>
              </w:rPr>
            </w:pPr>
          </w:p>
        </w:tc>
      </w:tr>
      <w:tr w:rsidR="00BD246A" w:rsidRPr="00E9718F" w:rsidTr="00E9718F">
        <w:trPr>
          <w:trHeight w:val="1527"/>
        </w:trPr>
        <w:tc>
          <w:tcPr>
            <w:tcW w:w="616" w:type="dxa"/>
            <w:vMerge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00" w:type="dxa"/>
            <w:vMerge/>
          </w:tcPr>
          <w:p w:rsidR="00BD246A" w:rsidRPr="00E9718F" w:rsidRDefault="00BD246A" w:rsidP="00F1767D">
            <w:pPr>
              <w:rPr>
                <w:sz w:val="20"/>
                <w:szCs w:val="20"/>
              </w:rPr>
            </w:pPr>
          </w:p>
        </w:tc>
        <w:tc>
          <w:tcPr>
            <w:tcW w:w="616" w:type="dxa"/>
          </w:tcPr>
          <w:p w:rsidR="00BD246A" w:rsidRPr="00E9718F" w:rsidRDefault="00BD246A" w:rsidP="00E9718F">
            <w:pPr>
              <w:jc w:val="center"/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  <w:r w:rsidRPr="00E97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66" w:type="dxa"/>
          </w:tcPr>
          <w:p w:rsidR="00BD246A" w:rsidRDefault="00BD246A" w:rsidP="00474054">
            <w:pPr>
              <w:rPr>
                <w:sz w:val="20"/>
                <w:szCs w:val="20"/>
              </w:rPr>
            </w:pPr>
            <w:r w:rsidRPr="00E9718F">
              <w:rPr>
                <w:position w:val="-28"/>
                <w:sz w:val="20"/>
                <w:szCs w:val="20"/>
              </w:rPr>
              <w:object w:dxaOrig="1800" w:dyaOrig="680">
                <v:shape id="_x0000_i1053" type="#_x0000_t75" style="width:90pt;height:33.75pt" o:ole="">
                  <v:imagedata r:id="rId61" o:title=""/>
                </v:shape>
                <o:OLEObject Type="Embed" ProgID="Equation.3" ShapeID="_x0000_i1053" DrawAspect="Content" ObjectID="_1447575987" r:id="rId62"/>
              </w:object>
            </w:r>
            <w:r w:rsidRPr="00E9718F">
              <w:rPr>
                <w:sz w:val="20"/>
                <w:szCs w:val="20"/>
              </w:rPr>
              <w:t>işleminin sonucu kaçtır?</w:t>
            </w:r>
          </w:p>
          <w:p w:rsidR="00BD246A" w:rsidRPr="00E9718F" w:rsidRDefault="00BD246A" w:rsidP="00474054">
            <w:pPr>
              <w:rPr>
                <w:sz w:val="20"/>
                <w:szCs w:val="20"/>
              </w:rPr>
            </w:pPr>
          </w:p>
          <w:p w:rsidR="00BD246A" w:rsidRPr="00E9718F" w:rsidRDefault="00BD246A" w:rsidP="00F1767D">
            <w:pPr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 xml:space="preserve">A) </w:t>
            </w:r>
            <w:r w:rsidRPr="005B47A1">
              <w:rPr>
                <w:bCs/>
                <w:iCs/>
                <w:color w:val="000000"/>
                <w:position w:val="-24"/>
                <w:sz w:val="21"/>
              </w:rPr>
              <w:object w:dxaOrig="220" w:dyaOrig="620">
                <v:shape id="_x0000_i1054" type="#_x0000_t75" style="width:11.25pt;height:30.75pt" o:ole="">
                  <v:imagedata r:id="rId63" o:title=""/>
                </v:shape>
                <o:OLEObject Type="Embed" ProgID="Equation.3" ShapeID="_x0000_i1054" DrawAspect="Content" ObjectID="_1447575988" r:id="rId64"/>
              </w:objec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E9718F">
              <w:rPr>
                <w:b/>
                <w:sz w:val="20"/>
                <w:szCs w:val="20"/>
              </w:rPr>
              <w:t xml:space="preserve">   B)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E9718F">
              <w:rPr>
                <w:b/>
                <w:sz w:val="20"/>
                <w:szCs w:val="20"/>
              </w:rPr>
              <w:t xml:space="preserve"> </w:t>
            </w:r>
            <w:r w:rsidRPr="005B47A1">
              <w:rPr>
                <w:bCs/>
                <w:iCs/>
                <w:color w:val="000000"/>
                <w:position w:val="-24"/>
                <w:sz w:val="21"/>
              </w:rPr>
              <w:object w:dxaOrig="220" w:dyaOrig="620">
                <v:shape id="_x0000_i1055" type="#_x0000_t75" style="width:11.25pt;height:30.75pt" o:ole="">
                  <v:imagedata r:id="rId65" o:title=""/>
                </v:shape>
                <o:OLEObject Type="Embed" ProgID="Equation.3" ShapeID="_x0000_i1055" DrawAspect="Content" ObjectID="_1447575989" r:id="rId66"/>
              </w:objec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9718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E9718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9718F">
              <w:rPr>
                <w:b/>
                <w:sz w:val="20"/>
                <w:szCs w:val="20"/>
              </w:rPr>
              <w:t xml:space="preserve">C) </w:t>
            </w:r>
            <w:r w:rsidRPr="005B47A1">
              <w:rPr>
                <w:bCs/>
                <w:iCs/>
                <w:color w:val="000000"/>
                <w:position w:val="-24"/>
                <w:sz w:val="21"/>
              </w:rPr>
              <w:object w:dxaOrig="240" w:dyaOrig="620">
                <v:shape id="_x0000_i1056" type="#_x0000_t75" style="width:12pt;height:30.75pt" o:ole="">
                  <v:imagedata r:id="rId67" o:title=""/>
                </v:shape>
                <o:OLEObject Type="Embed" ProgID="Equation.3" ShapeID="_x0000_i1056" DrawAspect="Content" ObjectID="_1447575990" r:id="rId68"/>
              </w:objec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9718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</w:t>
            </w:r>
            <w:r w:rsidRPr="00E9718F">
              <w:rPr>
                <w:b/>
                <w:sz w:val="20"/>
                <w:szCs w:val="20"/>
              </w:rPr>
              <w:t xml:space="preserve"> D) </w:t>
            </w:r>
            <w:r>
              <w:rPr>
                <w:b/>
                <w:sz w:val="20"/>
                <w:szCs w:val="20"/>
              </w:rPr>
              <w:t>-</w:t>
            </w:r>
            <w:r w:rsidRPr="005B47A1">
              <w:rPr>
                <w:bCs/>
                <w:iCs/>
                <w:color w:val="000000"/>
                <w:position w:val="-24"/>
                <w:sz w:val="21"/>
              </w:rPr>
              <w:object w:dxaOrig="240" w:dyaOrig="620">
                <v:shape id="_x0000_i1057" type="#_x0000_t75" style="width:12pt;height:30.75pt" o:ole="">
                  <v:imagedata r:id="rId69" o:title=""/>
                </v:shape>
                <o:OLEObject Type="Embed" ProgID="Equation.3" ShapeID="_x0000_i1057" DrawAspect="Content" ObjectID="_1447575991" r:id="rId70"/>
              </w:object>
            </w:r>
          </w:p>
        </w:tc>
      </w:tr>
      <w:tr w:rsidR="00BD246A" w:rsidRPr="00E9718F" w:rsidTr="00651972">
        <w:trPr>
          <w:trHeight w:val="270"/>
        </w:trPr>
        <w:tc>
          <w:tcPr>
            <w:tcW w:w="616" w:type="dxa"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5300" w:type="dxa"/>
          </w:tcPr>
          <w:p w:rsidR="00BD246A" w:rsidRPr="00E9718F" w:rsidRDefault="00BD246A" w:rsidP="00746F50">
            <w:pPr>
              <w:rPr>
                <w:sz w:val="20"/>
                <w:szCs w:val="20"/>
              </w:rPr>
            </w:pPr>
            <w:r w:rsidRPr="00B81CC9">
              <w:rPr>
                <w:noProof/>
                <w:sz w:val="20"/>
                <w:szCs w:val="20"/>
              </w:rPr>
              <w:pict>
                <v:shape id="Resim 54" o:spid="_x0000_i1058" type="#_x0000_t75" style="width:239.25pt;height:74.25pt;visibility:visible">
                  <v:imagedata r:id="rId71" o:title="" chromakey="white" gain="93623f"/>
                </v:shape>
              </w:pict>
            </w:r>
          </w:p>
        </w:tc>
        <w:tc>
          <w:tcPr>
            <w:tcW w:w="616" w:type="dxa"/>
          </w:tcPr>
          <w:p w:rsidR="00BD246A" w:rsidRPr="00E9718F" w:rsidRDefault="00BD246A" w:rsidP="00F176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  <w:r w:rsidRPr="00E971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266" w:type="dxa"/>
          </w:tcPr>
          <w:p w:rsidR="00BD246A" w:rsidRPr="00E9718F" w:rsidRDefault="00BD246A" w:rsidP="00E73B07">
            <w:pPr>
              <w:rPr>
                <w:sz w:val="20"/>
                <w:szCs w:val="20"/>
              </w:rPr>
            </w:pPr>
            <w:r w:rsidRPr="00E9718F">
              <w:rPr>
                <w:position w:val="-28"/>
                <w:sz w:val="20"/>
                <w:szCs w:val="20"/>
              </w:rPr>
              <w:object w:dxaOrig="1740" w:dyaOrig="680">
                <v:shape id="_x0000_i1059" type="#_x0000_t75" style="width:87pt;height:33.75pt" o:ole="">
                  <v:imagedata r:id="rId72" o:title=""/>
                </v:shape>
                <o:OLEObject Type="Embed" ProgID="Equation.3" ShapeID="_x0000_i1059" DrawAspect="Content" ObjectID="_1447575992" r:id="rId73"/>
              </w:object>
            </w:r>
            <w:r w:rsidRPr="00E9718F">
              <w:rPr>
                <w:sz w:val="20"/>
                <w:szCs w:val="20"/>
              </w:rPr>
              <w:t>işleminin sonucu kaçtır?</w:t>
            </w:r>
          </w:p>
          <w:p w:rsidR="00BD246A" w:rsidRPr="00E9718F" w:rsidRDefault="00BD246A" w:rsidP="00E73B07">
            <w:pPr>
              <w:rPr>
                <w:sz w:val="20"/>
                <w:szCs w:val="20"/>
              </w:rPr>
            </w:pPr>
          </w:p>
          <w:p w:rsidR="00BD246A" w:rsidRPr="00E9718F" w:rsidRDefault="00BD246A" w:rsidP="00E73B07">
            <w:pPr>
              <w:rPr>
                <w:b/>
                <w:sz w:val="20"/>
                <w:szCs w:val="20"/>
              </w:rPr>
            </w:pPr>
            <w:r w:rsidRPr="00E9718F">
              <w:rPr>
                <w:b/>
                <w:sz w:val="20"/>
                <w:szCs w:val="20"/>
              </w:rPr>
              <w:t xml:space="preserve">A) </w:t>
            </w:r>
            <w:r>
              <w:rPr>
                <w:b/>
                <w:sz w:val="20"/>
                <w:szCs w:val="20"/>
              </w:rPr>
              <w:t>-</w:t>
            </w:r>
            <w:r w:rsidRPr="005B47A1">
              <w:rPr>
                <w:bCs/>
                <w:iCs/>
                <w:color w:val="000000"/>
                <w:position w:val="-24"/>
                <w:sz w:val="21"/>
              </w:rPr>
              <w:object w:dxaOrig="220" w:dyaOrig="620">
                <v:shape id="_x0000_i1060" type="#_x0000_t75" style="width:11.25pt;height:30.75pt" o:ole="">
                  <v:imagedata r:id="rId74" o:title=""/>
                </v:shape>
                <o:OLEObject Type="Embed" ProgID="Equation.3" ShapeID="_x0000_i1060" DrawAspect="Content" ObjectID="_1447575993" r:id="rId75"/>
              </w:objec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E9718F">
              <w:rPr>
                <w:b/>
                <w:sz w:val="20"/>
                <w:szCs w:val="20"/>
              </w:rPr>
              <w:t xml:space="preserve">    B) </w:t>
            </w:r>
            <w:r w:rsidRPr="005B47A1">
              <w:rPr>
                <w:bCs/>
                <w:iCs/>
                <w:color w:val="000000"/>
                <w:position w:val="-24"/>
                <w:sz w:val="21"/>
              </w:rPr>
              <w:object w:dxaOrig="220" w:dyaOrig="620">
                <v:shape id="_x0000_i1061" type="#_x0000_t75" style="width:11.25pt;height:30.75pt" o:ole="">
                  <v:imagedata r:id="rId76" o:title=""/>
                </v:shape>
                <o:OLEObject Type="Embed" ProgID="Equation.3" ShapeID="_x0000_i1061" DrawAspect="Content" ObjectID="_1447575994" r:id="rId77"/>
              </w:object>
            </w:r>
            <w:r w:rsidRPr="00E9718F">
              <w:rPr>
                <w:b/>
                <w:sz w:val="20"/>
                <w:szCs w:val="20"/>
              </w:rPr>
              <w:t xml:space="preserve">     C) </w:t>
            </w:r>
            <w:r w:rsidRPr="005B47A1">
              <w:rPr>
                <w:bCs/>
                <w:iCs/>
                <w:color w:val="000000"/>
                <w:position w:val="-24"/>
                <w:sz w:val="21"/>
              </w:rPr>
              <w:object w:dxaOrig="320" w:dyaOrig="620">
                <v:shape id="_x0000_i1062" type="#_x0000_t75" style="width:15.75pt;height:30.75pt" o:ole="">
                  <v:imagedata r:id="rId78" o:title=""/>
                </v:shape>
                <o:OLEObject Type="Embed" ProgID="Equation.3" ShapeID="_x0000_i1062" DrawAspect="Content" ObjectID="_1447575995" r:id="rId79"/>
              </w:object>
            </w:r>
            <w:r w:rsidRPr="00E9718F">
              <w:rPr>
                <w:b/>
                <w:sz w:val="20"/>
                <w:szCs w:val="20"/>
              </w:rPr>
              <w:t xml:space="preserve">    D) </w:t>
            </w:r>
            <w:r>
              <w:rPr>
                <w:b/>
                <w:sz w:val="20"/>
                <w:szCs w:val="20"/>
              </w:rPr>
              <w:t>-</w:t>
            </w:r>
            <w:r w:rsidRPr="005B47A1">
              <w:rPr>
                <w:bCs/>
                <w:iCs/>
                <w:color w:val="000000"/>
                <w:position w:val="-24"/>
                <w:sz w:val="21"/>
              </w:rPr>
              <w:object w:dxaOrig="320" w:dyaOrig="620">
                <v:shape id="_x0000_i1063" type="#_x0000_t75" style="width:15.75pt;height:30.75pt" o:ole="">
                  <v:imagedata r:id="rId80" o:title=""/>
                </v:shape>
                <o:OLEObject Type="Embed" ProgID="Equation.3" ShapeID="_x0000_i1063" DrawAspect="Content" ObjectID="_1447575996" r:id="rId81"/>
              </w:object>
            </w:r>
          </w:p>
          <w:p w:rsidR="00BD246A" w:rsidRPr="00E9718F" w:rsidRDefault="00BD246A" w:rsidP="00F1767D">
            <w:pPr>
              <w:rPr>
                <w:sz w:val="20"/>
                <w:szCs w:val="20"/>
              </w:rPr>
            </w:pPr>
          </w:p>
        </w:tc>
      </w:tr>
      <w:tr w:rsidR="00BD246A" w:rsidTr="00746F50">
        <w:trPr>
          <w:trHeight w:val="2082"/>
        </w:trPr>
        <w:tc>
          <w:tcPr>
            <w:tcW w:w="616" w:type="dxa"/>
            <w:vMerge w:val="restart"/>
          </w:tcPr>
          <w:p w:rsidR="00BD246A" w:rsidRPr="00802B26" w:rsidRDefault="00BD246A" w:rsidP="00F1767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  <w:r w:rsidRPr="00802B26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5300" w:type="dxa"/>
            <w:vMerge w:val="restart"/>
          </w:tcPr>
          <w:p w:rsidR="00BD246A" w:rsidRDefault="00BD246A" w:rsidP="00CE14E3">
            <w:r>
              <w:object w:dxaOrig="3555" w:dyaOrig="2535">
                <v:shape id="_x0000_i1064" type="#_x0000_t75" style="width:177.75pt;height:126.75pt" o:ole="">
                  <v:imagedata r:id="rId82" o:title=""/>
                </v:shape>
                <o:OLEObject Type="Embed" ProgID="Paint.Picture" ShapeID="_x0000_i1064" DrawAspect="Content" ObjectID="_1447575997" r:id="rId83"/>
              </w:object>
            </w:r>
          </w:p>
          <w:p w:rsidR="00BD246A" w:rsidRDefault="00BD246A" w:rsidP="00DC7F38">
            <w:r>
              <w:t>k // m şartı altında k , m ve n doğruları verilmiştir. Buna göre  17. , 18.  ve 19. soruları bu şekle göre cevaplandırınız.</w:t>
            </w:r>
          </w:p>
          <w:p w:rsidR="00BD246A" w:rsidRDefault="00BD246A" w:rsidP="0088709A"/>
          <w:p w:rsidR="00BD246A" w:rsidRDefault="00BD246A" w:rsidP="0088709A">
            <w:r>
              <w:t>Aşağıdakilerden hangisi doğrudur?</w:t>
            </w:r>
          </w:p>
          <w:p w:rsidR="00BD246A" w:rsidRDefault="00BD246A" w:rsidP="0088709A">
            <w:r>
              <w:t xml:space="preserve"> </w:t>
            </w:r>
            <w:r w:rsidRPr="00955F1D">
              <w:rPr>
                <w:b/>
              </w:rPr>
              <w:t>A)</w:t>
            </w:r>
            <w:r>
              <w:t xml:space="preserve"> </w:t>
            </w:r>
            <w:r w:rsidRPr="00955F1D">
              <w:rPr>
                <w:position w:val="-10"/>
              </w:rPr>
              <w:object w:dxaOrig="740" w:dyaOrig="480">
                <v:shape id="_x0000_i1065" type="#_x0000_t75" style="width:36.75pt;height:24pt" o:ole="">
                  <v:imagedata r:id="rId84" o:title=""/>
                </v:shape>
                <o:OLEObject Type="Embed" ProgID="Equation.DSMT4" ShapeID="_x0000_i1065" DrawAspect="Content" ObjectID="_1447575998" r:id="rId85"/>
              </w:object>
            </w:r>
            <w:r>
              <w:t xml:space="preserve">ile </w:t>
            </w:r>
            <w:r w:rsidRPr="00955F1D">
              <w:rPr>
                <w:position w:val="-10"/>
              </w:rPr>
              <w:object w:dxaOrig="680" w:dyaOrig="480">
                <v:shape id="_x0000_i1066" type="#_x0000_t75" style="width:33.75pt;height:24pt" o:ole="">
                  <v:imagedata r:id="rId86" o:title=""/>
                </v:shape>
                <o:OLEObject Type="Embed" ProgID="Equation.DSMT4" ShapeID="_x0000_i1066" DrawAspect="Content" ObjectID="_1447575999" r:id="rId87"/>
              </w:object>
            </w:r>
            <w:r>
              <w:t>açıları yöndeş açılardır.</w:t>
            </w:r>
          </w:p>
          <w:p w:rsidR="00BD246A" w:rsidRDefault="00BD246A" w:rsidP="0088709A">
            <w:r>
              <w:t xml:space="preserve"> </w:t>
            </w:r>
            <w:r w:rsidRPr="00955F1D">
              <w:rPr>
                <w:b/>
              </w:rPr>
              <w:t>B)</w:t>
            </w:r>
            <w:r>
              <w:t xml:space="preserve"> </w:t>
            </w:r>
            <w:r w:rsidRPr="00955F1D">
              <w:rPr>
                <w:position w:val="-10"/>
              </w:rPr>
              <w:object w:dxaOrig="700" w:dyaOrig="480">
                <v:shape id="_x0000_i1067" type="#_x0000_t75" style="width:35.25pt;height:24pt" o:ole="">
                  <v:imagedata r:id="rId88" o:title=""/>
                </v:shape>
                <o:OLEObject Type="Embed" ProgID="Equation.DSMT4" ShapeID="_x0000_i1067" DrawAspect="Content" ObjectID="_1447576000" r:id="rId89"/>
              </w:object>
            </w:r>
            <w:r>
              <w:t xml:space="preserve">ile </w:t>
            </w:r>
            <w:r w:rsidRPr="00955F1D">
              <w:rPr>
                <w:position w:val="-10"/>
              </w:rPr>
              <w:object w:dxaOrig="680" w:dyaOrig="480">
                <v:shape id="_x0000_i1068" type="#_x0000_t75" style="width:33.75pt;height:24pt" o:ole="">
                  <v:imagedata r:id="rId90" o:title=""/>
                </v:shape>
                <o:OLEObject Type="Embed" ProgID="Equation.DSMT4" ShapeID="_x0000_i1068" DrawAspect="Content" ObjectID="_1447576001" r:id="rId91"/>
              </w:object>
            </w:r>
            <w:r>
              <w:t xml:space="preserve"> açıları iç ters açılardır.</w:t>
            </w:r>
          </w:p>
          <w:p w:rsidR="00BD246A" w:rsidRDefault="00BD246A" w:rsidP="0088709A">
            <w:r w:rsidRPr="00955F1D">
              <w:rPr>
                <w:b/>
              </w:rPr>
              <w:t xml:space="preserve"> C)</w:t>
            </w:r>
            <w:r>
              <w:t xml:space="preserve"> </w:t>
            </w:r>
            <w:r w:rsidRPr="00955F1D">
              <w:rPr>
                <w:position w:val="-10"/>
              </w:rPr>
              <w:object w:dxaOrig="700" w:dyaOrig="480">
                <v:shape id="_x0000_i1069" type="#_x0000_t75" style="width:35.25pt;height:24pt" o:ole="">
                  <v:imagedata r:id="rId92" o:title=""/>
                </v:shape>
                <o:OLEObject Type="Embed" ProgID="Equation.DSMT4" ShapeID="_x0000_i1069" DrawAspect="Content" ObjectID="_1447576002" r:id="rId93"/>
              </w:object>
            </w:r>
            <w:r>
              <w:t>ile</w:t>
            </w:r>
            <w:r w:rsidRPr="00955F1D">
              <w:rPr>
                <w:position w:val="-10"/>
              </w:rPr>
              <w:object w:dxaOrig="720" w:dyaOrig="480">
                <v:shape id="_x0000_i1070" type="#_x0000_t75" style="width:36pt;height:24pt" o:ole="">
                  <v:imagedata r:id="rId94" o:title=""/>
                </v:shape>
                <o:OLEObject Type="Embed" ProgID="Equation.DSMT4" ShapeID="_x0000_i1070" DrawAspect="Content" ObjectID="_1447576003" r:id="rId95"/>
              </w:object>
            </w:r>
            <w:r>
              <w:t xml:space="preserve"> açıları ters açılardır.</w:t>
            </w:r>
          </w:p>
          <w:p w:rsidR="00BD246A" w:rsidRPr="0088709A" w:rsidRDefault="00BD246A" w:rsidP="0088709A">
            <w:r>
              <w:t xml:space="preserve"> </w:t>
            </w:r>
            <w:r w:rsidRPr="00955F1D">
              <w:rPr>
                <w:b/>
              </w:rPr>
              <w:t>D)</w:t>
            </w:r>
            <w:r>
              <w:t xml:space="preserve"> </w:t>
            </w:r>
            <w:r w:rsidRPr="00955F1D">
              <w:rPr>
                <w:position w:val="-10"/>
              </w:rPr>
              <w:object w:dxaOrig="680" w:dyaOrig="480">
                <v:shape id="_x0000_i1071" type="#_x0000_t75" style="width:33.75pt;height:24pt" o:ole="">
                  <v:imagedata r:id="rId86" o:title=""/>
                </v:shape>
                <o:OLEObject Type="Embed" ProgID="Equation.DSMT4" ShapeID="_x0000_i1071" DrawAspect="Content" ObjectID="_1447576004" r:id="rId96"/>
              </w:object>
            </w:r>
            <w:r>
              <w:t xml:space="preserve">ile </w:t>
            </w:r>
            <w:r w:rsidRPr="00955F1D">
              <w:rPr>
                <w:position w:val="-10"/>
              </w:rPr>
              <w:object w:dxaOrig="740" w:dyaOrig="480">
                <v:shape id="_x0000_i1072" type="#_x0000_t75" style="width:36.75pt;height:24pt" o:ole="">
                  <v:imagedata r:id="rId97" o:title=""/>
                </v:shape>
                <o:OLEObject Type="Embed" ProgID="Equation.DSMT4" ShapeID="_x0000_i1072" DrawAspect="Content" ObjectID="_1447576005" r:id="rId98"/>
              </w:object>
            </w:r>
            <w:r>
              <w:t xml:space="preserve"> açıları dış ters açılardır</w:t>
            </w:r>
          </w:p>
        </w:tc>
        <w:tc>
          <w:tcPr>
            <w:tcW w:w="616" w:type="dxa"/>
          </w:tcPr>
          <w:p w:rsidR="00BD246A" w:rsidRPr="00802B26" w:rsidRDefault="00BD246A" w:rsidP="00F8632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18.</w:t>
            </w:r>
          </w:p>
        </w:tc>
        <w:tc>
          <w:tcPr>
            <w:tcW w:w="4266" w:type="dxa"/>
          </w:tcPr>
          <w:p w:rsidR="00BD246A" w:rsidRDefault="00BD246A" w:rsidP="00F86323">
            <w:r w:rsidRPr="00955F1D">
              <w:rPr>
                <w:position w:val="-10"/>
              </w:rPr>
              <w:object w:dxaOrig="1400" w:dyaOrig="480">
                <v:shape id="_x0000_i1073" type="#_x0000_t75" style="width:69pt;height:24pt" o:ole="">
                  <v:imagedata r:id="rId99" o:title=""/>
                </v:shape>
                <o:OLEObject Type="Embed" ProgID="Equation.DSMT4" ShapeID="_x0000_i1073" DrawAspect="Content" ObjectID="_1447576006" r:id="rId100"/>
              </w:object>
            </w:r>
            <w:r>
              <w:t xml:space="preserve"> ise </w:t>
            </w:r>
            <w:r w:rsidRPr="00955F1D">
              <w:rPr>
                <w:position w:val="-10"/>
              </w:rPr>
              <w:object w:dxaOrig="1180" w:dyaOrig="480">
                <v:shape id="_x0000_i1074" type="#_x0000_t75" style="width:59.25pt;height:24pt" o:ole="">
                  <v:imagedata r:id="rId101" o:title=""/>
                </v:shape>
                <o:OLEObject Type="Embed" ProgID="Equation.DSMT4" ShapeID="_x0000_i1074" DrawAspect="Content" ObjectID="_1447576007" r:id="rId102"/>
              </w:object>
            </w:r>
          </w:p>
          <w:p w:rsidR="00BD246A" w:rsidRDefault="00BD246A" w:rsidP="00F86323">
            <w:r w:rsidRPr="00955F1D">
              <w:rPr>
                <w:b/>
              </w:rPr>
              <w:t>A)</w:t>
            </w:r>
            <w:r>
              <w:t xml:space="preserve"> </w:t>
            </w:r>
            <w:r w:rsidRPr="00955F1D">
              <w:rPr>
                <w:position w:val="-6"/>
              </w:rPr>
              <w:object w:dxaOrig="380" w:dyaOrig="320">
                <v:shape id="_x0000_i1075" type="#_x0000_t75" style="width:18.75pt;height:15.75pt" o:ole="">
                  <v:imagedata r:id="rId103" o:title=""/>
                </v:shape>
                <o:OLEObject Type="Embed" ProgID="Equation.DSMT4" ShapeID="_x0000_i1075" DrawAspect="Content" ObjectID="_1447576008" r:id="rId104"/>
              </w:object>
            </w:r>
            <w:r>
              <w:t xml:space="preserve">       </w:t>
            </w:r>
            <w:r w:rsidRPr="00955F1D">
              <w:rPr>
                <w:b/>
              </w:rPr>
              <w:t>B)</w:t>
            </w:r>
            <w:r>
              <w:t xml:space="preserve"> </w:t>
            </w:r>
            <w:r w:rsidRPr="00955F1D">
              <w:rPr>
                <w:position w:val="-6"/>
              </w:rPr>
              <w:object w:dxaOrig="480" w:dyaOrig="320">
                <v:shape id="_x0000_i1076" type="#_x0000_t75" style="width:24pt;height:15.75pt" o:ole="">
                  <v:imagedata r:id="rId105" o:title=""/>
                </v:shape>
                <o:OLEObject Type="Embed" ProgID="Equation.DSMT4" ShapeID="_x0000_i1076" DrawAspect="Content" ObjectID="_1447576009" r:id="rId106"/>
              </w:object>
            </w:r>
            <w:r>
              <w:t xml:space="preserve">         </w:t>
            </w:r>
            <w:r w:rsidRPr="00955F1D">
              <w:rPr>
                <w:b/>
              </w:rPr>
              <w:t>C)</w:t>
            </w:r>
            <w:r>
              <w:t xml:space="preserve"> </w:t>
            </w:r>
            <w:r w:rsidRPr="00955F1D">
              <w:rPr>
                <w:position w:val="-6"/>
              </w:rPr>
              <w:object w:dxaOrig="480" w:dyaOrig="320">
                <v:shape id="_x0000_i1077" type="#_x0000_t75" style="width:24pt;height:15.75pt" o:ole="">
                  <v:imagedata r:id="rId107" o:title=""/>
                </v:shape>
                <o:OLEObject Type="Embed" ProgID="Equation.DSMT4" ShapeID="_x0000_i1077" DrawAspect="Content" ObjectID="_1447576010" r:id="rId108"/>
              </w:object>
            </w:r>
            <w:r>
              <w:t xml:space="preserve">           </w:t>
            </w:r>
            <w:r w:rsidRPr="00955F1D">
              <w:rPr>
                <w:b/>
              </w:rPr>
              <w:t>D)</w:t>
            </w:r>
            <w:r>
              <w:t xml:space="preserve"> </w:t>
            </w:r>
            <w:r w:rsidRPr="00955F1D">
              <w:rPr>
                <w:position w:val="-6"/>
              </w:rPr>
              <w:object w:dxaOrig="380" w:dyaOrig="320">
                <v:shape id="_x0000_i1078" type="#_x0000_t75" style="width:18.75pt;height:15.75pt" o:ole="">
                  <v:imagedata r:id="rId109" o:title=""/>
                </v:shape>
                <o:OLEObject Type="Embed" ProgID="Equation.DSMT4" ShapeID="_x0000_i1078" DrawAspect="Content" ObjectID="_1447576011" r:id="rId110"/>
              </w:object>
            </w:r>
          </w:p>
          <w:p w:rsidR="00BD246A" w:rsidRDefault="00BD246A" w:rsidP="00F86323"/>
        </w:tc>
      </w:tr>
      <w:tr w:rsidR="00BD246A" w:rsidTr="00651972">
        <w:trPr>
          <w:trHeight w:val="1260"/>
        </w:trPr>
        <w:tc>
          <w:tcPr>
            <w:tcW w:w="616" w:type="dxa"/>
            <w:vMerge/>
          </w:tcPr>
          <w:p w:rsidR="00BD246A" w:rsidRDefault="00BD246A" w:rsidP="00F1767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300" w:type="dxa"/>
            <w:vMerge/>
          </w:tcPr>
          <w:p w:rsidR="00BD246A" w:rsidRDefault="00BD246A" w:rsidP="00CE14E3"/>
        </w:tc>
        <w:tc>
          <w:tcPr>
            <w:tcW w:w="616" w:type="dxa"/>
          </w:tcPr>
          <w:p w:rsidR="00BD246A" w:rsidRPr="00802B26" w:rsidRDefault="00BD246A" w:rsidP="00E9718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19.</w:t>
            </w:r>
          </w:p>
        </w:tc>
        <w:tc>
          <w:tcPr>
            <w:tcW w:w="4266" w:type="dxa"/>
          </w:tcPr>
          <w:p w:rsidR="00BD246A" w:rsidRDefault="00BD246A" w:rsidP="00F86323">
            <w:r w:rsidRPr="00955F1D">
              <w:rPr>
                <w:position w:val="-10"/>
              </w:rPr>
              <w:object w:dxaOrig="1760" w:dyaOrig="480">
                <v:shape id="_x0000_i1079" type="#_x0000_t75" style="width:87pt;height:24pt" o:ole="">
                  <v:imagedata r:id="rId111" o:title=""/>
                </v:shape>
                <o:OLEObject Type="Embed" ProgID="Equation.DSMT4" ShapeID="_x0000_i1079" DrawAspect="Content" ObjectID="_1447576012" r:id="rId112"/>
              </w:object>
            </w:r>
            <w:r>
              <w:t xml:space="preserve"> toplamı kaç olabilir?</w:t>
            </w:r>
          </w:p>
          <w:p w:rsidR="00BD246A" w:rsidRDefault="00BD246A" w:rsidP="00F86323">
            <w:r w:rsidRPr="00955F1D">
              <w:rPr>
                <w:b/>
              </w:rPr>
              <w:t>A)</w:t>
            </w:r>
            <w:r>
              <w:t xml:space="preserve"> </w:t>
            </w:r>
            <w:r w:rsidRPr="00955F1D">
              <w:rPr>
                <w:position w:val="-6"/>
              </w:rPr>
              <w:object w:dxaOrig="499" w:dyaOrig="320">
                <v:shape id="_x0000_i1080" type="#_x0000_t75" style="width:24.75pt;height:15.75pt" o:ole="">
                  <v:imagedata r:id="rId113" o:title=""/>
                </v:shape>
                <o:OLEObject Type="Embed" ProgID="Equation.DSMT4" ShapeID="_x0000_i1080" DrawAspect="Content" ObjectID="_1447576013" r:id="rId114"/>
              </w:object>
            </w:r>
            <w:r>
              <w:t xml:space="preserve">    </w:t>
            </w:r>
            <w:r w:rsidRPr="00955F1D">
              <w:rPr>
                <w:b/>
              </w:rPr>
              <w:t>B)</w:t>
            </w:r>
            <w:r>
              <w:t xml:space="preserve"> </w:t>
            </w:r>
            <w:r w:rsidRPr="00955F1D">
              <w:rPr>
                <w:position w:val="-6"/>
              </w:rPr>
              <w:object w:dxaOrig="480" w:dyaOrig="320">
                <v:shape id="_x0000_i1081" type="#_x0000_t75" style="width:24pt;height:15.75pt" o:ole="">
                  <v:imagedata r:id="rId115" o:title=""/>
                </v:shape>
                <o:OLEObject Type="Embed" ProgID="Equation.DSMT4" ShapeID="_x0000_i1081" DrawAspect="Content" ObjectID="_1447576014" r:id="rId116"/>
              </w:object>
            </w:r>
            <w:r>
              <w:t xml:space="preserve">     </w:t>
            </w:r>
            <w:r w:rsidRPr="00955F1D">
              <w:rPr>
                <w:b/>
              </w:rPr>
              <w:t>C)</w:t>
            </w:r>
            <w:r w:rsidRPr="00955F1D">
              <w:rPr>
                <w:b/>
                <w:position w:val="-6"/>
              </w:rPr>
              <w:object w:dxaOrig="380" w:dyaOrig="320">
                <v:shape id="_x0000_i1082" type="#_x0000_t75" style="width:18.75pt;height:15.75pt" o:ole="">
                  <v:imagedata r:id="rId117" o:title=""/>
                </v:shape>
                <o:OLEObject Type="Embed" ProgID="Equation.DSMT4" ShapeID="_x0000_i1082" DrawAspect="Content" ObjectID="_1447576015" r:id="rId118"/>
              </w:object>
            </w:r>
            <w:r>
              <w:t xml:space="preserve">   </w:t>
            </w:r>
            <w:r w:rsidRPr="00955F1D">
              <w:rPr>
                <w:b/>
              </w:rPr>
              <w:t>D)</w:t>
            </w:r>
            <w:r>
              <w:t xml:space="preserve"> </w:t>
            </w:r>
            <w:r w:rsidRPr="00955F1D">
              <w:rPr>
                <w:position w:val="-6"/>
              </w:rPr>
              <w:object w:dxaOrig="260" w:dyaOrig="320">
                <v:shape id="_x0000_i1083" type="#_x0000_t75" style="width:12.75pt;height:15.75pt" o:ole="">
                  <v:imagedata r:id="rId119" o:title=""/>
                </v:shape>
                <o:OLEObject Type="Embed" ProgID="Equation.DSMT4" ShapeID="_x0000_i1083" DrawAspect="Content" ObjectID="_1447576016" r:id="rId120"/>
              </w:object>
            </w:r>
          </w:p>
        </w:tc>
      </w:tr>
      <w:tr w:rsidR="00BD246A" w:rsidTr="00746F50">
        <w:trPr>
          <w:trHeight w:val="2679"/>
        </w:trPr>
        <w:tc>
          <w:tcPr>
            <w:tcW w:w="616" w:type="dxa"/>
            <w:vMerge/>
          </w:tcPr>
          <w:p w:rsidR="00BD246A" w:rsidRDefault="00BD246A" w:rsidP="00F1767D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300" w:type="dxa"/>
            <w:vMerge/>
          </w:tcPr>
          <w:p w:rsidR="00BD246A" w:rsidRDefault="00BD246A" w:rsidP="00CE14E3"/>
        </w:tc>
        <w:tc>
          <w:tcPr>
            <w:tcW w:w="616" w:type="dxa"/>
          </w:tcPr>
          <w:p w:rsidR="00BD246A" w:rsidRDefault="00BD246A" w:rsidP="00F8632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20.</w:t>
            </w:r>
          </w:p>
        </w:tc>
        <w:tc>
          <w:tcPr>
            <w:tcW w:w="4266" w:type="dxa"/>
          </w:tcPr>
          <w:p w:rsidR="00BD246A" w:rsidRPr="002F272F" w:rsidRDefault="00BD246A" w:rsidP="00746F5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:rsidR="00BD246A" w:rsidRDefault="00BD246A" w:rsidP="00E9718F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D246A" w:rsidRDefault="00BD246A" w:rsidP="00746F50">
            <w:r w:rsidRPr="006335AD">
              <w:rPr>
                <w:noProof/>
              </w:rPr>
              <w:pict>
                <v:shape id="Resim 80" o:spid="_x0000_i1084" type="#_x0000_t75" style="width:207.75pt;height:45pt;visibility:visible">
                  <v:imagedata r:id="rId121" o:title="" gain="93623f"/>
                </v:shape>
              </w:pict>
            </w:r>
          </w:p>
          <w:p w:rsidR="00BD246A" w:rsidRDefault="00BD246A" w:rsidP="00BF39F1"/>
          <w:p w:rsidR="00BD246A" w:rsidRPr="00BF39F1" w:rsidRDefault="00BD246A" w:rsidP="00BF39F1">
            <w:pPr>
              <w:tabs>
                <w:tab w:val="left" w:pos="1530"/>
              </w:tabs>
              <w:rPr>
                <w:b/>
              </w:rPr>
            </w:pPr>
            <w:r>
              <w:rPr>
                <w:b/>
              </w:rPr>
              <w:t>A)1           B)  9          C) 10          D) 2</w:t>
            </w:r>
          </w:p>
        </w:tc>
      </w:tr>
    </w:tbl>
    <w:p w:rsidR="00BD246A" w:rsidRDefault="00BD246A" w:rsidP="00651972">
      <w:r>
        <w:rPr>
          <w:noProof/>
        </w:rPr>
        <w:pict>
          <v:shape id="Resim 11" o:spid="_x0000_s1026" type="#_x0000_t75" alt="http://tbn0.google.com/images?q=tbn:IGMBhW3lQswPzM:http://img.blogcu.com/uploads/dungeon_bugs_bunny.gif" href="http://images.google.com.tr/imgres?imgurl=http://img.blogcu.com/uploads/dungeon_bugs_bunny.gif&amp;imgrefurl=http://nurullahtuna1432.blogcu.com/TESTLER/&amp;h=230&amp;w=314&amp;sz=15&amp;hl=tr&amp;start=72&amp;tbnid=IGMBhW3lQswPzM:&amp;tbnh=86&amp;tbnw=117&amp;pre" style="position:absolute;margin-left:167.75pt;margin-top:23.4pt;width:87.75pt;height:59.4pt;z-index:-251658240;visibility:visible;mso-position-horizontal-relative:text;mso-position-vertical-relative:text" o:button="t">
            <v:fill o:detectmouseclick="t"/>
            <v:imagedata r:id="rId122" r:href="rId123" gain="1.25"/>
          </v:shape>
        </w:pict>
      </w:r>
      <w:r w:rsidRPr="00651972">
        <w:rPr>
          <w:sz w:val="20"/>
          <w:szCs w:val="20"/>
        </w:rPr>
        <w:t>NOT: Her doğru cevap 5 puan değerinde olup yanlışlar doğru sayısından eksiltmeyecektir. Süre 1 ders saatidir.Cevaplarınızı aşağıdaki cevap anahtarına kodlayınız.Kodlamanızı</w:t>
      </w:r>
      <w:r>
        <w:rPr>
          <w:sz w:val="20"/>
          <w:szCs w:val="20"/>
        </w:rPr>
        <w:t>n</w:t>
      </w:r>
      <w:r w:rsidRPr="00651972">
        <w:rPr>
          <w:sz w:val="20"/>
          <w:szCs w:val="20"/>
        </w:rPr>
        <w:t xml:space="preserve"> içi</w:t>
      </w:r>
      <w:r>
        <w:rPr>
          <w:sz w:val="20"/>
          <w:szCs w:val="20"/>
        </w:rPr>
        <w:t>ni tamamen karalayarak yapınız</w:t>
      </w:r>
      <w:r w:rsidRPr="00651972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651972">
        <w:rPr>
          <w:sz w:val="20"/>
          <w:szCs w:val="20"/>
        </w:rPr>
        <w:t>çarpı atmayınız.</w:t>
      </w:r>
      <w:r>
        <w:rPr>
          <w:sz w:val="20"/>
          <w:szCs w:val="20"/>
        </w:rPr>
        <w:t xml:space="preserve">                                                                                </w:t>
      </w:r>
      <w:r>
        <w:tab/>
        <w:t xml:space="preserve">                                  BAŞARILAR.</w:t>
      </w:r>
    </w:p>
    <w:p w:rsidR="00BD246A" w:rsidRDefault="00BD246A" w:rsidP="0088349E">
      <w:pPr>
        <w:tabs>
          <w:tab w:val="left" w:pos="6465"/>
        </w:tabs>
        <w:jc w:val="right"/>
      </w:pPr>
      <w:r>
        <w:t xml:space="preserve">   </w:t>
      </w:r>
      <w:r>
        <w:rPr>
          <w:sz w:val="22"/>
          <w:szCs w:val="22"/>
        </w:rPr>
        <w:t>Emre PEZÜK                Berrin AYDIN</w:t>
      </w:r>
      <w:r>
        <w:t xml:space="preserve">      </w:t>
      </w:r>
    </w:p>
    <w:p w:rsidR="00BD246A" w:rsidRDefault="00BD246A" w:rsidP="00B77B73"/>
    <w:p w:rsidR="00BD246A" w:rsidRDefault="00BD246A" w:rsidP="00B77B7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738"/>
        <w:gridCol w:w="397"/>
        <w:gridCol w:w="516"/>
        <w:gridCol w:w="2736"/>
      </w:tblGrid>
      <w:tr w:rsidR="00BD246A" w:rsidTr="00746F50">
        <w:trPr>
          <w:trHeight w:val="397"/>
        </w:trPr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1.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27" editas="canvas" style="width:126pt;height:36pt;mso-position-horizontal-relative:char;mso-position-vertical-relative:line" coordorigin="3705,3182" coordsize="4200,1234">
                  <o:lock v:ext="edit" aspectratio="t"/>
                  <v:shape id="_x0000_s1028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029" style="position:absolute;left:4905;top:3491;width:880;height:603">
                    <v:textbox style="mso-next-textbox:#_x0000_s1029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30" style="position:absolute;left:6705;top:3490;width:880;height:603">
                    <v:textbox style="mso-next-textbox:#_x0000_s1030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31" style="position:absolute;left:5805;top:3490;width:880;height:603">
                    <v:textbox style="mso-next-textbox:#_x0000_s1031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32" style="position:absolute;left:4005;top:3490;width:880;height:603">
                    <v:textbox style="mso-next-textbox:#_x0000_s1032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  <w:tc>
          <w:tcPr>
            <w:tcW w:w="397" w:type="dxa"/>
            <w:vMerge w:val="restart"/>
            <w:tcBorders>
              <w:top w:val="nil"/>
            </w:tcBorders>
          </w:tcPr>
          <w:p w:rsidR="00BD246A" w:rsidRDefault="00BD246A" w:rsidP="00F1767D"/>
        </w:tc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11.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33" editas="canvas" style="width:126pt;height:36pt;mso-position-horizontal-relative:char;mso-position-vertical-relative:line" coordorigin="3705,3182" coordsize="4200,1234">
                  <o:lock v:ext="edit" aspectratio="t"/>
                  <v:shape id="_x0000_s1034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035" style="position:absolute;left:4905;top:3491;width:880;height:603">
                    <v:textbox style="mso-next-textbox:#_x0000_s1035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36" style="position:absolute;left:6705;top:3490;width:880;height:603">
                    <v:textbox style="mso-next-textbox:#_x0000_s1036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37" style="position:absolute;left:5805;top:3490;width:880;height:603">
                    <v:textbox style="mso-next-textbox:#_x0000_s1037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38" style="position:absolute;left:4005;top:3490;width:880;height:603">
                    <v:textbox style="mso-next-textbox:#_x0000_s1038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</w:tr>
      <w:tr w:rsidR="00BD246A" w:rsidTr="00746F50">
        <w:trPr>
          <w:trHeight w:val="397"/>
        </w:trPr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2.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39" editas="canvas" style="width:126pt;height:36pt;mso-position-horizontal-relative:char;mso-position-vertical-relative:line" coordorigin="3705,3182" coordsize="4200,1234">
                  <o:lock v:ext="edit" aspectratio="t"/>
                  <v:shape id="_x0000_s1040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041" style="position:absolute;left:4905;top:3491;width:880;height:603">
                    <v:textbox style="mso-next-textbox:#_x0000_s1041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42" style="position:absolute;left:6705;top:3490;width:880;height:603">
                    <v:textbox style="mso-next-textbox:#_x0000_s1042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43" style="position:absolute;left:5805;top:3490;width:880;height:603">
                    <v:textbox style="mso-next-textbox:#_x0000_s1043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44" style="position:absolute;left:4005;top:3490;width:880;height:603">
                    <v:textbox style="mso-next-textbox:#_x0000_s1044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  <w:tc>
          <w:tcPr>
            <w:tcW w:w="397" w:type="dxa"/>
            <w:vMerge/>
          </w:tcPr>
          <w:p w:rsidR="00BD246A" w:rsidRDefault="00BD246A" w:rsidP="00F1767D"/>
        </w:tc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12.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45" editas="canvas" style="width:126pt;height:36pt;mso-position-horizontal-relative:char;mso-position-vertical-relative:line" coordorigin="3705,3182" coordsize="4200,1234">
                  <o:lock v:ext="edit" aspectratio="t"/>
                  <v:shape id="_x0000_s1046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047" style="position:absolute;left:4905;top:3491;width:880;height:603">
                    <v:textbox style="mso-next-textbox:#_x0000_s1047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48" style="position:absolute;left:6705;top:3490;width:880;height:603">
                    <v:textbox style="mso-next-textbox:#_x0000_s1048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49" style="position:absolute;left:5805;top:3490;width:880;height:603">
                    <v:textbox style="mso-next-textbox:#_x0000_s1049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50" style="position:absolute;left:4005;top:3490;width:880;height:603">
                    <v:textbox style="mso-next-textbox:#_x0000_s1050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</w:tr>
      <w:tr w:rsidR="00BD246A" w:rsidTr="00746F50">
        <w:trPr>
          <w:trHeight w:val="397"/>
        </w:trPr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3.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51" editas="canvas" style="width:126pt;height:36pt;mso-position-horizontal-relative:char;mso-position-vertical-relative:line" coordorigin="3705,3182" coordsize="4200,1234">
                  <o:lock v:ext="edit" aspectratio="t"/>
                  <v:shape id="_x0000_s1052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053" style="position:absolute;left:4905;top:3491;width:880;height:603">
                    <v:textbox style="mso-next-textbox:#_x0000_s1053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54" style="position:absolute;left:6705;top:3490;width:880;height:603">
                    <v:textbox style="mso-next-textbox:#_x0000_s1054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55" style="position:absolute;left:5805;top:3490;width:880;height:603">
                    <v:textbox style="mso-next-textbox:#_x0000_s1055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56" style="position:absolute;left:4005;top:3490;width:880;height:603">
                    <v:textbox style="mso-next-textbox:#_x0000_s1056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  <w:tc>
          <w:tcPr>
            <w:tcW w:w="397" w:type="dxa"/>
            <w:vMerge/>
          </w:tcPr>
          <w:p w:rsidR="00BD246A" w:rsidRDefault="00BD246A" w:rsidP="00F1767D"/>
        </w:tc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13.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57" editas="canvas" style="width:126pt;height:36pt;mso-position-horizontal-relative:char;mso-position-vertical-relative:line" coordorigin="3705,3182" coordsize="4200,1234">
                  <o:lock v:ext="edit" aspectratio="t"/>
                  <v:shape id="_x0000_s1058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059" style="position:absolute;left:4905;top:3491;width:880;height:603">
                    <v:textbox style="mso-next-textbox:#_x0000_s1059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60" style="position:absolute;left:6705;top:3490;width:880;height:603">
                    <v:textbox style="mso-next-textbox:#_x0000_s1060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61" style="position:absolute;left:5805;top:3490;width:880;height:603">
                    <v:textbox style="mso-next-textbox:#_x0000_s1061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62" style="position:absolute;left:4005;top:3490;width:880;height:603">
                    <v:textbox style="mso-next-textbox:#_x0000_s1062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</w:tr>
      <w:tr w:rsidR="00BD246A" w:rsidTr="00746F50">
        <w:trPr>
          <w:trHeight w:val="397"/>
        </w:trPr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4.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63" editas="canvas" style="width:126pt;height:36pt;mso-position-horizontal-relative:char;mso-position-vertical-relative:line" coordorigin="3705,3182" coordsize="4200,1234">
                  <o:lock v:ext="edit" aspectratio="t"/>
                  <v:shape id="_x0000_s1064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065" style="position:absolute;left:4905;top:3491;width:880;height:603">
                    <v:textbox style="mso-next-textbox:#_x0000_s1065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66" style="position:absolute;left:6705;top:3490;width:880;height:603">
                    <v:textbox style="mso-next-textbox:#_x0000_s1066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67" style="position:absolute;left:5805;top:3490;width:880;height:603">
                    <v:textbox style="mso-next-textbox:#_x0000_s1067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68" style="position:absolute;left:4005;top:3490;width:880;height:603">
                    <v:textbox style="mso-next-textbox:#_x0000_s1068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  <w:tc>
          <w:tcPr>
            <w:tcW w:w="397" w:type="dxa"/>
            <w:vMerge/>
          </w:tcPr>
          <w:p w:rsidR="00BD246A" w:rsidRDefault="00BD246A" w:rsidP="00F1767D"/>
        </w:tc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14.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69" editas="canvas" style="width:126pt;height:36pt;mso-position-horizontal-relative:char;mso-position-vertical-relative:line" coordorigin="3705,3182" coordsize="4200,1234">
                  <o:lock v:ext="edit" aspectratio="t"/>
                  <v:shape id="_x0000_s1070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071" style="position:absolute;left:4905;top:3491;width:880;height:603">
                    <v:textbox style="mso-next-textbox:#_x0000_s1071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72" style="position:absolute;left:6705;top:3490;width:880;height:603">
                    <v:textbox style="mso-next-textbox:#_x0000_s1072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73" style="position:absolute;left:5805;top:3490;width:880;height:603">
                    <v:textbox style="mso-next-textbox:#_x0000_s1073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74" style="position:absolute;left:4005;top:3490;width:880;height:603">
                    <v:textbox style="mso-next-textbox:#_x0000_s1074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</w:tr>
      <w:tr w:rsidR="00BD246A" w:rsidTr="00746F50">
        <w:trPr>
          <w:trHeight w:val="397"/>
        </w:trPr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5.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75" editas="canvas" style="width:126pt;height:36pt;mso-position-horizontal-relative:char;mso-position-vertical-relative:line" coordorigin="3705,3182" coordsize="4200,1234">
                  <o:lock v:ext="edit" aspectratio="t"/>
                  <v:shape id="_x0000_s1076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077" style="position:absolute;left:4905;top:3491;width:880;height:603">
                    <v:textbox style="mso-next-textbox:#_x0000_s1077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78" style="position:absolute;left:6705;top:3490;width:880;height:603">
                    <v:textbox style="mso-next-textbox:#_x0000_s1078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79" style="position:absolute;left:5805;top:3490;width:880;height:603">
                    <v:textbox style="mso-next-textbox:#_x0000_s1079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80" style="position:absolute;left:4005;top:3490;width:880;height:603">
                    <v:textbox style="mso-next-textbox:#_x0000_s1080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  <w:tc>
          <w:tcPr>
            <w:tcW w:w="397" w:type="dxa"/>
            <w:vMerge/>
          </w:tcPr>
          <w:p w:rsidR="00BD246A" w:rsidRDefault="00BD246A" w:rsidP="00F1767D"/>
        </w:tc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15.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81" editas="canvas" style="width:126pt;height:36pt;mso-position-horizontal-relative:char;mso-position-vertical-relative:line" coordorigin="3705,3182" coordsize="4200,1234">
                  <o:lock v:ext="edit" aspectratio="t"/>
                  <v:shape id="_x0000_s1082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083" style="position:absolute;left:4905;top:3491;width:880;height:603">
                    <v:textbox style="mso-next-textbox:#_x0000_s1083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84" style="position:absolute;left:6705;top:3490;width:880;height:603">
                    <v:textbox style="mso-next-textbox:#_x0000_s1084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85" style="position:absolute;left:5805;top:3490;width:880;height:603">
                    <v:textbox style="mso-next-textbox:#_x0000_s1085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86" style="position:absolute;left:4005;top:3490;width:880;height:603">
                    <v:textbox style="mso-next-textbox:#_x0000_s1086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</w:tr>
      <w:tr w:rsidR="00BD246A" w:rsidTr="00746F50">
        <w:trPr>
          <w:trHeight w:val="397"/>
        </w:trPr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6.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87" editas="canvas" style="width:126pt;height:36pt;mso-position-horizontal-relative:char;mso-position-vertical-relative:line" coordorigin="3705,3182" coordsize="4200,1234">
                  <o:lock v:ext="edit" aspectratio="t"/>
                  <v:shape id="_x0000_s1088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089" style="position:absolute;left:4905;top:3491;width:880;height:603">
                    <v:textbox style="mso-next-textbox:#_x0000_s1089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90" style="position:absolute;left:6705;top:3490;width:880;height:603">
                    <v:textbox style="mso-next-textbox:#_x0000_s1090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91" style="position:absolute;left:5805;top:3490;width:880;height:603">
                    <v:textbox style="mso-next-textbox:#_x0000_s1091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92" style="position:absolute;left:4005;top:3490;width:880;height:603">
                    <v:textbox style="mso-next-textbox:#_x0000_s1092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  <w:tc>
          <w:tcPr>
            <w:tcW w:w="397" w:type="dxa"/>
            <w:vMerge/>
          </w:tcPr>
          <w:p w:rsidR="00BD246A" w:rsidRDefault="00BD246A" w:rsidP="00F1767D"/>
        </w:tc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16.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93" editas="canvas" style="width:126pt;height:36pt;mso-position-horizontal-relative:char;mso-position-vertical-relative:line" coordorigin="3705,3182" coordsize="4200,1234">
                  <o:lock v:ext="edit" aspectratio="t"/>
                  <v:shape id="_x0000_s1094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095" style="position:absolute;left:4905;top:3491;width:880;height:603">
                    <v:textbox style="mso-next-textbox:#_x0000_s1095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096" style="position:absolute;left:6705;top:3490;width:880;height:603">
                    <v:textbox style="mso-next-textbox:#_x0000_s1096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097" style="position:absolute;left:5805;top:3490;width:880;height:603">
                    <v:textbox style="mso-next-textbox:#_x0000_s1097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098" style="position:absolute;left:4005;top:3490;width:880;height:603">
                    <v:textbox style="mso-next-textbox:#_x0000_s1098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</w:tr>
      <w:tr w:rsidR="00BD246A" w:rsidTr="00746F50">
        <w:trPr>
          <w:trHeight w:val="397"/>
        </w:trPr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7.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099" editas="canvas" style="width:126pt;height:36pt;mso-position-horizontal-relative:char;mso-position-vertical-relative:line" coordorigin="3705,3182" coordsize="4200,1234">
                  <o:lock v:ext="edit" aspectratio="t"/>
                  <v:shape id="_x0000_s1100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101" style="position:absolute;left:4905;top:3491;width:880;height:603">
                    <v:textbox style="mso-next-textbox:#_x0000_s1101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02" style="position:absolute;left:6705;top:3490;width:880;height:603">
                    <v:textbox style="mso-next-textbox:#_x0000_s1102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103" style="position:absolute;left:5805;top:3490;width:880;height:603">
                    <v:textbox style="mso-next-textbox:#_x0000_s1103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104" style="position:absolute;left:4005;top:3490;width:880;height:603">
                    <v:textbox style="mso-next-textbox:#_x0000_s1104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  <w:tc>
          <w:tcPr>
            <w:tcW w:w="397" w:type="dxa"/>
            <w:vMerge/>
          </w:tcPr>
          <w:p w:rsidR="00BD246A" w:rsidRDefault="00BD246A" w:rsidP="00F1767D"/>
        </w:tc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17.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105" editas="canvas" style="width:126pt;height:36pt;mso-position-horizontal-relative:char;mso-position-vertical-relative:line" coordorigin="3705,3182" coordsize="4200,1234">
                  <o:lock v:ext="edit" aspectratio="t"/>
                  <v:shape id="_x0000_s1106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107" style="position:absolute;left:4905;top:3491;width:880;height:603">
                    <v:textbox style="mso-next-textbox:#_x0000_s1107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08" style="position:absolute;left:6705;top:3490;width:880;height:603">
                    <v:textbox style="mso-next-textbox:#_x0000_s1108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109" style="position:absolute;left:5805;top:3490;width:880;height:603">
                    <v:textbox style="mso-next-textbox:#_x0000_s1109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110" style="position:absolute;left:4005;top:3490;width:880;height:603">
                    <v:textbox style="mso-next-textbox:#_x0000_s1110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</w:tr>
      <w:tr w:rsidR="00BD246A" w:rsidTr="00746F50">
        <w:trPr>
          <w:trHeight w:val="397"/>
        </w:trPr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8.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111" editas="canvas" style="width:126pt;height:36pt;mso-position-horizontal-relative:char;mso-position-vertical-relative:line" coordorigin="3705,3182" coordsize="4200,1234">
                  <o:lock v:ext="edit" aspectratio="t"/>
                  <v:shape id="_x0000_s1112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113" style="position:absolute;left:4905;top:3491;width:880;height:603">
                    <v:textbox style="mso-next-textbox:#_x0000_s1113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14" style="position:absolute;left:6705;top:3490;width:880;height:603">
                    <v:textbox style="mso-next-textbox:#_x0000_s1114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115" style="position:absolute;left:5805;top:3490;width:880;height:603">
                    <v:textbox style="mso-next-textbox:#_x0000_s1115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116" style="position:absolute;left:4005;top:3490;width:880;height:603">
                    <v:textbox style="mso-next-textbox:#_x0000_s1116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  <w:tc>
          <w:tcPr>
            <w:tcW w:w="397" w:type="dxa"/>
            <w:vMerge/>
          </w:tcPr>
          <w:p w:rsidR="00BD246A" w:rsidRDefault="00BD246A" w:rsidP="00F1767D"/>
        </w:tc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18.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117" editas="canvas" style="width:126pt;height:36pt;mso-position-horizontal-relative:char;mso-position-vertical-relative:line" coordorigin="3705,3182" coordsize="4200,1234">
                  <o:lock v:ext="edit" aspectratio="t"/>
                  <v:shape id="_x0000_s1118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119" style="position:absolute;left:4905;top:3491;width:880;height:603">
                    <v:textbox style="mso-next-textbox:#_x0000_s1119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20" style="position:absolute;left:6705;top:3490;width:880;height:603">
                    <v:textbox style="mso-next-textbox:#_x0000_s1120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121" style="position:absolute;left:5805;top:3490;width:880;height:603">
                    <v:textbox style="mso-next-textbox:#_x0000_s1121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122" style="position:absolute;left:4005;top:3490;width:880;height:603">
                    <v:textbox style="mso-next-textbox:#_x0000_s1122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</w:tr>
      <w:tr w:rsidR="00BD246A" w:rsidTr="00746F50">
        <w:trPr>
          <w:trHeight w:val="397"/>
        </w:trPr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9.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123" editas="canvas" style="width:126pt;height:36pt;mso-position-horizontal-relative:char;mso-position-vertical-relative:line" coordorigin="3705,3182" coordsize="4200,1234">
                  <o:lock v:ext="edit" aspectratio="t"/>
                  <v:shape id="_x0000_s1124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125" style="position:absolute;left:4905;top:3491;width:880;height:603">
                    <v:textbox style="mso-next-textbox:#_x0000_s1125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26" style="position:absolute;left:6705;top:3490;width:880;height:603">
                    <v:textbox style="mso-next-textbox:#_x0000_s1126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127" style="position:absolute;left:5805;top:3490;width:880;height:603">
                    <v:textbox style="mso-next-textbox:#_x0000_s1127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128" style="position:absolute;left:4005;top:3490;width:880;height:603">
                    <v:textbox style="mso-next-textbox:#_x0000_s1128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  <w:tc>
          <w:tcPr>
            <w:tcW w:w="397" w:type="dxa"/>
            <w:vMerge/>
          </w:tcPr>
          <w:p w:rsidR="00BD246A" w:rsidRDefault="00BD246A" w:rsidP="00F1767D"/>
        </w:tc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19.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129" editas="canvas" style="width:126pt;height:36pt;mso-position-horizontal-relative:char;mso-position-vertical-relative:line" coordorigin="3705,3182" coordsize="4200,1234">
                  <o:lock v:ext="edit" aspectratio="t"/>
                  <v:shape id="_x0000_s1130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131" style="position:absolute;left:4905;top:3491;width:880;height:603">
                    <v:textbox style="mso-next-textbox:#_x0000_s1131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32" style="position:absolute;left:6705;top:3490;width:880;height:603">
                    <v:textbox style="mso-next-textbox:#_x0000_s1132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133" style="position:absolute;left:5805;top:3490;width:880;height:603">
                    <v:textbox style="mso-next-textbox:#_x0000_s1133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134" style="position:absolute;left:4005;top:3490;width:880;height:603">
                    <v:textbox style="mso-next-textbox:#_x0000_s1134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</w:tr>
      <w:tr w:rsidR="00BD246A" w:rsidTr="00746F50">
        <w:trPr>
          <w:trHeight w:val="397"/>
        </w:trPr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10.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135" editas="canvas" style="width:126pt;height:36pt;mso-position-horizontal-relative:char;mso-position-vertical-relative:line" coordorigin="3705,3182" coordsize="4200,1234">
                  <o:lock v:ext="edit" aspectratio="t"/>
                  <v:shape id="_x0000_s1136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137" style="position:absolute;left:4905;top:3491;width:880;height:603">
                    <v:textbox style="mso-next-textbox:#_x0000_s1137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38" style="position:absolute;left:6705;top:3490;width:880;height:603">
                    <v:textbox style="mso-next-textbox:#_x0000_s1138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139" style="position:absolute;left:5805;top:3490;width:880;height:603">
                    <v:textbox style="mso-next-textbox:#_x0000_s1139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140" style="position:absolute;left:4005;top:3490;width:880;height:603">
                    <v:textbox style="mso-next-textbox:#_x0000_s1140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  <w:tc>
          <w:tcPr>
            <w:tcW w:w="397" w:type="dxa"/>
            <w:vMerge/>
            <w:tcBorders>
              <w:bottom w:val="nil"/>
            </w:tcBorders>
          </w:tcPr>
          <w:p w:rsidR="00BD246A" w:rsidRDefault="00BD246A" w:rsidP="00F1767D"/>
        </w:tc>
        <w:tc>
          <w:tcPr>
            <w:tcW w:w="397" w:type="dxa"/>
          </w:tcPr>
          <w:p w:rsidR="00BD246A" w:rsidRPr="00B77B73" w:rsidRDefault="00BD246A" w:rsidP="00B77B73">
            <w:pPr>
              <w:jc w:val="center"/>
              <w:rPr>
                <w:b/>
              </w:rPr>
            </w:pPr>
          </w:p>
          <w:p w:rsidR="00BD246A" w:rsidRPr="00B77B73" w:rsidRDefault="00BD246A" w:rsidP="00B77B73">
            <w:pPr>
              <w:jc w:val="center"/>
              <w:rPr>
                <w:b/>
              </w:rPr>
            </w:pPr>
            <w:r w:rsidRPr="00B77B73">
              <w:rPr>
                <w:b/>
              </w:rPr>
              <w:t>20.</w:t>
            </w:r>
          </w:p>
        </w:tc>
        <w:tc>
          <w:tcPr>
            <w:tcW w:w="397" w:type="dxa"/>
          </w:tcPr>
          <w:p w:rsidR="00BD246A" w:rsidRDefault="00BD246A" w:rsidP="00F1767D">
            <w:r>
              <w:rPr>
                <w:noProof/>
              </w:rPr>
            </w:r>
            <w:r>
              <w:pict>
                <v:group id="_x0000_s1141" editas="canvas" style="width:126pt;height:36pt;mso-position-horizontal-relative:char;mso-position-vertical-relative:line" coordorigin="3705,3182" coordsize="4200,1234">
                  <o:lock v:ext="edit" aspectratio="t"/>
                  <v:shape id="_x0000_s1142" type="#_x0000_t75" style="position:absolute;left:3705;top:3182;width:4200;height:1234" o:preferrelative="f">
                    <v:fill o:detectmouseclick="t"/>
                    <v:path o:extrusionok="t" o:connecttype="none"/>
                    <o:lock v:ext="edit" text="t"/>
                  </v:shape>
                  <v:oval id="_x0000_s1143" style="position:absolute;left:4905;top:3491;width:880;height:603">
                    <v:textbox style="mso-next-textbox:#_x0000_s1143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144" style="position:absolute;left:6705;top:3490;width:880;height:603">
                    <v:textbox style="mso-next-textbox:#_x0000_s1144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</w:t>
                          </w:r>
                        </w:p>
                      </w:txbxContent>
                    </v:textbox>
                  </v:oval>
                  <v:oval id="_x0000_s1145" style="position:absolute;left:5805;top:3490;width:880;height:603">
                    <v:textbox style="mso-next-textbox:#_x0000_s1145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oval>
                  <v:oval id="_x0000_s1146" style="position:absolute;left:4005;top:3490;width:880;height:603">
                    <v:textbox style="mso-next-textbox:#_x0000_s1146">
                      <w:txbxContent>
                        <w:p w:rsidR="00BD246A" w:rsidRPr="00692D34" w:rsidRDefault="00BD246A" w:rsidP="00B77B7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v:textbox>
                  </v:oval>
                  <w10:anchorlock/>
                </v:group>
              </w:pict>
            </w:r>
          </w:p>
        </w:tc>
      </w:tr>
    </w:tbl>
    <w:p w:rsidR="00BD246A" w:rsidRDefault="00BD246A" w:rsidP="00B77B73"/>
    <w:p w:rsidR="00BD246A" w:rsidRDefault="00BD246A" w:rsidP="00B77B73"/>
    <w:p w:rsidR="00BD246A" w:rsidRPr="00B77B73" w:rsidRDefault="00BD246A" w:rsidP="00B77B73"/>
    <w:sectPr w:rsidR="00BD246A" w:rsidRPr="00B77B73" w:rsidSect="0088349E">
      <w:headerReference w:type="even" r:id="rId124"/>
      <w:headerReference w:type="default" r:id="rId125"/>
      <w:footerReference w:type="even" r:id="rId126"/>
      <w:footerReference w:type="default" r:id="rId127"/>
      <w:headerReference w:type="first" r:id="rId128"/>
      <w:footerReference w:type="first" r:id="rId129"/>
      <w:pgSz w:w="11906" w:h="16838"/>
      <w:pgMar w:top="709" w:right="991" w:bottom="539" w:left="141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46A" w:rsidRDefault="00BD246A" w:rsidP="00486869">
      <w:r>
        <w:separator/>
      </w:r>
    </w:p>
  </w:endnote>
  <w:endnote w:type="continuationSeparator" w:id="0">
    <w:p w:rsidR="00BD246A" w:rsidRDefault="00BD246A" w:rsidP="00486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6A" w:rsidRDefault="00BD24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6A" w:rsidRDefault="00BD246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6A" w:rsidRDefault="00BD24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46A" w:rsidRDefault="00BD246A" w:rsidP="00486869">
      <w:r>
        <w:separator/>
      </w:r>
    </w:p>
  </w:footnote>
  <w:footnote w:type="continuationSeparator" w:id="0">
    <w:p w:rsidR="00BD246A" w:rsidRDefault="00BD246A" w:rsidP="00486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6A" w:rsidRDefault="00BD24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6A" w:rsidRDefault="00BD246A" w:rsidP="004826E4">
    <w:pPr>
      <w:pStyle w:val="Header"/>
    </w:pPr>
    <w:r>
      <w:t xml:space="preserve">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6A" w:rsidRDefault="00BD24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5B28"/>
    <w:multiLevelType w:val="hybridMultilevel"/>
    <w:tmpl w:val="C89CA076"/>
    <w:lvl w:ilvl="0" w:tplc="64207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3C40D4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18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E710E25"/>
    <w:multiLevelType w:val="hybridMultilevel"/>
    <w:tmpl w:val="CDFCC4C8"/>
    <w:lvl w:ilvl="0" w:tplc="370E87C8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8C1518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B7635DB"/>
    <w:multiLevelType w:val="hybridMultilevel"/>
    <w:tmpl w:val="CD501CB2"/>
    <w:lvl w:ilvl="0" w:tplc="0A2EC7CA">
      <w:start w:val="1"/>
      <w:numFmt w:val="decimal"/>
      <w:lvlText w:val="%1."/>
      <w:lvlJc w:val="left"/>
      <w:pPr>
        <w:tabs>
          <w:tab w:val="num" w:pos="748"/>
        </w:tabs>
        <w:ind w:left="748" w:hanging="360"/>
      </w:pPr>
      <w:rPr>
        <w:rFonts w:cs="Times New Roman"/>
        <w:b/>
        <w:bCs/>
      </w:rPr>
    </w:lvl>
    <w:lvl w:ilvl="1" w:tplc="BAC6F85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b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/>
        <w:bCs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3105DF3"/>
    <w:multiLevelType w:val="hybridMultilevel"/>
    <w:tmpl w:val="545CC852"/>
    <w:lvl w:ilvl="0" w:tplc="F7B808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39F1810"/>
    <w:multiLevelType w:val="hybridMultilevel"/>
    <w:tmpl w:val="7D720994"/>
    <w:lvl w:ilvl="0" w:tplc="C4EE7B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D424920"/>
    <w:multiLevelType w:val="hybridMultilevel"/>
    <w:tmpl w:val="23D03420"/>
    <w:lvl w:ilvl="0" w:tplc="370E87C8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BA654FA"/>
    <w:multiLevelType w:val="hybridMultilevel"/>
    <w:tmpl w:val="B14C4AE0"/>
    <w:lvl w:ilvl="0" w:tplc="FB14E96E">
      <w:start w:val="1"/>
      <w:numFmt w:val="upperLetter"/>
      <w:lvlText w:val="%1)"/>
      <w:lvlJc w:val="left"/>
      <w:pPr>
        <w:ind w:left="18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6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3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0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7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2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9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650" w:hanging="180"/>
      </w:pPr>
      <w:rPr>
        <w:rFonts w:cs="Times New Roman"/>
      </w:rPr>
    </w:lvl>
  </w:abstractNum>
  <w:abstractNum w:abstractNumId="8">
    <w:nsid w:val="7F77417C"/>
    <w:multiLevelType w:val="hybridMultilevel"/>
    <w:tmpl w:val="95EAD7E8"/>
    <w:lvl w:ilvl="0" w:tplc="85AA40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244F"/>
    <w:rsid w:val="00013ADB"/>
    <w:rsid w:val="00026B66"/>
    <w:rsid w:val="00031162"/>
    <w:rsid w:val="000466BB"/>
    <w:rsid w:val="00063EA5"/>
    <w:rsid w:val="0007058B"/>
    <w:rsid w:val="00086947"/>
    <w:rsid w:val="000A62D2"/>
    <w:rsid w:val="000F7BB4"/>
    <w:rsid w:val="00141757"/>
    <w:rsid w:val="00155BE1"/>
    <w:rsid w:val="00184D52"/>
    <w:rsid w:val="001A1E71"/>
    <w:rsid w:val="001C7D92"/>
    <w:rsid w:val="00214F38"/>
    <w:rsid w:val="002631AB"/>
    <w:rsid w:val="00270686"/>
    <w:rsid w:val="002F272F"/>
    <w:rsid w:val="00306C31"/>
    <w:rsid w:val="00345B31"/>
    <w:rsid w:val="003464A2"/>
    <w:rsid w:val="00364390"/>
    <w:rsid w:val="00393A68"/>
    <w:rsid w:val="00441319"/>
    <w:rsid w:val="00474054"/>
    <w:rsid w:val="004826E4"/>
    <w:rsid w:val="00486869"/>
    <w:rsid w:val="004E2790"/>
    <w:rsid w:val="004F0563"/>
    <w:rsid w:val="00503FE7"/>
    <w:rsid w:val="00504CA3"/>
    <w:rsid w:val="005561BC"/>
    <w:rsid w:val="00573469"/>
    <w:rsid w:val="005B04BD"/>
    <w:rsid w:val="005B393D"/>
    <w:rsid w:val="005B47A1"/>
    <w:rsid w:val="005B611C"/>
    <w:rsid w:val="005B61E4"/>
    <w:rsid w:val="005C7D5C"/>
    <w:rsid w:val="005D52AB"/>
    <w:rsid w:val="005D579F"/>
    <w:rsid w:val="0062775B"/>
    <w:rsid w:val="006335AD"/>
    <w:rsid w:val="00637A9A"/>
    <w:rsid w:val="00651972"/>
    <w:rsid w:val="00671FF1"/>
    <w:rsid w:val="00681550"/>
    <w:rsid w:val="00692D34"/>
    <w:rsid w:val="006E2000"/>
    <w:rsid w:val="00731C4B"/>
    <w:rsid w:val="00746F50"/>
    <w:rsid w:val="00802B26"/>
    <w:rsid w:val="00816BD4"/>
    <w:rsid w:val="00841B17"/>
    <w:rsid w:val="00855CC0"/>
    <w:rsid w:val="0088349E"/>
    <w:rsid w:val="0088709A"/>
    <w:rsid w:val="008878D8"/>
    <w:rsid w:val="008E5F67"/>
    <w:rsid w:val="00922C80"/>
    <w:rsid w:val="00925C23"/>
    <w:rsid w:val="00955F1D"/>
    <w:rsid w:val="00971AEC"/>
    <w:rsid w:val="00996D60"/>
    <w:rsid w:val="009D244F"/>
    <w:rsid w:val="00A43D25"/>
    <w:rsid w:val="00A46FB1"/>
    <w:rsid w:val="00A63225"/>
    <w:rsid w:val="00AA5CE0"/>
    <w:rsid w:val="00AB710A"/>
    <w:rsid w:val="00B24A3E"/>
    <w:rsid w:val="00B76EB8"/>
    <w:rsid w:val="00B77B73"/>
    <w:rsid w:val="00B81CC9"/>
    <w:rsid w:val="00BA4B24"/>
    <w:rsid w:val="00BD246A"/>
    <w:rsid w:val="00BF0006"/>
    <w:rsid w:val="00BF39F1"/>
    <w:rsid w:val="00BF4C24"/>
    <w:rsid w:val="00C522D4"/>
    <w:rsid w:val="00C72AF8"/>
    <w:rsid w:val="00C7344E"/>
    <w:rsid w:val="00C85683"/>
    <w:rsid w:val="00CC7E9C"/>
    <w:rsid w:val="00CE14E3"/>
    <w:rsid w:val="00D26BE0"/>
    <w:rsid w:val="00D45D12"/>
    <w:rsid w:val="00DC7F38"/>
    <w:rsid w:val="00DE3627"/>
    <w:rsid w:val="00E248B4"/>
    <w:rsid w:val="00E44F3A"/>
    <w:rsid w:val="00E73B07"/>
    <w:rsid w:val="00E8092B"/>
    <w:rsid w:val="00E873A8"/>
    <w:rsid w:val="00E91806"/>
    <w:rsid w:val="00E9718F"/>
    <w:rsid w:val="00F145CB"/>
    <w:rsid w:val="00F1767D"/>
    <w:rsid w:val="00F35096"/>
    <w:rsid w:val="00F71491"/>
    <w:rsid w:val="00F86323"/>
    <w:rsid w:val="00FC1216"/>
    <w:rsid w:val="00FE2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46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D24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41319"/>
    <w:pPr>
      <w:tabs>
        <w:tab w:val="center" w:pos="4536"/>
        <w:tab w:val="right" w:pos="9072"/>
      </w:tabs>
    </w:pPr>
    <w:rPr>
      <w:rFonts w:ascii="Arial" w:hAnsi="Arial"/>
      <w:sz w:val="16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41319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8686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6869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24A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24A3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45B31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345B31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55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7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84" Type="http://schemas.openxmlformats.org/officeDocument/2006/relationships/image" Target="media/image41.wmf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1.bin"/><Relationship Id="rId16" Type="http://schemas.openxmlformats.org/officeDocument/2006/relationships/image" Target="media/image5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6.bin"/><Relationship Id="rId123" Type="http://schemas.openxmlformats.org/officeDocument/2006/relationships/image" Target="http://tbn0.google.com/images?q=tbn:IGMBhW3lQswPzM:http://img.blogcu.com/uploads/dungeon_bugs_bunny.gif" TargetMode="External"/><Relationship Id="rId128" Type="http://schemas.openxmlformats.org/officeDocument/2006/relationships/header" Target="header3.xml"/><Relationship Id="rId5" Type="http://schemas.openxmlformats.org/officeDocument/2006/relationships/footnotes" Target="footnote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2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1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4.bin"/><Relationship Id="rId126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7.bin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59.emf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49.bin"/><Relationship Id="rId116" Type="http://schemas.openxmlformats.org/officeDocument/2006/relationships/oleObject" Target="embeddings/oleObject53.bin"/><Relationship Id="rId124" Type="http://schemas.openxmlformats.org/officeDocument/2006/relationships/header" Target="header1.xml"/><Relationship Id="rId129" Type="http://schemas.openxmlformats.org/officeDocument/2006/relationships/footer" Target="footer3.xml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2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11" Type="http://schemas.openxmlformats.org/officeDocument/2006/relationships/image" Target="media/image5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36" Type="http://schemas.openxmlformats.org/officeDocument/2006/relationships/oleObject" Target="embeddings/oleObject14.bin"/><Relationship Id="rId49" Type="http://schemas.openxmlformats.org/officeDocument/2006/relationships/image" Target="media/image22.e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8.bin"/><Relationship Id="rId114" Type="http://schemas.openxmlformats.org/officeDocument/2006/relationships/oleObject" Target="embeddings/oleObject52.bin"/><Relationship Id="rId119" Type="http://schemas.openxmlformats.org/officeDocument/2006/relationships/image" Target="media/image58.wmf"/><Relationship Id="rId127" Type="http://schemas.openxmlformats.org/officeDocument/2006/relationships/footer" Target="footer2.xml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4.wmf"/><Relationship Id="rId60" Type="http://schemas.openxmlformats.org/officeDocument/2006/relationships/image" Target="media/image28.emf"/><Relationship Id="rId65" Type="http://schemas.openxmlformats.org/officeDocument/2006/relationships/image" Target="media/image31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jpeg"/><Relationship Id="rId13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header" Target="header2.xml"/><Relationship Id="rId7" Type="http://schemas.openxmlformats.org/officeDocument/2006/relationships/hyperlink" Target="http://www.sorubak.com/" TargetMode="External"/><Relationship Id="rId71" Type="http://schemas.openxmlformats.org/officeDocument/2006/relationships/image" Target="media/image34.emf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6.wmf"/><Relationship Id="rId131" Type="http://schemas.openxmlformats.org/officeDocument/2006/relationships/theme" Target="theme/theme1.xml"/><Relationship Id="rId61" Type="http://schemas.openxmlformats.org/officeDocument/2006/relationships/image" Target="media/image29.wmf"/><Relationship Id="rId82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674</Words>
  <Characters>3848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2008-11-26T05:19:00Z</cp:lastPrinted>
  <dcterms:created xsi:type="dcterms:W3CDTF">2012-12-01T16:15:00Z</dcterms:created>
  <dcterms:modified xsi:type="dcterms:W3CDTF">2013-12-03T09:39:00Z</dcterms:modified>
</cp:coreProperties>
</file>