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9B" w:rsidRDefault="0000679B" w:rsidP="00FF18E8">
      <w:pPr>
        <w:ind w:left="-142"/>
        <w:rPr>
          <w:b/>
          <w:sz w:val="24"/>
          <w:szCs w:val="24"/>
        </w:rPr>
      </w:pPr>
      <w:r>
        <w:rPr>
          <w:noProof/>
          <w:lang w:eastAsia="tr-TR"/>
        </w:rPr>
        <w:pict>
          <v:shape id="5-Nokta Yıldız 1" o:spid="_x0000_s1026" style="position:absolute;left:0;text-align:left;margin-left:473.45pt;margin-top:-24.6pt;width:56.25pt;height:56.25pt;z-index: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4375,714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" path="m1,272866r272867,2l357188,r84319,272868l714374,272866,493619,441506r84322,272867l357188,545730,136434,714373,220756,441506,1,272866xe" strokecolor="#f79646" strokeweight="2pt">
            <v:path arrowok="t" o:connecttype="custom" o:connectlocs="1,272866;272868,272868;357188,0;441507,272868;714374,272866;493619,441506;577941,714373;357188,545730;136434,714373;220756,441506;1,272866" o:connectangles="0,0,0,0,0,0,0,0,0,0,0"/>
          </v:shape>
        </w:pict>
      </w:r>
      <w:r>
        <w:rPr>
          <w:noProof/>
          <w:lang w:eastAsia="tr-TR"/>
        </w:rPr>
        <w:t xml:space="preserve">2013-2014 </w:t>
      </w:r>
      <w:r w:rsidRPr="000474F1">
        <w:rPr>
          <w:b/>
          <w:sz w:val="24"/>
          <w:szCs w:val="24"/>
        </w:rPr>
        <w:t xml:space="preserve"> EDUCATION Y</w:t>
      </w:r>
      <w:r>
        <w:rPr>
          <w:b/>
          <w:sz w:val="24"/>
          <w:szCs w:val="24"/>
        </w:rPr>
        <w:t>EAR BAYRAKTEPE PRIMARY SCHOOL  7.CLASS 1.TERM 2</w:t>
      </w:r>
      <w:r w:rsidRPr="000474F1">
        <w:rPr>
          <w:b/>
          <w:sz w:val="24"/>
          <w:szCs w:val="24"/>
        </w:rPr>
        <w:t xml:space="preserve">. EXAM </w:t>
      </w:r>
    </w:p>
    <w:p w:rsidR="0000679B" w:rsidRPr="000474F1" w:rsidRDefault="0000679B" w:rsidP="00FF18E8">
      <w:pPr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NAME AND SURNAME:</w:t>
      </w:r>
    </w:p>
    <w:tbl>
      <w:tblPr>
        <w:tblpPr w:leftFromText="141" w:rightFromText="141" w:vertAnchor="text" w:horzAnchor="margin" w:tblpY="614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A0"/>
      </w:tblPr>
      <w:tblGrid>
        <w:gridCol w:w="2136"/>
        <w:gridCol w:w="2136"/>
        <w:gridCol w:w="2136"/>
      </w:tblGrid>
      <w:tr w:rsidR="0000679B" w:rsidRPr="003E2130" w:rsidTr="003E2130">
        <w:trPr>
          <w:trHeight w:val="2555"/>
        </w:trPr>
        <w:tc>
          <w:tcPr>
            <w:tcW w:w="2136" w:type="dxa"/>
          </w:tcPr>
          <w:p w:rsidR="0000679B" w:rsidRPr="003E2130" w:rsidRDefault="0000679B" w:rsidP="003E2130">
            <w:pPr>
              <w:spacing w:after="0" w:line="360" w:lineRule="auto"/>
            </w:pPr>
            <w:r w:rsidRPr="003E2130">
              <w:t>POSITIVE</w:t>
            </w:r>
          </w:p>
          <w:p w:rsidR="0000679B" w:rsidRPr="003E2130" w:rsidRDefault="0000679B" w:rsidP="003E2130">
            <w:pPr>
              <w:spacing w:after="0" w:line="360" w:lineRule="auto"/>
            </w:pPr>
            <w:r w:rsidRPr="003E2130">
              <w:t>1.ugly</w:t>
            </w:r>
          </w:p>
          <w:p w:rsidR="0000679B" w:rsidRPr="003E2130" w:rsidRDefault="0000679B" w:rsidP="003E2130">
            <w:pPr>
              <w:spacing w:after="0" w:line="360" w:lineRule="auto"/>
            </w:pPr>
            <w:r w:rsidRPr="003E2130">
              <w:t>2.dangerous</w:t>
            </w:r>
          </w:p>
          <w:p w:rsidR="0000679B" w:rsidRPr="003E2130" w:rsidRDefault="0000679B" w:rsidP="003E2130">
            <w:pPr>
              <w:spacing w:after="0" w:line="360" w:lineRule="auto"/>
            </w:pPr>
            <w:r w:rsidRPr="003E2130">
              <w:t>3………………………….</w:t>
            </w:r>
          </w:p>
          <w:p w:rsidR="0000679B" w:rsidRPr="003E2130" w:rsidRDefault="0000679B" w:rsidP="003E2130">
            <w:pPr>
              <w:spacing w:after="0" w:line="360" w:lineRule="auto"/>
            </w:pPr>
            <w:r w:rsidRPr="003E2130">
              <w:t>4............................</w:t>
            </w:r>
          </w:p>
          <w:p w:rsidR="0000679B" w:rsidRPr="003E2130" w:rsidRDefault="0000679B" w:rsidP="003E2130">
            <w:pPr>
              <w:spacing w:after="0" w:line="360" w:lineRule="auto"/>
            </w:pPr>
            <w:r w:rsidRPr="003E2130">
              <w:t>5……………………………</w:t>
            </w:r>
          </w:p>
        </w:tc>
        <w:tc>
          <w:tcPr>
            <w:tcW w:w="2136" w:type="dxa"/>
          </w:tcPr>
          <w:p w:rsidR="0000679B" w:rsidRPr="003E2130" w:rsidRDefault="0000679B" w:rsidP="003E2130">
            <w:pPr>
              <w:spacing w:after="0" w:line="360" w:lineRule="auto"/>
            </w:pPr>
            <w:r w:rsidRPr="003E2130">
              <w:t>COMPARATIVE</w:t>
            </w:r>
          </w:p>
          <w:p w:rsidR="0000679B" w:rsidRPr="003E2130" w:rsidRDefault="0000679B" w:rsidP="003E2130">
            <w:pPr>
              <w:spacing w:after="0" w:line="360" w:lineRule="auto"/>
            </w:pPr>
            <w:r w:rsidRPr="003E2130">
              <w:t>………………………..</w:t>
            </w:r>
          </w:p>
          <w:p w:rsidR="0000679B" w:rsidRPr="003E2130" w:rsidRDefault="0000679B" w:rsidP="003E2130">
            <w:pPr>
              <w:spacing w:after="0" w:line="360" w:lineRule="auto"/>
            </w:pPr>
            <w:r w:rsidRPr="003E2130">
              <w:t>………………………..</w:t>
            </w:r>
          </w:p>
          <w:p w:rsidR="0000679B" w:rsidRPr="003E2130" w:rsidRDefault="0000679B" w:rsidP="003E2130">
            <w:pPr>
              <w:spacing w:after="0" w:line="360" w:lineRule="auto"/>
            </w:pPr>
            <w:r w:rsidRPr="003E2130">
              <w:t>bigger</w:t>
            </w:r>
          </w:p>
          <w:p w:rsidR="0000679B" w:rsidRPr="003E2130" w:rsidRDefault="0000679B" w:rsidP="003E2130">
            <w:pPr>
              <w:spacing w:after="0" w:line="360" w:lineRule="auto"/>
            </w:pPr>
            <w:r w:rsidRPr="003E2130">
              <w:t>..………………………</w:t>
            </w:r>
          </w:p>
          <w:p w:rsidR="0000679B" w:rsidRPr="003E2130" w:rsidRDefault="0000679B" w:rsidP="003E2130">
            <w:pPr>
              <w:spacing w:after="0" w:line="360" w:lineRule="auto"/>
            </w:pPr>
            <w:r w:rsidRPr="003E2130">
              <w:t>worse</w:t>
            </w:r>
          </w:p>
        </w:tc>
        <w:tc>
          <w:tcPr>
            <w:tcW w:w="2136" w:type="dxa"/>
          </w:tcPr>
          <w:p w:rsidR="0000679B" w:rsidRPr="003E2130" w:rsidRDefault="0000679B" w:rsidP="003E2130">
            <w:pPr>
              <w:spacing w:after="0" w:line="360" w:lineRule="auto"/>
            </w:pPr>
            <w:r w:rsidRPr="003E2130">
              <w:t>SUPERLATIVE</w:t>
            </w:r>
          </w:p>
          <w:p w:rsidR="0000679B" w:rsidRPr="003E2130" w:rsidRDefault="0000679B" w:rsidP="003E2130">
            <w:pPr>
              <w:spacing w:after="0" w:line="360" w:lineRule="auto"/>
            </w:pPr>
            <w:r w:rsidRPr="003E2130">
              <w:t>……………………………..</w:t>
            </w:r>
          </w:p>
          <w:p w:rsidR="0000679B" w:rsidRPr="003E2130" w:rsidRDefault="0000679B" w:rsidP="003E2130">
            <w:pPr>
              <w:spacing w:after="0" w:line="360" w:lineRule="auto"/>
            </w:pPr>
            <w:r w:rsidRPr="003E2130">
              <w:t>……………………………..</w:t>
            </w:r>
          </w:p>
          <w:p w:rsidR="0000679B" w:rsidRPr="003E2130" w:rsidRDefault="0000679B" w:rsidP="003E2130">
            <w:pPr>
              <w:spacing w:after="0" w:line="360" w:lineRule="auto"/>
            </w:pPr>
            <w:r w:rsidRPr="003E2130">
              <w:t>……………………………..</w:t>
            </w:r>
          </w:p>
          <w:p w:rsidR="0000679B" w:rsidRPr="003E2130" w:rsidRDefault="0000679B" w:rsidP="003E2130">
            <w:pPr>
              <w:spacing w:after="0" w:line="360" w:lineRule="auto"/>
            </w:pPr>
            <w:r w:rsidRPr="003E2130">
              <w:t>The  best</w:t>
            </w:r>
          </w:p>
          <w:p w:rsidR="0000679B" w:rsidRPr="003E2130" w:rsidRDefault="0000679B" w:rsidP="003E2130">
            <w:pPr>
              <w:spacing w:after="0" w:line="360" w:lineRule="auto"/>
            </w:pPr>
            <w:r w:rsidRPr="003E2130">
              <w:t>……………………………..</w:t>
            </w:r>
          </w:p>
        </w:tc>
      </w:tr>
    </w:tbl>
    <w:p w:rsidR="0000679B" w:rsidRPr="00E34B1D" w:rsidRDefault="0000679B" w:rsidP="004D1530">
      <w:pPr>
        <w:pStyle w:val="ListParagraph"/>
        <w:numPr>
          <w:ilvl w:val="0"/>
          <w:numId w:val="3"/>
        </w:numPr>
        <w:rPr>
          <w:rFonts w:cs="Calibri"/>
          <w:b/>
        </w:rPr>
      </w:pPr>
      <w:r w:rsidRPr="00E34B1D">
        <w:rPr>
          <w:rFonts w:cs="Calibri"/>
          <w:b/>
        </w:rPr>
        <w:t xml:space="preserve">WRITE </w:t>
      </w:r>
      <w:r w:rsidRPr="00E34B1D">
        <w:rPr>
          <w:rFonts w:cs="Calibri"/>
          <w:b/>
          <w:u w:val="single"/>
        </w:rPr>
        <w:t xml:space="preserve">COMPARATIVE </w:t>
      </w:r>
      <w:r w:rsidRPr="00E34B1D">
        <w:rPr>
          <w:rFonts w:cs="Calibri"/>
          <w:b/>
        </w:rPr>
        <w:t>AND</w:t>
      </w:r>
      <w:r w:rsidRPr="00E34B1D">
        <w:rPr>
          <w:rFonts w:cs="Calibri"/>
          <w:b/>
          <w:u w:val="single"/>
        </w:rPr>
        <w:t xml:space="preserve"> SUPERLATİVE</w:t>
      </w:r>
      <w:r w:rsidRPr="00E34B1D">
        <w:rPr>
          <w:rFonts w:cs="Calibri"/>
          <w:b/>
        </w:rPr>
        <w:t xml:space="preserve"> FORMS OF ADJETIVES </w:t>
      </w:r>
      <w:r>
        <w:rPr>
          <w:rFonts w:cs="Calibri"/>
          <w:b/>
        </w:rPr>
        <w:t>(20 P)</w:t>
      </w:r>
      <w:bookmarkStart w:id="0" w:name="_GoBack"/>
      <w:bookmarkEnd w:id="0"/>
    </w:p>
    <w:tbl>
      <w:tblPr>
        <w:tblpPr w:leftFromText="141" w:rightFromText="141" w:vertAnchor="text" w:horzAnchor="margin" w:tblpXSpec="right" w:tblpY="75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4"/>
      </w:tblGrid>
      <w:tr w:rsidR="0000679B" w:rsidRPr="003E2130" w:rsidTr="00E34B1D">
        <w:trPr>
          <w:trHeight w:val="5700"/>
        </w:trPr>
        <w:tc>
          <w:tcPr>
            <w:tcW w:w="3614" w:type="dxa"/>
          </w:tcPr>
          <w:p w:rsidR="0000679B" w:rsidRPr="003E2130" w:rsidRDefault="0000679B" w:rsidP="00E34B1D">
            <w:pPr>
              <w:pStyle w:val="ListParagraph"/>
              <w:numPr>
                <w:ilvl w:val="0"/>
                <w:numId w:val="3"/>
              </w:numPr>
              <w:rPr>
                <w:rFonts w:cs="Calibri"/>
                <w:b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6" o:spid="_x0000_s1027" type="#_x0000_t75" style="position:absolute;left:0;text-align:left;margin-left:3.1pt;margin-top:180.65pt;width:45pt;height:45pt;z-index:251654656;visibility:visible">
                  <v:imagedata r:id="rId7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Resim 14" o:spid="_x0000_s1028" type="#_x0000_t75" style="position:absolute;left:0;text-align:left;margin-left:3.1pt;margin-top:127.4pt;width:53pt;height:42.75pt;z-index:251653632;visibility:visible">
                  <v:imagedata r:id="rId8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Resim 13" o:spid="_x0000_s1029" type="#_x0000_t75" style="position:absolute;left:0;text-align:left;margin-left:12.1pt;margin-top:77.1pt;width:40.8pt;height:36.95pt;z-index:251652608;visibility:visible">
                  <v:imagedata r:id="rId9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Resim 12" o:spid="_x0000_s1030" type="#_x0000_t75" style="position:absolute;left:0;text-align:left;margin-left:3.1pt;margin-top:27.65pt;width:49.5pt;height:49.5pt;z-index:251651584;visibility:visible">
                  <v:imagedata r:id="rId10" o:title=""/>
                  <w10:wrap type="square"/>
                </v:shape>
              </w:pict>
            </w:r>
            <w:r w:rsidRPr="003E2130">
              <w:rPr>
                <w:rFonts w:cs="Calibri"/>
                <w:b/>
              </w:rPr>
              <w:t>WRITE THE OBJECT’S  NAMES(10  P)</w:t>
            </w:r>
          </w:p>
          <w:p w:rsidR="0000679B" w:rsidRPr="003E2130" w:rsidRDefault="0000679B" w:rsidP="00E34B1D"/>
          <w:p w:rsidR="0000679B" w:rsidRPr="003E2130" w:rsidRDefault="0000679B" w:rsidP="00E34B1D">
            <w:r w:rsidRPr="003E2130">
              <w:t>-------------------------</w:t>
            </w:r>
          </w:p>
          <w:p w:rsidR="0000679B" w:rsidRPr="003E2130" w:rsidRDefault="0000679B" w:rsidP="00E34B1D"/>
          <w:p w:rsidR="0000679B" w:rsidRPr="003E2130" w:rsidRDefault="0000679B" w:rsidP="00E34B1D">
            <w:r w:rsidRPr="003E2130">
              <w:t>-------------------------</w:t>
            </w:r>
          </w:p>
          <w:p w:rsidR="0000679B" w:rsidRPr="003E2130" w:rsidRDefault="0000679B" w:rsidP="00E34B1D"/>
          <w:p w:rsidR="0000679B" w:rsidRPr="003E2130" w:rsidRDefault="0000679B" w:rsidP="00E34B1D">
            <w:r w:rsidRPr="003E2130">
              <w:t>----------------------------</w:t>
            </w:r>
          </w:p>
          <w:p w:rsidR="0000679B" w:rsidRPr="003E2130" w:rsidRDefault="0000679B" w:rsidP="00E34B1D"/>
          <w:p w:rsidR="0000679B" w:rsidRPr="003E2130" w:rsidRDefault="0000679B" w:rsidP="00E34B1D">
            <w:r>
              <w:rPr>
                <w:noProof/>
                <w:lang w:eastAsia="tr-TR"/>
              </w:rPr>
              <w:pict>
                <v:shape id="Resim 18" o:spid="_x0000_s1031" type="#_x0000_t75" style="position:absolute;margin-left:-45.75pt;margin-top:27.4pt;width:36.75pt;height:36.75pt;z-index:251655680;visibility:visible">
                  <v:imagedata r:id="rId11" o:title=""/>
                  <w10:wrap type="square"/>
                </v:shape>
              </w:pict>
            </w:r>
            <w:r w:rsidRPr="003E2130">
              <w:t>--------------------------------</w:t>
            </w:r>
          </w:p>
          <w:p w:rsidR="0000679B" w:rsidRPr="003E2130" w:rsidRDefault="0000679B" w:rsidP="00E34B1D"/>
          <w:p w:rsidR="0000679B" w:rsidRPr="003E2130" w:rsidRDefault="0000679B" w:rsidP="00E34B1D">
            <w:r w:rsidRPr="003E2130">
              <w:t>--------------------------------</w:t>
            </w:r>
          </w:p>
        </w:tc>
      </w:tr>
    </w:tbl>
    <w:p w:rsidR="0000679B" w:rsidRPr="00E34B1D" w:rsidRDefault="0000679B">
      <w:pPr>
        <w:rPr>
          <w:rFonts w:cs="Calibri"/>
        </w:rPr>
      </w:pPr>
    </w:p>
    <w:p w:rsidR="0000679B" w:rsidRPr="00E34B1D" w:rsidRDefault="0000679B">
      <w:pPr>
        <w:rPr>
          <w:rFonts w:cs="Calibri"/>
        </w:rPr>
      </w:pPr>
    </w:p>
    <w:p w:rsidR="0000679B" w:rsidRPr="00E34B1D" w:rsidRDefault="0000679B">
      <w:pPr>
        <w:rPr>
          <w:rFonts w:cs="Calibri"/>
        </w:rPr>
      </w:pPr>
    </w:p>
    <w:p w:rsidR="0000679B" w:rsidRPr="00E34B1D" w:rsidRDefault="0000679B">
      <w:pPr>
        <w:rPr>
          <w:rFonts w:cs="Calibri"/>
        </w:rPr>
      </w:pPr>
    </w:p>
    <w:p w:rsidR="0000679B" w:rsidRPr="00E34B1D" w:rsidRDefault="0000679B">
      <w:pPr>
        <w:rPr>
          <w:rFonts w:cs="Calibri"/>
        </w:rPr>
      </w:pPr>
    </w:p>
    <w:p w:rsidR="0000679B" w:rsidRPr="00E34B1D" w:rsidRDefault="0000679B">
      <w:pPr>
        <w:rPr>
          <w:rFonts w:cs="Calibri"/>
        </w:rPr>
      </w:pPr>
    </w:p>
    <w:p w:rsidR="0000679B" w:rsidRPr="00E34B1D" w:rsidRDefault="0000679B" w:rsidP="00E34B1D">
      <w:pPr>
        <w:pStyle w:val="ListParagraph"/>
        <w:numPr>
          <w:ilvl w:val="0"/>
          <w:numId w:val="3"/>
        </w:numPr>
        <w:ind w:right="-828"/>
        <w:rPr>
          <w:rFonts w:cs="Calibri"/>
          <w:b/>
        </w:rPr>
      </w:pPr>
      <w:r w:rsidRPr="00E34B1D">
        <w:rPr>
          <w:rFonts w:cs="Calibri"/>
          <w:b/>
        </w:rPr>
        <w:t xml:space="preserve">WRITE CONS OR PROS </w:t>
      </w:r>
      <w:r>
        <w:rPr>
          <w:rFonts w:cs="Calibri"/>
          <w:b/>
        </w:rPr>
        <w:t xml:space="preserve"> </w:t>
      </w:r>
      <w:r w:rsidRPr="00E34B1D">
        <w:rPr>
          <w:rFonts w:cs="Calibri"/>
          <w:b/>
        </w:rPr>
        <w:t xml:space="preserve">     </w:t>
      </w:r>
      <w:r>
        <w:rPr>
          <w:rFonts w:cs="Calibri"/>
          <w:b/>
        </w:rPr>
        <w:t>(7 p)</w:t>
      </w:r>
      <w:r w:rsidRPr="00E34B1D">
        <w:rPr>
          <w:rFonts w:cs="Calibri"/>
          <w:b/>
        </w:rPr>
        <w:t xml:space="preserve">  </w:t>
      </w:r>
    </w:p>
    <w:p w:rsidR="0000679B" w:rsidRPr="001B6B14" w:rsidRDefault="0000679B" w:rsidP="00E34B1D">
      <w:pPr>
        <w:tabs>
          <w:tab w:val="left" w:pos="9030"/>
        </w:tabs>
        <w:ind w:left="-720" w:right="-828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</w:t>
      </w:r>
      <w:r w:rsidRPr="006E402F">
        <w:rPr>
          <w:rFonts w:ascii="Comic Sans MS" w:hAnsi="Comic Sans MS"/>
          <w:b/>
          <w:sz w:val="18"/>
          <w:szCs w:val="1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130.5pt;height:17.25pt" adj="5665" fillcolor="black">
            <v:shadow color="#868686"/>
            <v:textpath style="font-family:&quot;Impact&quot;;font-size:10pt;v-text-kern:t" trim="t" fitpath="t" xscale="f" string="INTERNET"/>
          </v:shape>
        </w:pict>
      </w:r>
      <w:r w:rsidRPr="001B6B14">
        <w:rPr>
          <w:rFonts w:ascii="Comic Sans MS" w:hAnsi="Comic Sans MS"/>
          <w:b/>
          <w:sz w:val="18"/>
          <w:szCs w:val="18"/>
        </w:rPr>
        <w:t xml:space="preserve">                        </w:t>
      </w:r>
      <w:r>
        <w:rPr>
          <w:rFonts w:ascii="Comic Sans MS" w:hAnsi="Comic Sans MS"/>
          <w:b/>
          <w:sz w:val="18"/>
          <w:szCs w:val="18"/>
        </w:rPr>
        <w:t xml:space="preserve">  PROS       CONS</w:t>
      </w:r>
    </w:p>
    <w:p w:rsidR="0000679B" w:rsidRPr="001B6B14" w:rsidRDefault="0000679B" w:rsidP="00E34B1D">
      <w:pPr>
        <w:spacing w:after="0"/>
        <w:ind w:left="-720" w:right="-828"/>
        <w:rPr>
          <w:rFonts w:ascii="Comic Sans MS" w:hAnsi="Comic Sans MS"/>
          <w:sz w:val="18"/>
          <w:szCs w:val="18"/>
        </w:rPr>
      </w:pPr>
      <w:r w:rsidRPr="001B6B14">
        <w:rPr>
          <w:rFonts w:ascii="Comic Sans MS" w:hAnsi="Comic Sans MS"/>
          <w:b/>
          <w:sz w:val="18"/>
          <w:szCs w:val="18"/>
        </w:rPr>
        <w:t xml:space="preserve">      1.</w:t>
      </w:r>
      <w:r w:rsidRPr="001B6B14">
        <w:rPr>
          <w:rFonts w:ascii="Comic Sans MS" w:hAnsi="Comic Sans MS"/>
          <w:sz w:val="18"/>
          <w:szCs w:val="18"/>
        </w:rPr>
        <w:t xml:space="preserve">You can get information easily and fast. </w:t>
      </w:r>
      <w:r w:rsidRPr="003E2130">
        <w:rPr>
          <w:rFonts w:ascii="Comic Sans MS" w:hAnsi="Comic Sans MS"/>
          <w:noProof/>
          <w:sz w:val="18"/>
          <w:szCs w:val="18"/>
          <w:lang w:eastAsia="tr-TR"/>
        </w:rPr>
        <w:pict>
          <v:shape id="Resim 2" o:spid="_x0000_i1026" type="#_x0000_t75" alt="BD21298_" style="width:54.75pt;height:9.75pt;visibility:visible">
            <v:imagedata r:id="rId12" o:title=""/>
          </v:shape>
        </w:pict>
      </w:r>
      <w:r w:rsidRPr="001B6B14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………………       </w:t>
      </w:r>
      <w:r w:rsidRPr="001B6B14">
        <w:rPr>
          <w:rFonts w:ascii="Comic Sans MS" w:hAnsi="Comic Sans MS"/>
          <w:sz w:val="18"/>
          <w:szCs w:val="18"/>
        </w:rPr>
        <w:t xml:space="preserve">………………                                                 </w:t>
      </w:r>
    </w:p>
    <w:p w:rsidR="0000679B" w:rsidRPr="001B6B14" w:rsidRDefault="0000679B" w:rsidP="00E34B1D">
      <w:pPr>
        <w:spacing w:after="0"/>
        <w:ind w:left="-720" w:right="-828"/>
        <w:rPr>
          <w:rFonts w:ascii="Comic Sans MS" w:hAnsi="Comic Sans MS"/>
          <w:sz w:val="18"/>
          <w:szCs w:val="18"/>
        </w:rPr>
      </w:pPr>
      <w:r w:rsidRPr="001B6B14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1B6B14">
        <w:rPr>
          <w:rFonts w:ascii="Comic Sans MS" w:hAnsi="Comic Sans MS"/>
          <w:b/>
          <w:sz w:val="18"/>
          <w:szCs w:val="18"/>
        </w:rPr>
        <w:t>2.</w:t>
      </w:r>
      <w:r w:rsidRPr="001B6B14">
        <w:rPr>
          <w:rFonts w:ascii="Comic Sans MS" w:hAnsi="Comic Sans MS"/>
          <w:sz w:val="18"/>
          <w:szCs w:val="18"/>
        </w:rPr>
        <w:t xml:space="preserve">You can pay the bills.                    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1B6B14">
        <w:rPr>
          <w:rFonts w:ascii="Comic Sans MS" w:hAnsi="Comic Sans MS"/>
          <w:sz w:val="18"/>
          <w:szCs w:val="18"/>
        </w:rPr>
        <w:t xml:space="preserve"> </w:t>
      </w:r>
      <w:r w:rsidRPr="003E2130">
        <w:rPr>
          <w:rFonts w:ascii="Comic Sans MS" w:hAnsi="Comic Sans MS"/>
          <w:noProof/>
          <w:sz w:val="18"/>
          <w:szCs w:val="18"/>
          <w:lang w:eastAsia="tr-TR"/>
        </w:rPr>
        <w:pict>
          <v:shape id="Resim 3" o:spid="_x0000_i1027" type="#_x0000_t75" alt="BD21298_" style="width:54.75pt;height:9.75pt;visibility:visible">
            <v:imagedata r:id="rId12" o:title=""/>
          </v:shape>
        </w:pict>
      </w:r>
      <w:r>
        <w:rPr>
          <w:rFonts w:ascii="Comic Sans MS" w:hAnsi="Comic Sans MS"/>
          <w:sz w:val="18"/>
          <w:szCs w:val="18"/>
        </w:rPr>
        <w:t xml:space="preserve">    ………………       </w:t>
      </w:r>
      <w:r w:rsidRPr="001B6B14">
        <w:rPr>
          <w:rFonts w:ascii="Comic Sans MS" w:hAnsi="Comic Sans MS"/>
          <w:sz w:val="18"/>
          <w:szCs w:val="18"/>
        </w:rPr>
        <w:t>………………</w:t>
      </w:r>
    </w:p>
    <w:p w:rsidR="0000679B" w:rsidRPr="001B6B14" w:rsidRDefault="0000679B" w:rsidP="00E34B1D">
      <w:pPr>
        <w:spacing w:after="0"/>
        <w:ind w:left="-720" w:right="-828"/>
        <w:rPr>
          <w:rFonts w:ascii="Comic Sans MS" w:hAnsi="Comic Sans MS"/>
          <w:sz w:val="18"/>
          <w:szCs w:val="18"/>
        </w:rPr>
      </w:pPr>
      <w:r w:rsidRPr="001B6B14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1B6B14">
        <w:rPr>
          <w:rFonts w:ascii="Comic Sans MS" w:hAnsi="Comic Sans MS"/>
          <w:b/>
          <w:sz w:val="18"/>
          <w:szCs w:val="18"/>
        </w:rPr>
        <w:t>3.</w:t>
      </w:r>
      <w:r w:rsidRPr="001B6B14">
        <w:rPr>
          <w:rFonts w:ascii="Comic Sans MS" w:hAnsi="Comic Sans MS"/>
          <w:sz w:val="18"/>
          <w:szCs w:val="18"/>
        </w:rPr>
        <w:t xml:space="preserve">There are harmful websites.        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1B6B14">
        <w:rPr>
          <w:rFonts w:ascii="Comic Sans MS" w:hAnsi="Comic Sans MS"/>
          <w:sz w:val="18"/>
          <w:szCs w:val="18"/>
        </w:rPr>
        <w:t xml:space="preserve">   </w:t>
      </w:r>
      <w:r w:rsidRPr="003E2130">
        <w:rPr>
          <w:rFonts w:ascii="Comic Sans MS" w:hAnsi="Comic Sans MS"/>
          <w:noProof/>
          <w:sz w:val="18"/>
          <w:szCs w:val="18"/>
          <w:lang w:eastAsia="tr-TR"/>
        </w:rPr>
        <w:pict>
          <v:shape id="Resim 4" o:spid="_x0000_i1028" type="#_x0000_t75" alt="BD21298_" style="width:54.75pt;height:9.75pt;visibility:visible">
            <v:imagedata r:id="rId12" o:title=""/>
          </v:shape>
        </w:pict>
      </w:r>
      <w:r>
        <w:rPr>
          <w:rFonts w:ascii="Comic Sans MS" w:hAnsi="Comic Sans MS"/>
          <w:sz w:val="18"/>
          <w:szCs w:val="18"/>
        </w:rPr>
        <w:t xml:space="preserve">    </w:t>
      </w:r>
      <w:r w:rsidRPr="001B6B14">
        <w:rPr>
          <w:rFonts w:ascii="Comic Sans MS" w:hAnsi="Comic Sans MS"/>
          <w:sz w:val="18"/>
          <w:szCs w:val="18"/>
        </w:rPr>
        <w:t xml:space="preserve">……………. </w:t>
      </w:r>
      <w:r>
        <w:rPr>
          <w:rFonts w:ascii="Comic Sans MS" w:hAnsi="Comic Sans MS"/>
          <w:sz w:val="18"/>
          <w:szCs w:val="18"/>
        </w:rPr>
        <w:t xml:space="preserve">    </w:t>
      </w:r>
      <w:r w:rsidRPr="001B6B14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</w:t>
      </w:r>
      <w:r w:rsidRPr="001B6B14">
        <w:rPr>
          <w:rFonts w:ascii="Comic Sans MS" w:hAnsi="Comic Sans MS"/>
          <w:sz w:val="18"/>
          <w:szCs w:val="18"/>
        </w:rPr>
        <w:t>………………</w:t>
      </w:r>
    </w:p>
    <w:p w:rsidR="0000679B" w:rsidRPr="001B6B14" w:rsidRDefault="0000679B" w:rsidP="00E34B1D">
      <w:pPr>
        <w:spacing w:after="0"/>
        <w:ind w:left="-720" w:right="-828"/>
        <w:rPr>
          <w:rFonts w:ascii="Comic Sans MS" w:hAnsi="Comic Sans MS"/>
          <w:sz w:val="18"/>
          <w:szCs w:val="18"/>
        </w:rPr>
      </w:pPr>
      <w:r w:rsidRPr="001B6B14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1B6B14">
        <w:rPr>
          <w:rFonts w:ascii="Comic Sans MS" w:hAnsi="Comic Sans MS"/>
          <w:b/>
          <w:sz w:val="18"/>
          <w:szCs w:val="18"/>
        </w:rPr>
        <w:t>4.</w:t>
      </w:r>
      <w:r w:rsidRPr="001B6B14">
        <w:rPr>
          <w:rFonts w:ascii="Comic Sans MS" w:hAnsi="Comic Sans MS"/>
          <w:sz w:val="18"/>
          <w:szCs w:val="18"/>
        </w:rPr>
        <w:t xml:space="preserve">You can play games.                        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1B6B14">
        <w:rPr>
          <w:rFonts w:ascii="Comic Sans MS" w:hAnsi="Comic Sans MS"/>
          <w:sz w:val="18"/>
          <w:szCs w:val="18"/>
        </w:rPr>
        <w:t xml:space="preserve"> </w:t>
      </w:r>
      <w:r w:rsidRPr="003E2130">
        <w:rPr>
          <w:rFonts w:ascii="Comic Sans MS" w:hAnsi="Comic Sans MS"/>
          <w:noProof/>
          <w:sz w:val="18"/>
          <w:szCs w:val="18"/>
          <w:lang w:eastAsia="tr-TR"/>
        </w:rPr>
        <w:pict>
          <v:shape id="Resim 5" o:spid="_x0000_i1029" type="#_x0000_t75" alt="BD21298_" style="width:54.75pt;height:9.75pt;visibility:visible">
            <v:imagedata r:id="rId12" o:title=""/>
          </v:shape>
        </w:pict>
      </w:r>
      <w:r w:rsidRPr="001B6B14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…………….      </w:t>
      </w:r>
      <w:r w:rsidRPr="001B6B14">
        <w:rPr>
          <w:rFonts w:ascii="Comic Sans MS" w:hAnsi="Comic Sans MS"/>
          <w:sz w:val="18"/>
          <w:szCs w:val="18"/>
        </w:rPr>
        <w:t xml:space="preserve">   ………………</w:t>
      </w:r>
    </w:p>
    <w:p w:rsidR="0000679B" w:rsidRPr="001B6B14" w:rsidRDefault="0000679B" w:rsidP="00E34B1D">
      <w:pPr>
        <w:spacing w:after="0"/>
        <w:ind w:left="-720" w:right="-828"/>
        <w:rPr>
          <w:rFonts w:ascii="Comic Sans MS" w:hAnsi="Comic Sans MS"/>
          <w:sz w:val="18"/>
          <w:szCs w:val="18"/>
        </w:rPr>
      </w:pPr>
      <w:r w:rsidRPr="001B6B14">
        <w:rPr>
          <w:rFonts w:ascii="Comic Sans MS" w:hAnsi="Comic Sans MS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1B6B14">
        <w:rPr>
          <w:rFonts w:ascii="Comic Sans MS" w:hAnsi="Comic Sans MS"/>
          <w:b/>
          <w:sz w:val="18"/>
          <w:szCs w:val="18"/>
        </w:rPr>
        <w:t xml:space="preserve"> 5.</w:t>
      </w:r>
      <w:r w:rsidRPr="001B6B14">
        <w:rPr>
          <w:rFonts w:ascii="Comic Sans MS" w:hAnsi="Comic Sans MS"/>
          <w:sz w:val="18"/>
          <w:szCs w:val="18"/>
        </w:rPr>
        <w:t xml:space="preserve">There is a risk of radiation.          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1B6B14">
        <w:rPr>
          <w:rFonts w:ascii="Comic Sans MS" w:hAnsi="Comic Sans MS"/>
          <w:sz w:val="18"/>
          <w:szCs w:val="18"/>
        </w:rPr>
        <w:t xml:space="preserve">  </w:t>
      </w:r>
      <w:r w:rsidRPr="003E2130">
        <w:rPr>
          <w:rFonts w:ascii="Comic Sans MS" w:hAnsi="Comic Sans MS"/>
          <w:noProof/>
          <w:sz w:val="18"/>
          <w:szCs w:val="18"/>
          <w:lang w:eastAsia="tr-TR"/>
        </w:rPr>
        <w:pict>
          <v:shape id="Resim 6" o:spid="_x0000_i1030" type="#_x0000_t75" alt="BD21298_" style="width:54.75pt;height:9.75pt;visibility:visible">
            <v:imagedata r:id="rId12" o:title=""/>
          </v:shape>
        </w:pict>
      </w:r>
      <w:r w:rsidRPr="001B6B14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………………        </w:t>
      </w:r>
      <w:r w:rsidRPr="001B6B14">
        <w:rPr>
          <w:rFonts w:ascii="Comic Sans MS" w:hAnsi="Comic Sans MS"/>
          <w:sz w:val="18"/>
          <w:szCs w:val="18"/>
        </w:rPr>
        <w:t>………………</w:t>
      </w:r>
    </w:p>
    <w:p w:rsidR="0000679B" w:rsidRPr="001B6B14" w:rsidRDefault="0000679B" w:rsidP="00E34B1D">
      <w:pPr>
        <w:spacing w:after="0"/>
        <w:ind w:left="-720" w:right="-828"/>
        <w:rPr>
          <w:rFonts w:ascii="Comic Sans MS" w:hAnsi="Comic Sans MS"/>
          <w:sz w:val="18"/>
          <w:szCs w:val="18"/>
        </w:rPr>
      </w:pPr>
      <w:r w:rsidRPr="001B6B14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1B6B14">
        <w:rPr>
          <w:rFonts w:ascii="Comic Sans MS" w:hAnsi="Comic Sans MS"/>
          <w:b/>
          <w:sz w:val="18"/>
          <w:szCs w:val="18"/>
        </w:rPr>
        <w:t>6.</w:t>
      </w:r>
      <w:r w:rsidRPr="001B6B14">
        <w:rPr>
          <w:rFonts w:ascii="Comic Sans MS" w:hAnsi="Comic Sans MS"/>
          <w:sz w:val="18"/>
          <w:szCs w:val="18"/>
        </w:rPr>
        <w:t xml:space="preserve">There is false information.          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1B6B14">
        <w:rPr>
          <w:rFonts w:ascii="Comic Sans MS" w:hAnsi="Comic Sans MS"/>
          <w:sz w:val="18"/>
          <w:szCs w:val="18"/>
        </w:rPr>
        <w:t xml:space="preserve">  </w:t>
      </w:r>
      <w:r w:rsidRPr="003E2130">
        <w:rPr>
          <w:rFonts w:ascii="Comic Sans MS" w:hAnsi="Comic Sans MS"/>
          <w:noProof/>
          <w:sz w:val="18"/>
          <w:szCs w:val="18"/>
          <w:lang w:eastAsia="tr-TR"/>
        </w:rPr>
        <w:pict>
          <v:shape id="Resim 7" o:spid="_x0000_i1031" type="#_x0000_t75" alt="BD21298_" style="width:54.75pt;height:9.75pt;visibility:visible">
            <v:imagedata r:id="rId12" o:title=""/>
          </v:shape>
        </w:pict>
      </w:r>
      <w:r w:rsidRPr="001B6B14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……………….     </w:t>
      </w:r>
      <w:r w:rsidRPr="001B6B14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</w:t>
      </w:r>
      <w:r w:rsidRPr="001B6B14">
        <w:rPr>
          <w:rFonts w:ascii="Comic Sans MS" w:hAnsi="Comic Sans MS"/>
          <w:sz w:val="18"/>
          <w:szCs w:val="18"/>
        </w:rPr>
        <w:t>………………</w:t>
      </w:r>
    </w:p>
    <w:p w:rsidR="0000679B" w:rsidRDefault="0000679B" w:rsidP="00E34B1D">
      <w:pPr>
        <w:spacing w:after="0"/>
        <w:ind w:left="-720" w:right="-828"/>
        <w:rPr>
          <w:rFonts w:ascii="Comic Sans MS" w:hAnsi="Comic Sans MS"/>
          <w:sz w:val="18"/>
          <w:szCs w:val="18"/>
        </w:rPr>
      </w:pPr>
      <w:r w:rsidRPr="001B6B14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1B6B14">
        <w:rPr>
          <w:rFonts w:ascii="Comic Sans MS" w:hAnsi="Comic Sans MS"/>
          <w:b/>
          <w:sz w:val="18"/>
          <w:szCs w:val="18"/>
        </w:rPr>
        <w:t>7.</w:t>
      </w:r>
      <w:r w:rsidRPr="001B6B14">
        <w:rPr>
          <w:rFonts w:ascii="Comic Sans MS" w:hAnsi="Comic Sans MS"/>
          <w:sz w:val="18"/>
          <w:szCs w:val="18"/>
        </w:rPr>
        <w:t xml:space="preserve">You can chat with your friends.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1B6B14">
        <w:rPr>
          <w:rFonts w:ascii="Comic Sans MS" w:hAnsi="Comic Sans MS"/>
          <w:sz w:val="18"/>
          <w:szCs w:val="18"/>
        </w:rPr>
        <w:t xml:space="preserve">  </w:t>
      </w:r>
      <w:r w:rsidRPr="003E2130">
        <w:rPr>
          <w:rFonts w:ascii="Comic Sans MS" w:hAnsi="Comic Sans MS"/>
          <w:noProof/>
          <w:sz w:val="18"/>
          <w:szCs w:val="18"/>
          <w:lang w:eastAsia="tr-TR"/>
        </w:rPr>
        <w:pict>
          <v:shape id="Resim 8" o:spid="_x0000_i1032" type="#_x0000_t75" alt="BD21298_" style="width:54.75pt;height:9.75pt;visibility:visible">
            <v:imagedata r:id="rId12" o:title=""/>
          </v:shape>
        </w:pict>
      </w:r>
      <w:r>
        <w:rPr>
          <w:rFonts w:ascii="Comic Sans MS" w:hAnsi="Comic Sans MS"/>
          <w:sz w:val="18"/>
          <w:szCs w:val="18"/>
        </w:rPr>
        <w:t xml:space="preserve">    ………………..      </w:t>
      </w:r>
      <w:r w:rsidRPr="001B6B14">
        <w:rPr>
          <w:rFonts w:ascii="Comic Sans MS" w:hAnsi="Comic Sans MS"/>
          <w:sz w:val="18"/>
          <w:szCs w:val="18"/>
        </w:rPr>
        <w:t xml:space="preserve"> ………………</w:t>
      </w:r>
    </w:p>
    <w:p w:rsidR="0000679B" w:rsidRDefault="0000679B" w:rsidP="004D1530">
      <w:pPr>
        <w:ind w:left="-720" w:right="-828"/>
        <w:rPr>
          <w:rFonts w:ascii="Comic Sans MS" w:hAnsi="Comic Sans MS"/>
          <w:sz w:val="18"/>
          <w:szCs w:val="18"/>
        </w:rPr>
      </w:pPr>
    </w:p>
    <w:tbl>
      <w:tblPr>
        <w:tblW w:w="0" w:type="auto"/>
        <w:tblInd w:w="-107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794"/>
      </w:tblGrid>
      <w:tr w:rsidR="0000679B" w:rsidRPr="003E2130" w:rsidTr="00043CB3">
        <w:trPr>
          <w:trHeight w:val="1626"/>
        </w:trPr>
        <w:tc>
          <w:tcPr>
            <w:tcW w:w="6794" w:type="dxa"/>
          </w:tcPr>
          <w:p w:rsidR="0000679B" w:rsidRPr="003E2130" w:rsidRDefault="0000679B" w:rsidP="008A2A5D">
            <w:pPr>
              <w:pStyle w:val="ListParagraph"/>
              <w:numPr>
                <w:ilvl w:val="0"/>
                <w:numId w:val="3"/>
              </w:numPr>
              <w:ind w:left="897"/>
              <w:rPr>
                <w:b/>
              </w:rPr>
            </w:pPr>
            <w:r>
              <w:rPr>
                <w:noProof/>
                <w:lang w:eastAsia="tr-TR"/>
              </w:rPr>
              <w:pict>
                <v:shape id="Kalp 25" o:spid="_x0000_s1032" style="position:absolute;left:0;text-align:left;margin-left:189.9pt;margin-top:26.95pt;width:36.75pt;height:35.2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6672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" path="m233363,111919v97234,-261144,476448,,,335756c-243086,111919,136128,-149225,233363,111919xe" strokecolor="#f79646" strokeweight="2pt">
                  <v:path arrowok="t" o:connecttype="custom" o:connectlocs="233363,111919;233363,447675;233363,111919" o:connectangles="0,0,0"/>
                </v:shape>
              </w:pict>
            </w:r>
            <w:r>
              <w:rPr>
                <w:noProof/>
                <w:lang w:eastAsia="tr-TR"/>
              </w:rPr>
              <w:pict>
                <v:shape id="Resim 31" o:spid="_x0000_s1033" type="#_x0000_t75" style="position:absolute;left:0;text-align:left;margin-left:237.25pt;margin-top:24.1pt;width:30.7pt;height:33.6pt;z-index:251660800;visibility:visible">
                  <v:imagedata r:id="rId13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6" o:spid="_x0000_s1034" type="#_x0000_t5" style="position:absolute;left:0;text-align:left;margin-left:92.4pt;margin-top:24.7pt;width:28.5pt;height:31.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" strokecolor="#f79646" strokeweight="2pt"/>
              </w:pict>
            </w:r>
            <w:r w:rsidRPr="003E2130">
              <w:rPr>
                <w:b/>
              </w:rPr>
              <w:t>WRITE</w:t>
            </w:r>
            <w:r w:rsidRPr="003E2130">
              <w:rPr>
                <w:b/>
                <w:u w:val="single"/>
              </w:rPr>
              <w:t xml:space="preserve"> THE SAME AS / DIFFERENTFROM </w:t>
            </w:r>
          </w:p>
          <w:p w:rsidR="0000679B" w:rsidRPr="003E2130" w:rsidRDefault="0000679B" w:rsidP="008A2A5D">
            <w:pPr>
              <w:ind w:left="177"/>
              <w:rPr>
                <w:b/>
              </w:rPr>
            </w:pPr>
            <w:r>
              <w:rPr>
                <w:noProof/>
                <w:lang w:eastAsia="tr-TR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Teneke 27" o:spid="_x0000_s1035" type="#_x0000_t22" style="position:absolute;left:0;text-align:left;margin-left:5.85pt;margin-top:3pt;width:26.25pt;height:31.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" adj="4500" strokecolor="#f79646" strokeweight="2pt"/>
              </w:pict>
            </w:r>
            <w:r>
              <w:rPr>
                <w:noProof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Küp 29" o:spid="_x0000_s1036" type="#_x0000_t16" style="position:absolute;left:0;text-align:left;margin-left:93.9pt;margin-top:6.45pt;width:39.75pt;height:26.25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" strokecolor="#f79646" strokeweight="2pt"/>
              </w:pict>
            </w:r>
          </w:p>
          <w:p w:rsidR="0000679B" w:rsidRPr="003E2130" w:rsidRDefault="0000679B" w:rsidP="008A2A5D">
            <w:pPr>
              <w:ind w:left="177"/>
              <w:rPr>
                <w:b/>
              </w:rPr>
            </w:pPr>
            <w:r w:rsidRPr="003E2130">
              <w:rPr>
                <w:b/>
              </w:rPr>
              <w:t xml:space="preserve">                                                                                      </w:t>
            </w:r>
          </w:p>
          <w:p w:rsidR="0000679B" w:rsidRPr="003E2130" w:rsidRDefault="0000679B" w:rsidP="008A2A5D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>
              <w:rPr>
                <w:noProof/>
                <w:lang w:eastAsia="tr-TR"/>
              </w:rPr>
              <w:pict>
                <v:shape id="Resim 32" o:spid="_x0000_s1037" type="#_x0000_t75" style="position:absolute;left:0;text-align:left;margin-left:8.55pt;margin-top:-50.4pt;width:28.3pt;height:33.6pt;z-index:251662848;visibility:visible">
                  <v:imagedata r:id="rId14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Resim 30" o:spid="_x0000_s1038" type="#_x0000_t75" style="position:absolute;left:0;text-align:left;margin-left:277.75pt;margin-top:-51.9pt;width:39.85pt;height:37.45pt;z-index:251661824;visibility:visible">
                  <v:imagedata r:id="rId15" o:title=""/>
                  <w10:wrap type="square"/>
                </v:shape>
              </w:pict>
            </w:r>
            <w:r w:rsidRPr="003E2130">
              <w:rPr>
                <w:b/>
              </w:rPr>
              <w:t>A is    ……………………………………………..  B</w:t>
            </w:r>
          </w:p>
          <w:p w:rsidR="0000679B" w:rsidRPr="003E2130" w:rsidRDefault="0000679B" w:rsidP="008A2A5D">
            <w:pPr>
              <w:pStyle w:val="ListParagraph"/>
              <w:numPr>
                <w:ilvl w:val="0"/>
                <w:numId w:val="5"/>
              </w:numPr>
            </w:pPr>
            <w:r w:rsidRPr="003E2130">
              <w:t>B   is  ……………………………………………… D</w:t>
            </w:r>
          </w:p>
          <w:p w:rsidR="0000679B" w:rsidRPr="003E2130" w:rsidRDefault="0000679B" w:rsidP="008A2A5D">
            <w:pPr>
              <w:pStyle w:val="ListParagraph"/>
              <w:numPr>
                <w:ilvl w:val="0"/>
                <w:numId w:val="5"/>
              </w:numPr>
            </w:pPr>
            <w:r w:rsidRPr="003E2130">
              <w:t>C  is  ………………………………………………  F</w:t>
            </w:r>
          </w:p>
          <w:p w:rsidR="0000679B" w:rsidRPr="003E2130" w:rsidRDefault="0000679B" w:rsidP="008A2A5D">
            <w:pPr>
              <w:pStyle w:val="ListParagraph"/>
              <w:numPr>
                <w:ilvl w:val="0"/>
                <w:numId w:val="5"/>
              </w:numPr>
            </w:pPr>
            <w:r w:rsidRPr="003E2130">
              <w:t>E   is  ……………………………………………..  G</w:t>
            </w:r>
          </w:p>
          <w:p w:rsidR="0000679B" w:rsidRPr="003E2130" w:rsidRDefault="0000679B" w:rsidP="008A2A5D">
            <w:pPr>
              <w:pStyle w:val="ListParagraph"/>
              <w:numPr>
                <w:ilvl w:val="0"/>
                <w:numId w:val="5"/>
              </w:numPr>
            </w:pPr>
            <w:r w:rsidRPr="003E2130">
              <w:t>D  is ………………………………………………  A</w:t>
            </w:r>
          </w:p>
          <w:p w:rsidR="0000679B" w:rsidRPr="003E2130" w:rsidRDefault="0000679B" w:rsidP="00043CB3">
            <w:pPr>
              <w:pStyle w:val="ListParagraph"/>
              <w:numPr>
                <w:ilvl w:val="0"/>
                <w:numId w:val="5"/>
              </w:numPr>
            </w:pPr>
            <w:r w:rsidRPr="003E2130">
              <w:t>C   is  ……………………………………………    E                              (12 P.)</w:t>
            </w:r>
          </w:p>
        </w:tc>
      </w:tr>
    </w:tbl>
    <w:tbl>
      <w:tblPr>
        <w:tblpPr w:leftFromText="141" w:rightFromText="141" w:vertAnchor="text" w:horzAnchor="margin" w:tblpXSpec="right" w:tblpY="-3619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21"/>
      </w:tblGrid>
      <w:tr w:rsidR="0000679B" w:rsidRPr="003E2130" w:rsidTr="00DB36BC">
        <w:trPr>
          <w:trHeight w:val="959"/>
        </w:trPr>
        <w:tc>
          <w:tcPr>
            <w:tcW w:w="3821" w:type="dxa"/>
          </w:tcPr>
          <w:p w:rsidR="0000679B" w:rsidRPr="003E2130" w:rsidRDefault="0000679B" w:rsidP="00767FDE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3E2130">
              <w:rPr>
                <w:b/>
              </w:rPr>
              <w:t>ADD ONE OUT  ( 5  P)</w:t>
            </w:r>
          </w:p>
          <w:p w:rsidR="0000679B" w:rsidRPr="003E2130" w:rsidRDefault="0000679B" w:rsidP="00DB36BC">
            <w:r w:rsidRPr="003E2130">
              <w:t>1.  pollutıon / water / air/ environment</w:t>
            </w:r>
          </w:p>
          <w:p w:rsidR="0000679B" w:rsidRPr="003E2130" w:rsidRDefault="0000679B" w:rsidP="00DB36BC">
            <w:r w:rsidRPr="003E2130">
              <w:t>2. protect/ recycle / save / dirty</w:t>
            </w:r>
          </w:p>
          <w:p w:rsidR="0000679B" w:rsidRPr="003E2130" w:rsidRDefault="0000679B" w:rsidP="00DB36BC">
            <w:r w:rsidRPr="003E2130">
              <w:t>3. easy / newer / hard / difficult</w:t>
            </w:r>
          </w:p>
          <w:p w:rsidR="0000679B" w:rsidRPr="003E2130" w:rsidRDefault="0000679B" w:rsidP="00DB36BC">
            <w:pPr>
              <w:pStyle w:val="ListParagraph"/>
              <w:ind w:left="0"/>
            </w:pPr>
            <w:r w:rsidRPr="003E2130">
              <w:t>4. scorpıon / leo / libra / luck</w:t>
            </w:r>
          </w:p>
          <w:p w:rsidR="0000679B" w:rsidRPr="003E2130" w:rsidRDefault="0000679B" w:rsidP="00DB36BC">
            <w:pPr>
              <w:pStyle w:val="ListParagraph"/>
              <w:ind w:left="0"/>
            </w:pPr>
          </w:p>
          <w:p w:rsidR="0000679B" w:rsidRPr="003E2130" w:rsidRDefault="0000679B" w:rsidP="00DB36BC">
            <w:pPr>
              <w:pStyle w:val="ListParagraph"/>
              <w:ind w:left="0"/>
            </w:pPr>
            <w:r w:rsidRPr="003E2130">
              <w:t>5. library / pro / museum / station</w:t>
            </w:r>
          </w:p>
          <w:p w:rsidR="0000679B" w:rsidRPr="003E2130" w:rsidRDefault="0000679B" w:rsidP="00DB36BC">
            <w:pPr>
              <w:pStyle w:val="ListParagraph"/>
              <w:ind w:left="0"/>
            </w:pPr>
          </w:p>
        </w:tc>
      </w:tr>
    </w:tbl>
    <w:p w:rsidR="0000679B" w:rsidRDefault="0000679B" w:rsidP="00043CB3">
      <w:pPr>
        <w:pStyle w:val="ListParagraph"/>
      </w:pPr>
    </w:p>
    <w:tbl>
      <w:tblPr>
        <w:tblW w:w="0" w:type="auto"/>
        <w:tblInd w:w="-9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77"/>
      </w:tblGrid>
      <w:tr w:rsidR="0000679B" w:rsidRPr="003E2130" w:rsidTr="00FF18E8">
        <w:trPr>
          <w:trHeight w:val="3830"/>
        </w:trPr>
        <w:tc>
          <w:tcPr>
            <w:tcW w:w="11077" w:type="dxa"/>
          </w:tcPr>
          <w:p w:rsidR="0000679B" w:rsidRPr="003E2130" w:rsidRDefault="0000679B" w:rsidP="00DB36BC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noProof/>
                <w:lang w:eastAsia="tr-TR"/>
              </w:rPr>
              <w:pict>
                <v:shape id="Resim 71" o:spid="_x0000_s1039" type="#_x0000_t75" style="position:absolute;left:0;text-align:left;margin-left:5.15pt;margin-top:137.8pt;width:44.65pt;height:41.3pt;z-index:251665920;visibility:visible">
                  <v:imagedata r:id="rId16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Resim 73" o:spid="_x0000_s1040" type="#_x0000_t75" style="position:absolute;left:0;text-align:left;margin-left:13pt;margin-top:77.8pt;width:46.1pt;height:48.95pt;z-index:251664896;visibility:visible">
                  <v:imagedata r:id="rId17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Resim 74" o:spid="_x0000_s1041" type="#_x0000_t75" style="position:absolute;left:0;text-align:left;margin-left:14.5pt;margin-top:30.75pt;width:48pt;height:47.05pt;z-index:251663872;visibility:visible">
                  <v:imagedata r:id="rId18" o:title=""/>
                  <w10:wrap type="square"/>
                </v:shape>
              </w:pict>
            </w:r>
            <w:r w:rsidRPr="003E2130">
              <w:rPr>
                <w:b/>
              </w:rPr>
              <w:t>MAKE SENTENCES WITH THE PICTURES (10 P)</w:t>
            </w:r>
          </w:p>
          <w:p w:rsidR="0000679B" w:rsidRPr="003E2130" w:rsidRDefault="0000679B" w:rsidP="00DB36BC"/>
          <w:p w:rsidR="0000679B" w:rsidRPr="003E2130" w:rsidRDefault="0000679B" w:rsidP="00DB36BC">
            <w:r w:rsidRPr="003E2130">
              <w:t>Shall we________________________?</w:t>
            </w:r>
          </w:p>
          <w:p w:rsidR="0000679B" w:rsidRPr="003E2130" w:rsidRDefault="0000679B" w:rsidP="00DB36BC"/>
          <w:p w:rsidR="0000679B" w:rsidRPr="003E2130" w:rsidRDefault="0000679B" w:rsidP="00DB36BC">
            <w:r w:rsidRPr="003E2130">
              <w:t>What about  _____________________?</w:t>
            </w:r>
          </w:p>
          <w:p w:rsidR="0000679B" w:rsidRPr="003E2130" w:rsidRDefault="0000679B" w:rsidP="00DB36BC">
            <w:r>
              <w:rPr>
                <w:noProof/>
                <w:lang w:eastAsia="tr-TR"/>
              </w:rPr>
              <w:pict>
                <v:shape id="Resim 72" o:spid="_x0000_s1042" type="#_x0000_t75" style="position:absolute;margin-left:226.85pt;margin-top:-67.4pt;width:53.75pt;height:47.05pt;z-index:-251649536;visibility:visible">
                  <v:imagedata r:id="rId19" o:title=""/>
                  <w10:wrap type="square"/>
                </v:shape>
              </w:pict>
            </w:r>
          </w:p>
          <w:p w:rsidR="0000679B" w:rsidRPr="003E2130" w:rsidRDefault="0000679B" w:rsidP="00DB36BC">
            <w:r>
              <w:rPr>
                <w:noProof/>
                <w:lang w:eastAsia="tr-TR"/>
              </w:rPr>
              <w:pict>
                <v:shape id="Resim 75" o:spid="_x0000_s1043" type="#_x0000_t75" style="position:absolute;margin-left:226.85pt;margin-top:-35.2pt;width:47.25pt;height:49.25pt;z-index:251667968;visibility:visible">
                  <v:imagedata r:id="rId20" o:title=""/>
                  <w10:wrap type="square"/>
                </v:shape>
              </w:pict>
            </w:r>
            <w:r w:rsidRPr="003E2130">
              <w:t xml:space="preserve">Let’s  ____________________________?                                                                                                     </w:t>
            </w:r>
          </w:p>
        </w:tc>
      </w:tr>
    </w:tbl>
    <w:tbl>
      <w:tblPr>
        <w:tblpPr w:leftFromText="141" w:rightFromText="141" w:vertAnchor="text" w:horzAnchor="page" w:tblpX="511" w:tblpY="114"/>
        <w:tblOverlap w:val="never"/>
        <w:tblW w:w="10985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90"/>
        <w:gridCol w:w="5495"/>
      </w:tblGrid>
      <w:tr w:rsidR="0000679B" w:rsidRPr="003E2130" w:rsidTr="00AF3B25">
        <w:trPr>
          <w:trHeight w:val="15691"/>
        </w:trPr>
        <w:tc>
          <w:tcPr>
            <w:tcW w:w="5490" w:type="dxa"/>
          </w:tcPr>
          <w:p w:rsidR="0000679B" w:rsidRPr="003E2130" w:rsidRDefault="0000679B" w:rsidP="00767FDE">
            <w:pPr>
              <w:spacing w:after="0"/>
              <w:rPr>
                <w:rFonts w:cs="Calibri"/>
                <w:b/>
              </w:rPr>
            </w:pPr>
            <w:r w:rsidRPr="003E2130">
              <w:rPr>
                <w:rFonts w:cs="Calibri"/>
                <w:b/>
              </w:rPr>
              <w:t xml:space="preserve">G) CHOOOSE THE CORRECT ANSWER </w:t>
            </w:r>
          </w:p>
          <w:p w:rsidR="0000679B" w:rsidRPr="003E2130" w:rsidRDefault="0000679B" w:rsidP="00767FDE">
            <w:pPr>
              <w:spacing w:after="0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b/>
              </w:rPr>
              <w:t>1</w:t>
            </w:r>
            <w:r w:rsidRPr="003E2130">
              <w:rPr>
                <w:rFonts w:cs="Calibri"/>
                <w:b/>
                <w:sz w:val="20"/>
                <w:szCs w:val="20"/>
              </w:rPr>
              <w:t>. A ship is…………a helicopter.</w:t>
            </w:r>
          </w:p>
          <w:p w:rsidR="0000679B" w:rsidRPr="003E2130" w:rsidRDefault="0000679B" w:rsidP="00767FDE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76" o:spid="_x0000_s1044" type="#_x0000_t75" alt="http://www.signsbyyou.com/images/decals/140c/H/447/27.gif" href="http://www.signsbyyou.com/decals/vinyl-decal-447027.h" style="position:absolute;margin-left:101.55pt;margin-top:2pt;width:1in;height:53.5pt;z-index:251668992;visibility:visible" o:button="t">
                  <v:fill o:detectmouseclick="t"/>
                  <v:imagedata r:id="rId21" r:href="rId22"/>
                </v:shape>
              </w:pict>
            </w:r>
            <w:r w:rsidRPr="003E2130">
              <w:rPr>
                <w:rFonts w:cs="Calibri"/>
                <w:sz w:val="20"/>
                <w:szCs w:val="20"/>
              </w:rPr>
              <w:t xml:space="preserve"> a) faster than     </w:t>
            </w:r>
            <w:r w:rsidRPr="003E2130">
              <w:rPr>
                <w:rFonts w:cs="Calibri"/>
                <w:sz w:val="20"/>
                <w:szCs w:val="20"/>
              </w:rPr>
              <w:tab/>
            </w:r>
          </w:p>
          <w:p w:rsidR="0000679B" w:rsidRPr="003E2130" w:rsidRDefault="0000679B" w:rsidP="00767FDE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sz w:val="20"/>
                <w:szCs w:val="20"/>
              </w:rPr>
              <w:t xml:space="preserve"> b)slower than</w:t>
            </w:r>
          </w:p>
          <w:p w:rsidR="0000679B" w:rsidRPr="003E2130" w:rsidRDefault="0000679B" w:rsidP="00767FDE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sz w:val="20"/>
                <w:szCs w:val="20"/>
              </w:rPr>
              <w:t xml:space="preserve"> c) the same as   </w:t>
            </w:r>
            <w:r w:rsidRPr="003E2130">
              <w:rPr>
                <w:rFonts w:cs="Calibri"/>
                <w:sz w:val="20"/>
                <w:szCs w:val="20"/>
              </w:rPr>
              <w:tab/>
            </w:r>
          </w:p>
          <w:p w:rsidR="0000679B" w:rsidRPr="003E2130" w:rsidRDefault="0000679B" w:rsidP="00767FDE">
            <w:pPr>
              <w:spacing w:after="0"/>
              <w:ind w:left="57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sz w:val="20"/>
                <w:szCs w:val="20"/>
              </w:rPr>
              <w:t>d) the most fast</w:t>
            </w:r>
          </w:p>
          <w:p w:rsidR="0000679B" w:rsidRPr="003E2130" w:rsidRDefault="0000679B" w:rsidP="00767FDE">
            <w:pPr>
              <w:spacing w:after="0"/>
              <w:rPr>
                <w:rFonts w:cs="Calibri"/>
                <w:b/>
                <w:sz w:val="20"/>
                <w:szCs w:val="20"/>
              </w:rPr>
            </w:pPr>
          </w:p>
          <w:p w:rsidR="0000679B" w:rsidRPr="003E2130" w:rsidRDefault="0000679B" w:rsidP="00767FDE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3E2130">
              <w:rPr>
                <w:rFonts w:cs="Calibri"/>
                <w:b/>
                <w:sz w:val="20"/>
                <w:szCs w:val="20"/>
              </w:rPr>
              <w:t>2. A motorbike is…………..a bicycle.</w:t>
            </w:r>
          </w:p>
          <w:p w:rsidR="0000679B" w:rsidRPr="003E2130" w:rsidRDefault="0000679B" w:rsidP="00767FDE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77" o:spid="_x0000_s1045" type="#_x0000_t75" style="position:absolute;margin-left:128.7pt;margin-top:6.25pt;width:44.7pt;height:53.1pt;z-index:251670016;visibility:visible">
                  <v:imagedata r:id="rId23" o:title=""/>
                </v:shape>
              </w:pict>
            </w:r>
            <w:r w:rsidRPr="003E2130">
              <w:rPr>
                <w:rFonts w:cs="Calibri"/>
                <w:sz w:val="20"/>
                <w:szCs w:val="20"/>
              </w:rPr>
              <w:t xml:space="preserve">a) more cheap than         </w:t>
            </w:r>
          </w:p>
          <w:p w:rsidR="0000679B" w:rsidRPr="003E2130" w:rsidRDefault="0000679B" w:rsidP="00767FDE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sz w:val="20"/>
                <w:szCs w:val="20"/>
              </w:rPr>
              <w:t xml:space="preserve">b) cheaper than   </w:t>
            </w:r>
          </w:p>
          <w:p w:rsidR="0000679B" w:rsidRPr="003E2130" w:rsidRDefault="0000679B" w:rsidP="00767FDE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sz w:val="20"/>
                <w:szCs w:val="20"/>
              </w:rPr>
              <w:t xml:space="preserve">c) more expensive than    </w:t>
            </w:r>
          </w:p>
          <w:p w:rsidR="0000679B" w:rsidRPr="003E2130" w:rsidRDefault="0000679B" w:rsidP="00767FDE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sz w:val="20"/>
                <w:szCs w:val="20"/>
              </w:rPr>
              <w:t xml:space="preserve">d)the most expensive.   </w:t>
            </w:r>
          </w:p>
          <w:p w:rsidR="0000679B" w:rsidRPr="003E2130" w:rsidRDefault="0000679B" w:rsidP="00767FDE">
            <w:pPr>
              <w:spacing w:after="0" w:line="360" w:lineRule="auto"/>
              <w:rPr>
                <w:rFonts w:cs="Calibri"/>
                <w:sz w:val="20"/>
                <w:szCs w:val="20"/>
              </w:rPr>
            </w:pPr>
          </w:p>
          <w:p w:rsidR="0000679B" w:rsidRPr="003E2130" w:rsidRDefault="0000679B" w:rsidP="00767FDE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78" o:spid="_x0000_s1046" type="#_x0000_t75" style="position:absolute;margin-left:159.75pt;margin-top:29.9pt;width:60pt;height:45.15pt;z-index:251671040;visibility:visible">
                  <v:imagedata r:id="rId24" o:title=""/>
                  <w10:wrap type="square"/>
                </v:shape>
              </w:pict>
            </w:r>
            <w:r w:rsidRPr="003E2130">
              <w:rPr>
                <w:rFonts w:cs="Calibri"/>
                <w:b/>
                <w:sz w:val="20"/>
                <w:szCs w:val="20"/>
              </w:rPr>
              <w:t>3.Elephans are  the …………………..animal on land.</w:t>
            </w:r>
          </w:p>
          <w:p w:rsidR="0000679B" w:rsidRPr="003E2130" w:rsidRDefault="0000679B" w:rsidP="00CF6A2F">
            <w:pPr>
              <w:spacing w:after="0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sz w:val="20"/>
                <w:szCs w:val="20"/>
              </w:rPr>
              <w:t>a) bigger</w:t>
            </w:r>
          </w:p>
          <w:p w:rsidR="0000679B" w:rsidRPr="003E2130" w:rsidRDefault="0000679B" w:rsidP="00CF6A2F">
            <w:pPr>
              <w:spacing w:after="0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sz w:val="20"/>
                <w:szCs w:val="20"/>
              </w:rPr>
              <w:t>b) biggest</w:t>
            </w:r>
          </w:p>
          <w:p w:rsidR="0000679B" w:rsidRPr="003E2130" w:rsidRDefault="0000679B" w:rsidP="00CF6A2F">
            <w:pPr>
              <w:spacing w:after="0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sz w:val="20"/>
                <w:szCs w:val="20"/>
              </w:rPr>
              <w:t>c) smaller</w:t>
            </w:r>
          </w:p>
          <w:p w:rsidR="0000679B" w:rsidRPr="003E2130" w:rsidRDefault="0000679B" w:rsidP="00CF6A2F">
            <w:pPr>
              <w:spacing w:after="0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sz w:val="20"/>
                <w:szCs w:val="20"/>
              </w:rPr>
              <w:t>d) smallest</w:t>
            </w:r>
          </w:p>
          <w:p w:rsidR="0000679B" w:rsidRPr="003E2130" w:rsidRDefault="0000679B" w:rsidP="00CF6A2F">
            <w:pPr>
              <w:rPr>
                <w:rFonts w:cs="Calibri"/>
                <w:b/>
                <w:color w:val="000000"/>
                <w:sz w:val="20"/>
                <w:szCs w:val="20"/>
              </w:rPr>
            </w:pPr>
            <w:r w:rsidRPr="003E2130">
              <w:rPr>
                <w:rFonts w:cs="Calibri"/>
                <w:sz w:val="20"/>
                <w:szCs w:val="20"/>
              </w:rPr>
              <w:t>4.</w:t>
            </w:r>
            <w:r w:rsidRPr="003E2130">
              <w:rPr>
                <w:rFonts w:cs="Calibri"/>
                <w:b/>
                <w:color w:val="000000"/>
                <w:sz w:val="20"/>
                <w:szCs w:val="20"/>
              </w:rPr>
              <w:t xml:space="preserve"> ANN ve SUSAN hakkında ne diyebiliriz?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sz w:val="20"/>
                <w:szCs w:val="20"/>
              </w:rPr>
              <w:t xml:space="preserve">   </w:t>
            </w:r>
            <w:r w:rsidRPr="003E2130">
              <w:rPr>
                <w:rFonts w:cs="Calibri"/>
                <w:b/>
                <w:sz w:val="20"/>
                <w:szCs w:val="20"/>
              </w:rPr>
              <w:t xml:space="preserve">a) </w:t>
            </w:r>
            <w:r w:rsidRPr="003E2130">
              <w:rPr>
                <w:rFonts w:cs="Calibri"/>
                <w:sz w:val="20"/>
                <w:szCs w:val="20"/>
              </w:rPr>
              <w:t>Ann is longer than Susan.</w:t>
            </w:r>
            <w:r w:rsidRPr="003E2130">
              <w:rPr>
                <w:rFonts w:cs="Calibri"/>
                <w:noProof/>
                <w:color w:val="0000FF"/>
                <w:sz w:val="20"/>
                <w:szCs w:val="20"/>
              </w:rPr>
              <w:t xml:space="preserve"> 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b/>
                <w:sz w:val="20"/>
                <w:szCs w:val="20"/>
              </w:rPr>
              <w:t xml:space="preserve">   b) </w:t>
            </w:r>
            <w:r w:rsidRPr="003E2130">
              <w:rPr>
                <w:rFonts w:cs="Calibri"/>
                <w:sz w:val="20"/>
                <w:szCs w:val="20"/>
              </w:rPr>
              <w:t xml:space="preserve">Susan is smarter than Ann. 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sz w:val="20"/>
                <w:szCs w:val="20"/>
              </w:rPr>
              <w:t xml:space="preserve">   </w:t>
            </w:r>
            <w:r w:rsidRPr="003E2130">
              <w:rPr>
                <w:rFonts w:cs="Calibri"/>
                <w:b/>
                <w:sz w:val="20"/>
                <w:szCs w:val="20"/>
              </w:rPr>
              <w:t xml:space="preserve">c) </w:t>
            </w:r>
            <w:r w:rsidRPr="003E2130">
              <w:rPr>
                <w:rFonts w:cs="Calibri"/>
                <w:sz w:val="20"/>
                <w:szCs w:val="20"/>
              </w:rPr>
              <w:t>Susan is the tallest than Ann.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sz w:val="20"/>
                <w:szCs w:val="20"/>
              </w:rPr>
              <w:t xml:space="preserve">   </w:t>
            </w:r>
            <w:r w:rsidRPr="003E2130">
              <w:rPr>
                <w:rFonts w:cs="Calibri"/>
                <w:b/>
                <w:sz w:val="20"/>
                <w:szCs w:val="20"/>
              </w:rPr>
              <w:t xml:space="preserve">d) </w:t>
            </w:r>
            <w:r w:rsidRPr="003E2130">
              <w:rPr>
                <w:rFonts w:cs="Calibri"/>
                <w:sz w:val="20"/>
                <w:szCs w:val="20"/>
              </w:rPr>
              <w:t>Ann is shorter than Susan.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pict>
                <v:shape id="Resim 79" o:spid="_x0000_s1047" type="#_x0000_t75" style="position:absolute;margin-left:173.25pt;margin-top:-57.4pt;width:92.65pt;height:64.35pt;z-index:251672064;visibility:visible">
                  <v:imagedata r:id="rId25" o:title=""/>
                  <w10:wrap type="square"/>
                </v:shape>
              </w:pict>
            </w:r>
          </w:p>
          <w:p w:rsidR="0000679B" w:rsidRPr="003E2130" w:rsidRDefault="0000679B" w:rsidP="00CF6A2F">
            <w:pPr>
              <w:rPr>
                <w:rFonts w:cs="Calibri"/>
                <w:b/>
                <w:color w:val="000000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80" o:spid="_x0000_s1048" type="#_x0000_t75" style="position:absolute;margin-left:150pt;margin-top:32.45pt;width:36.4pt;height:33.75pt;z-index:251673088;visibility:visible">
                  <v:imagedata r:id="rId26" o:title=""/>
                  <w10:wrap type="square"/>
                </v:shape>
              </w:pict>
            </w:r>
            <w:r w:rsidRPr="003E2130">
              <w:rPr>
                <w:rFonts w:cs="Calibri"/>
                <w:sz w:val="20"/>
                <w:szCs w:val="20"/>
              </w:rPr>
              <w:t>5.</w:t>
            </w:r>
            <w:r w:rsidRPr="003E2130">
              <w:rPr>
                <w:rFonts w:cs="Calibri"/>
                <w:b/>
                <w:color w:val="000000"/>
                <w:sz w:val="20"/>
                <w:szCs w:val="20"/>
              </w:rPr>
              <w:t xml:space="preserve"> The Nile is  …………………….. ……..river in the world.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b/>
                <w:sz w:val="20"/>
                <w:szCs w:val="20"/>
              </w:rPr>
            </w:pPr>
            <w:r w:rsidRPr="003E2130">
              <w:rPr>
                <w:rFonts w:cs="Calibri"/>
                <w:b/>
                <w:sz w:val="20"/>
                <w:szCs w:val="20"/>
              </w:rPr>
              <w:t xml:space="preserve"> a) </w:t>
            </w:r>
            <w:r w:rsidRPr="003E2130">
              <w:rPr>
                <w:rFonts w:cs="Calibri"/>
                <w:sz w:val="20"/>
                <w:szCs w:val="20"/>
              </w:rPr>
              <w:t>the longer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b/>
                <w:sz w:val="20"/>
                <w:szCs w:val="20"/>
              </w:rPr>
              <w:t xml:space="preserve"> b) </w:t>
            </w:r>
            <w:r w:rsidRPr="003E2130">
              <w:rPr>
                <w:rFonts w:cs="Calibri"/>
                <w:sz w:val="20"/>
                <w:szCs w:val="20"/>
              </w:rPr>
              <w:t>the longest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b/>
                <w:sz w:val="20"/>
                <w:szCs w:val="20"/>
              </w:rPr>
              <w:t xml:space="preserve"> c)  </w:t>
            </w:r>
            <w:r w:rsidRPr="003E2130">
              <w:rPr>
                <w:rFonts w:cs="Calibri"/>
                <w:sz w:val="20"/>
                <w:szCs w:val="20"/>
              </w:rPr>
              <w:t xml:space="preserve">the same as </w:t>
            </w:r>
            <w:r w:rsidRPr="003E2130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00679B" w:rsidRPr="003E2130" w:rsidRDefault="0000679B" w:rsidP="00354B8E">
            <w:pPr>
              <w:pStyle w:val="NoSpacing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b/>
                <w:sz w:val="20"/>
                <w:szCs w:val="20"/>
              </w:rPr>
              <w:t xml:space="preserve"> d) </w:t>
            </w:r>
            <w:r w:rsidRPr="003E2130">
              <w:rPr>
                <w:rFonts w:cs="Calibri"/>
                <w:sz w:val="20"/>
                <w:szCs w:val="20"/>
              </w:rPr>
              <w:t xml:space="preserve"> different from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b/>
                <w:sz w:val="20"/>
                <w:szCs w:val="20"/>
              </w:rPr>
            </w:pPr>
            <w:r w:rsidRPr="003E2130">
              <w:rPr>
                <w:rFonts w:cs="Calibri"/>
                <w:sz w:val="20"/>
                <w:szCs w:val="20"/>
              </w:rPr>
              <w:t>6.</w:t>
            </w:r>
            <w:r w:rsidRPr="003E2130">
              <w:rPr>
                <w:rFonts w:cs="Calibri"/>
                <w:b/>
                <w:sz w:val="20"/>
                <w:szCs w:val="20"/>
              </w:rPr>
              <w:t xml:space="preserve"> China is ……………………. ………….. country in the World.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b/>
                <w:sz w:val="20"/>
                <w:szCs w:val="20"/>
              </w:rPr>
            </w:pPr>
            <w:r>
              <w:rPr>
                <w:noProof/>
              </w:rPr>
              <w:pict>
                <v:shape id="Resim 82" o:spid="_x0000_s1049" type="#_x0000_t75" style="position:absolute;margin-left:196.5pt;margin-top:10.25pt;width:37.5pt;height:32.25pt;z-index:251674112;visibility:visible">
                  <v:imagedata r:id="rId27" o:title=""/>
                  <w10:wrap type="square"/>
                </v:shape>
              </w:pict>
            </w:r>
            <w:r w:rsidRPr="003E2130">
              <w:rPr>
                <w:rFonts w:cs="Calibri"/>
                <w:b/>
                <w:sz w:val="20"/>
                <w:szCs w:val="20"/>
              </w:rPr>
              <w:t xml:space="preserve">  a) </w:t>
            </w:r>
            <w:r w:rsidRPr="003E2130">
              <w:rPr>
                <w:rFonts w:cs="Calibri"/>
                <w:sz w:val="20"/>
                <w:szCs w:val="20"/>
              </w:rPr>
              <w:t>the crowder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b/>
                <w:sz w:val="20"/>
                <w:szCs w:val="20"/>
              </w:rPr>
              <w:t xml:space="preserve">  b) </w:t>
            </w:r>
            <w:r w:rsidRPr="003E2130">
              <w:rPr>
                <w:rFonts w:cs="Calibri"/>
                <w:sz w:val="20"/>
                <w:szCs w:val="20"/>
              </w:rPr>
              <w:t>the most crowded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b/>
                <w:sz w:val="20"/>
                <w:szCs w:val="20"/>
              </w:rPr>
              <w:t xml:space="preserve">  c)  </w:t>
            </w:r>
            <w:r w:rsidRPr="003E2130">
              <w:rPr>
                <w:rFonts w:cs="Calibri"/>
                <w:sz w:val="20"/>
                <w:szCs w:val="20"/>
              </w:rPr>
              <w:t xml:space="preserve">crowder </w:t>
            </w:r>
          </w:p>
          <w:p w:rsidR="0000679B" w:rsidRPr="003E2130" w:rsidRDefault="0000679B" w:rsidP="00354B8E">
            <w:pPr>
              <w:pStyle w:val="NoSpacing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b/>
                <w:sz w:val="20"/>
                <w:szCs w:val="20"/>
              </w:rPr>
              <w:t xml:space="preserve">   d) </w:t>
            </w:r>
            <w:r w:rsidRPr="003E2130">
              <w:rPr>
                <w:rFonts w:cs="Calibri"/>
                <w:sz w:val="20"/>
                <w:szCs w:val="20"/>
              </w:rPr>
              <w:t xml:space="preserve"> crowdest</w:t>
            </w:r>
          </w:p>
          <w:p w:rsidR="0000679B" w:rsidRPr="003E2130" w:rsidRDefault="0000679B" w:rsidP="00354B8E">
            <w:pPr>
              <w:pStyle w:val="NoSpacing"/>
              <w:rPr>
                <w:rFonts w:cs="Calibri"/>
                <w:sz w:val="20"/>
                <w:szCs w:val="20"/>
              </w:rPr>
            </w:pPr>
          </w:p>
          <w:p w:rsidR="0000679B" w:rsidRPr="003E2130" w:rsidRDefault="0000679B" w:rsidP="00CF6A2F">
            <w:pPr>
              <w:rPr>
                <w:rFonts w:cs="Calibri"/>
                <w:b/>
                <w:color w:val="000000"/>
                <w:sz w:val="20"/>
                <w:szCs w:val="20"/>
              </w:rPr>
            </w:pPr>
            <w:r w:rsidRPr="003E2130">
              <w:rPr>
                <w:rFonts w:cs="Calibri"/>
                <w:sz w:val="20"/>
                <w:szCs w:val="20"/>
              </w:rPr>
              <w:t>7.</w:t>
            </w:r>
            <w:r w:rsidRPr="003E2130">
              <w:rPr>
                <w:rFonts w:cs="Calibri"/>
                <w:b/>
                <w:color w:val="000000"/>
                <w:sz w:val="20"/>
                <w:szCs w:val="20"/>
              </w:rPr>
              <w:t xml:space="preserve"> A lion is ………………………………… a cat.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pict>
                <v:shape id="Resim 83" o:spid="_x0000_s1050" type="#_x0000_t75" style="position:absolute;margin-left:178.1pt;margin-top:1.75pt;width:48pt;height:47.6pt;z-index:251676160;visibility:visible">
                  <v:imagedata r:id="rId28" o:title=""/>
                  <w10:wrap type="square"/>
                </v:shape>
              </w:pict>
            </w:r>
            <w:r>
              <w:rPr>
                <w:noProof/>
              </w:rPr>
              <w:pict>
                <v:shape id="Resim 43" o:spid="_x0000_s1051" type="#_x0000_t75" alt="http://pictures-of-cats.org/wp-content/uploads/images/free-cat-clipart-21346073.jpg" style="position:absolute;margin-left:-4.5pt;margin-top:13.25pt;width:47.25pt;height:47.25pt;z-index:-251641344;visibility:visible" wrapcoords="-343 0 -343 21257 21600 21257 21600 0 -343 0">
                  <v:imagedata r:id="rId29" o:title=""/>
                  <w10:wrap type="through"/>
                </v:shape>
              </w:pict>
            </w:r>
            <w:r w:rsidRPr="003E2130">
              <w:rPr>
                <w:rFonts w:cs="Calibri"/>
                <w:b/>
                <w:sz w:val="20"/>
                <w:szCs w:val="20"/>
              </w:rPr>
              <w:t xml:space="preserve">a)  </w:t>
            </w:r>
            <w:r w:rsidRPr="003E2130">
              <w:rPr>
                <w:rFonts w:cs="Calibri"/>
                <w:sz w:val="20"/>
                <w:szCs w:val="20"/>
              </w:rPr>
              <w:t>strong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b/>
                <w:sz w:val="20"/>
                <w:szCs w:val="20"/>
              </w:rPr>
              <w:t xml:space="preserve">b) </w:t>
            </w:r>
            <w:r w:rsidRPr="003E2130">
              <w:rPr>
                <w:rFonts w:cs="Calibri"/>
                <w:sz w:val="20"/>
                <w:szCs w:val="20"/>
              </w:rPr>
              <w:t>stronger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b/>
                <w:sz w:val="20"/>
                <w:szCs w:val="20"/>
              </w:rPr>
              <w:t xml:space="preserve">c)  </w:t>
            </w:r>
            <w:r w:rsidRPr="003E2130">
              <w:rPr>
                <w:rFonts w:cs="Calibri"/>
                <w:sz w:val="20"/>
                <w:szCs w:val="20"/>
              </w:rPr>
              <w:t>strong than</w:t>
            </w:r>
            <w:r w:rsidRPr="003E2130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b/>
                <w:sz w:val="20"/>
                <w:szCs w:val="20"/>
              </w:rPr>
              <w:t xml:space="preserve">d) </w:t>
            </w:r>
            <w:r w:rsidRPr="003E2130">
              <w:rPr>
                <w:rFonts w:cs="Calibri"/>
                <w:sz w:val="20"/>
                <w:szCs w:val="20"/>
              </w:rPr>
              <w:t xml:space="preserve"> stronger than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sz w:val="20"/>
                <w:szCs w:val="20"/>
              </w:rPr>
            </w:pPr>
          </w:p>
          <w:p w:rsidR="0000679B" w:rsidRPr="003E2130" w:rsidRDefault="0000679B" w:rsidP="00354B8E">
            <w:pPr>
              <w:pStyle w:val="NoSpacing"/>
              <w:rPr>
                <w:rFonts w:cs="Calibri"/>
                <w:b/>
                <w:sz w:val="20"/>
                <w:szCs w:val="20"/>
              </w:rPr>
            </w:pPr>
            <w:r w:rsidRPr="003E2130">
              <w:rPr>
                <w:rFonts w:cs="Calibri"/>
                <w:sz w:val="20"/>
                <w:szCs w:val="20"/>
              </w:rPr>
              <w:t>8.</w:t>
            </w:r>
            <w:r w:rsidRPr="003E2130">
              <w:rPr>
                <w:rFonts w:cs="Calibri"/>
                <w:b/>
                <w:sz w:val="20"/>
                <w:szCs w:val="20"/>
              </w:rPr>
              <w:t xml:space="preserve"> Resimdeki kişiye ne tavsiye edersiniz?</w:t>
            </w:r>
          </w:p>
          <w:p w:rsidR="0000679B" w:rsidRPr="003E2130" w:rsidRDefault="0000679B" w:rsidP="00354B8E">
            <w:pPr>
              <w:pStyle w:val="NoSpacing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pict>
                <v:shape id="Resim 84" o:spid="_x0000_s1052" type="#_x0000_t75" style="position:absolute;margin-left:211.5pt;margin-top:4.95pt;width:54.7pt;height:62.9pt;z-index:251677184;visibility:visible">
                  <v:imagedata r:id="rId30" o:title=""/>
                  <w10:wrap type="square"/>
                </v:shape>
              </w:pict>
            </w:r>
          </w:p>
          <w:p w:rsidR="0000679B" w:rsidRPr="003E2130" w:rsidRDefault="0000679B" w:rsidP="00354B8E">
            <w:pPr>
              <w:pStyle w:val="NoSpacing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b/>
                <w:sz w:val="20"/>
                <w:szCs w:val="20"/>
              </w:rPr>
              <w:t>a)</w:t>
            </w:r>
            <w:r w:rsidRPr="003E2130">
              <w:rPr>
                <w:rFonts w:cs="Calibri"/>
                <w:sz w:val="20"/>
                <w:szCs w:val="20"/>
              </w:rPr>
              <w:t>You should throw rubbish on the floor.</w:t>
            </w:r>
          </w:p>
          <w:p w:rsidR="0000679B" w:rsidRPr="003E2130" w:rsidRDefault="0000679B" w:rsidP="00354B8E">
            <w:pPr>
              <w:pStyle w:val="NoSpacing"/>
              <w:rPr>
                <w:rFonts w:cs="Calibri"/>
                <w:b/>
                <w:sz w:val="20"/>
                <w:szCs w:val="20"/>
              </w:rPr>
            </w:pPr>
            <w:r w:rsidRPr="003E2130">
              <w:rPr>
                <w:rFonts w:cs="Calibri"/>
                <w:b/>
                <w:sz w:val="20"/>
                <w:szCs w:val="20"/>
              </w:rPr>
              <w:t xml:space="preserve">b) </w:t>
            </w:r>
            <w:r w:rsidRPr="003E2130">
              <w:rPr>
                <w:rFonts w:cs="Calibri"/>
                <w:sz w:val="20"/>
                <w:szCs w:val="20"/>
              </w:rPr>
              <w:t>You shouldn’t recycle plastic.</w:t>
            </w:r>
          </w:p>
          <w:p w:rsidR="0000679B" w:rsidRPr="003E2130" w:rsidRDefault="0000679B" w:rsidP="00354B8E">
            <w:pPr>
              <w:pStyle w:val="NoSpacing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b/>
                <w:sz w:val="20"/>
                <w:szCs w:val="20"/>
              </w:rPr>
              <w:t xml:space="preserve">c) </w:t>
            </w:r>
            <w:r w:rsidRPr="003E2130">
              <w:rPr>
                <w:rFonts w:cs="Calibri"/>
                <w:sz w:val="20"/>
                <w:szCs w:val="20"/>
              </w:rPr>
              <w:t>You shouldn’t drink cola.</w:t>
            </w:r>
          </w:p>
          <w:p w:rsidR="0000679B" w:rsidRPr="003E2130" w:rsidRDefault="0000679B" w:rsidP="00354B8E">
            <w:pPr>
              <w:pStyle w:val="NoSpacing"/>
              <w:rPr>
                <w:rFonts w:cs="Calibri"/>
                <w:sz w:val="20"/>
                <w:szCs w:val="20"/>
              </w:rPr>
            </w:pPr>
            <w:r w:rsidRPr="003E2130">
              <w:rPr>
                <w:rFonts w:cs="Calibri"/>
                <w:b/>
                <w:sz w:val="20"/>
                <w:szCs w:val="20"/>
              </w:rPr>
              <w:t xml:space="preserve">d) </w:t>
            </w:r>
            <w:r w:rsidRPr="003E2130">
              <w:rPr>
                <w:rFonts w:cs="Calibri"/>
                <w:sz w:val="20"/>
                <w:szCs w:val="20"/>
              </w:rPr>
              <w:t>You shouldn’t throw rubbish on the floor.</w:t>
            </w:r>
          </w:p>
          <w:p w:rsidR="0000679B" w:rsidRPr="003E2130" w:rsidRDefault="0000679B" w:rsidP="00CF6A2F">
            <w:pPr>
              <w:pStyle w:val="NoSpacing"/>
              <w:rPr>
                <w:rFonts w:cs="Calibri"/>
                <w:sz w:val="20"/>
                <w:szCs w:val="20"/>
              </w:rPr>
            </w:pPr>
          </w:p>
          <w:p w:rsidR="0000679B" w:rsidRPr="003E2130" w:rsidRDefault="0000679B" w:rsidP="006D516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E2130">
              <w:rPr>
                <w:rFonts w:cs="Calibri"/>
                <w:sz w:val="20"/>
                <w:szCs w:val="20"/>
              </w:rPr>
              <w:t>9.</w:t>
            </w:r>
            <w:r w:rsidRPr="003E2130">
              <w:rPr>
                <w:rFonts w:ascii="Comic Sans MS" w:hAnsi="Comic Sans MS"/>
                <w:b/>
                <w:sz w:val="18"/>
                <w:szCs w:val="18"/>
              </w:rPr>
              <w:t xml:space="preserve"> A rabbit is ___ than a turtle</w:t>
            </w:r>
            <w:r w:rsidRPr="003E2130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Resim 17" o:spid="_x0000_i1033" type="#_x0000_t75" alt="turtle" style="width:39.75pt;height:30.75pt;visibility:visible">
                  <v:imagedata r:id="rId31" o:title=""/>
                </v:shape>
              </w:pict>
            </w:r>
          </w:p>
          <w:p w:rsidR="0000679B" w:rsidRPr="003E2130" w:rsidRDefault="0000679B" w:rsidP="006D516E">
            <w:pPr>
              <w:rPr>
                <w:rFonts w:ascii="Comic Sans MS" w:hAnsi="Comic Sans MS"/>
                <w:sz w:val="18"/>
                <w:szCs w:val="18"/>
              </w:rPr>
            </w:pPr>
            <w:r w:rsidRPr="003E2130">
              <w:rPr>
                <w:rFonts w:ascii="Comic Sans MS" w:hAnsi="Comic Sans MS"/>
                <w:sz w:val="18"/>
                <w:szCs w:val="18"/>
              </w:rPr>
              <w:t>a) fatter    b) slower     c) the faster  d) faster</w:t>
            </w:r>
          </w:p>
          <w:p w:rsidR="0000679B" w:rsidRPr="003E2130" w:rsidRDefault="0000679B" w:rsidP="00CF6A2F"/>
        </w:tc>
        <w:tc>
          <w:tcPr>
            <w:tcW w:w="5495" w:type="dxa"/>
          </w:tcPr>
          <w:p w:rsidR="0000679B" w:rsidRPr="003E2130" w:rsidRDefault="0000679B" w:rsidP="006D516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E2130">
              <w:rPr>
                <w:b/>
              </w:rPr>
              <w:t>10.</w:t>
            </w:r>
            <w:r w:rsidRPr="003E2130">
              <w:rPr>
                <w:rFonts w:ascii="Comic Sans MS" w:hAnsi="Comic Sans MS"/>
                <w:b/>
                <w:sz w:val="18"/>
                <w:szCs w:val="18"/>
              </w:rPr>
              <w:t>11.12  SORULARI RESME GÖRE CEVAPLAYIN:</w:t>
            </w:r>
          </w:p>
          <w:tbl>
            <w:tblPr>
              <w:tblpPr w:leftFromText="141" w:rightFromText="141" w:vertAnchor="text" w:horzAnchor="page" w:tblpX="1531" w:tblpY="1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988"/>
            </w:tblGrid>
            <w:tr w:rsidR="0000679B" w:rsidRPr="003E2130" w:rsidTr="003E2130">
              <w:trPr>
                <w:trHeight w:val="1285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679B" w:rsidRPr="003E2130" w:rsidRDefault="0000679B" w:rsidP="003E2130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E2130">
                    <w:rPr>
                      <w:rFonts w:ascii="Comic Sans MS" w:hAnsi="Comic Sans MS"/>
                      <w:sz w:val="18"/>
                      <w:szCs w:val="18"/>
                    </w:rPr>
                    <w:t>EMRE</w:t>
                  </w:r>
                </w:p>
                <w:p w:rsidR="0000679B" w:rsidRPr="003E2130" w:rsidRDefault="0000679B" w:rsidP="003E2130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E2130">
                    <w:rPr>
                      <w:rFonts w:ascii="Comic Sans MS" w:hAnsi="Comic Sans MS"/>
                      <w:sz w:val="18"/>
                      <w:szCs w:val="18"/>
                    </w:rPr>
                    <w:t>1.70 cm</w:t>
                  </w:r>
                </w:p>
                <w:p w:rsidR="0000679B" w:rsidRPr="003E2130" w:rsidRDefault="0000679B" w:rsidP="003E2130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E2130">
                    <w:rPr>
                      <w:rFonts w:ascii="Comic Sans MS" w:hAnsi="Comic Sans MS"/>
                      <w:sz w:val="18"/>
                      <w:szCs w:val="18"/>
                    </w:rPr>
                    <w:t>55 kg</w:t>
                  </w:r>
                </w:p>
                <w:p w:rsidR="0000679B" w:rsidRPr="003E2130" w:rsidRDefault="0000679B" w:rsidP="003E2130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E2130">
                    <w:rPr>
                      <w:rFonts w:ascii="Comic Sans MS" w:hAnsi="Comic Sans MS"/>
                      <w:sz w:val="18"/>
                      <w:szCs w:val="18"/>
                    </w:rPr>
                    <w:t>Age;10</w:t>
                  </w:r>
                </w:p>
              </w:tc>
            </w:tr>
          </w:tbl>
          <w:p w:rsidR="0000679B" w:rsidRPr="003E2130" w:rsidRDefault="0000679B" w:rsidP="006D516E">
            <w:pPr>
              <w:ind w:left="720"/>
              <w:rPr>
                <w:rFonts w:ascii="Comic Sans MS" w:hAnsi="Comic Sans MS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shape id="Imagem 11" o:spid="_x0000_s1053" type="#_x0000_t75" alt="ss7_boy3" style="position:absolute;left:0;text-align:left;margin-left:10.9pt;margin-top:1.5pt;width:44.25pt;height:66.75pt;z-index:251679232;visibility:visible;mso-position-horizontal-relative:text;mso-position-vertical-relative:text">
                  <v:imagedata r:id="rId32" o:title=""/>
                </v:shape>
              </w:pict>
            </w:r>
            <w:r w:rsidRPr="003E2130">
              <w:rPr>
                <w:rFonts w:ascii="Comic Sans MS" w:hAnsi="Comic Sans MS"/>
                <w:sz w:val="18"/>
                <w:szCs w:val="18"/>
              </w:rPr>
              <w:t xml:space="preserve">                                               </w:t>
            </w:r>
          </w:p>
          <w:p w:rsidR="0000679B" w:rsidRPr="003E2130" w:rsidRDefault="0000679B" w:rsidP="006D516E">
            <w:pPr>
              <w:rPr>
                <w:rFonts w:ascii="Comic Sans MS" w:hAnsi="Comic Sans MS"/>
                <w:sz w:val="18"/>
                <w:szCs w:val="18"/>
              </w:rPr>
            </w:pPr>
            <w:r w:rsidRPr="003E2130">
              <w:rPr>
                <w:rFonts w:ascii="Comic Sans MS" w:hAnsi="Comic Sans MS"/>
                <w:sz w:val="18"/>
                <w:szCs w:val="18"/>
              </w:rPr>
              <w:t xml:space="preserve">                                                                    </w:t>
            </w:r>
          </w:p>
          <w:p w:rsidR="0000679B" w:rsidRPr="003E2130" w:rsidRDefault="0000679B" w:rsidP="006D516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3E2130">
              <w:rPr>
                <w:rFonts w:ascii="Comic Sans MS" w:hAnsi="Comic Sans MS"/>
                <w:b/>
                <w:sz w:val="18"/>
                <w:szCs w:val="18"/>
              </w:rPr>
              <w:t xml:space="preserve">      10.EMRE  is………………………………….than ASLI.</w:t>
            </w: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3E2130">
              <w:rPr>
                <w:rFonts w:ascii="Comic Sans MS" w:hAnsi="Comic Sans MS"/>
                <w:noProof/>
                <w:sz w:val="18"/>
                <w:szCs w:val="18"/>
              </w:rPr>
              <w:t xml:space="preserve">A) the tallest   B) as tall as    C) the taller   D) taller </w:t>
            </w: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b/>
                <w:sz w:val="18"/>
                <w:szCs w:val="18"/>
              </w:rPr>
            </w:pPr>
            <w:r w:rsidRPr="003E2130">
              <w:rPr>
                <w:rFonts w:ascii="Comic Sans MS" w:hAnsi="Comic Sans MS"/>
                <w:sz w:val="18"/>
                <w:szCs w:val="18"/>
              </w:rPr>
              <w:t xml:space="preserve">      </w:t>
            </w:r>
            <w:r w:rsidRPr="003E2130">
              <w:rPr>
                <w:rFonts w:ascii="Comic Sans MS" w:hAnsi="Comic Sans MS"/>
                <w:b/>
                <w:sz w:val="18"/>
                <w:szCs w:val="18"/>
              </w:rPr>
              <w:t>11. ASLI is……………………………………………EMRE.</w:t>
            </w: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3E2130">
              <w:rPr>
                <w:rFonts w:ascii="Comic Sans MS" w:hAnsi="Comic Sans MS"/>
                <w:noProof/>
                <w:sz w:val="18"/>
                <w:szCs w:val="18"/>
              </w:rPr>
              <w:t>A) the oldest   B) as old as    C) the older   D) olderest</w:t>
            </w: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b/>
                <w:noProof/>
                <w:sz w:val="18"/>
                <w:szCs w:val="18"/>
              </w:rPr>
            </w:pPr>
            <w:r w:rsidRPr="003E2130">
              <w:rPr>
                <w:rFonts w:ascii="Comic Sans MS" w:hAnsi="Comic Sans MS"/>
                <w:noProof/>
                <w:sz w:val="18"/>
                <w:szCs w:val="18"/>
              </w:rPr>
              <w:t xml:space="preserve">      </w:t>
            </w:r>
            <w:r w:rsidRPr="003E2130">
              <w:rPr>
                <w:rFonts w:ascii="Comic Sans MS" w:hAnsi="Comic Sans MS"/>
                <w:b/>
                <w:noProof/>
                <w:sz w:val="18"/>
                <w:szCs w:val="18"/>
              </w:rPr>
              <w:t>12.</w:t>
            </w:r>
            <w:r w:rsidRPr="003E2130">
              <w:rPr>
                <w:rFonts w:ascii="Comic Sans MS" w:hAnsi="Comic Sans MS"/>
                <w:b/>
                <w:sz w:val="18"/>
                <w:szCs w:val="18"/>
              </w:rPr>
              <w:t xml:space="preserve"> ASLI is……………………………………… than EMRE.</w:t>
            </w:r>
            <w:r w:rsidRPr="003E2130">
              <w:rPr>
                <w:rFonts w:ascii="Comic Sans MS" w:hAnsi="Comic Sans MS"/>
                <w:b/>
                <w:noProof/>
                <w:sz w:val="18"/>
                <w:szCs w:val="18"/>
              </w:rPr>
              <w:t xml:space="preserve"> </w:t>
            </w: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3E2130">
              <w:rPr>
                <w:rFonts w:ascii="Comic Sans MS" w:hAnsi="Comic Sans MS"/>
                <w:noProof/>
                <w:sz w:val="18"/>
                <w:szCs w:val="18"/>
              </w:rPr>
              <w:t>A) fat       B) as fat as       C) fatter       D) the fattest</w:t>
            </w: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  <w:r w:rsidRPr="003E2130">
              <w:rPr>
                <w:rFonts w:ascii="Comic Sans MS" w:hAnsi="Comic Sans MS"/>
                <w:sz w:val="18"/>
                <w:szCs w:val="18"/>
              </w:rPr>
              <w:t xml:space="preserve">                    </w:t>
            </w:r>
          </w:p>
          <w:tbl>
            <w:tblPr>
              <w:tblpPr w:leftFromText="141" w:rightFromText="141" w:vertAnchor="text" w:horzAnchor="page" w:tblpX="3706" w:tblpY="-31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282"/>
            </w:tblGrid>
            <w:tr w:rsidR="0000679B" w:rsidRPr="003E2130" w:rsidTr="003E2130">
              <w:trPr>
                <w:trHeight w:val="1128"/>
              </w:trPr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679B" w:rsidRPr="003E2130" w:rsidRDefault="0000679B" w:rsidP="003E2130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E2130">
                    <w:rPr>
                      <w:rFonts w:ascii="Comic Sans MS" w:hAnsi="Comic Sans MS"/>
                      <w:sz w:val="18"/>
                      <w:szCs w:val="18"/>
                    </w:rPr>
                    <w:t>ASLI</w:t>
                  </w:r>
                </w:p>
                <w:p w:rsidR="0000679B" w:rsidRPr="003E2130" w:rsidRDefault="0000679B" w:rsidP="003E2130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E2130">
                    <w:rPr>
                      <w:rFonts w:ascii="Comic Sans MS" w:hAnsi="Comic Sans MS"/>
                      <w:sz w:val="18"/>
                      <w:szCs w:val="18"/>
                    </w:rPr>
                    <w:t>1.50 cm</w:t>
                  </w:r>
                </w:p>
                <w:p w:rsidR="0000679B" w:rsidRPr="003E2130" w:rsidRDefault="0000679B" w:rsidP="003E2130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E2130">
                    <w:rPr>
                      <w:rFonts w:ascii="Comic Sans MS" w:hAnsi="Comic Sans MS"/>
                      <w:sz w:val="18"/>
                      <w:szCs w:val="18"/>
                    </w:rPr>
                    <w:t>45 kg</w:t>
                  </w:r>
                </w:p>
                <w:p w:rsidR="0000679B" w:rsidRPr="003E2130" w:rsidRDefault="0000679B" w:rsidP="003E2130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E2130">
                    <w:rPr>
                      <w:rFonts w:ascii="Comic Sans MS" w:hAnsi="Comic Sans MS"/>
                      <w:sz w:val="18"/>
                      <w:szCs w:val="18"/>
                    </w:rPr>
                    <w:t>Age;10</w:t>
                  </w:r>
                </w:p>
              </w:tc>
            </w:tr>
          </w:tbl>
          <w:p w:rsidR="0000679B" w:rsidRPr="003E2130" w:rsidRDefault="0000679B" w:rsidP="006D516E">
            <w:pPr>
              <w:rPr>
                <w:rFonts w:ascii="Comic Sans MS" w:hAnsi="Comic Sans MS"/>
                <w:b/>
                <w:noProof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shape id="Imagem 12" o:spid="_x0000_s1054" type="#_x0000_t75" alt="ss7_girl2" style="position:absolute;margin-left:143.65pt;margin-top:-173.05pt;width:27pt;height:51pt;z-index:251678208;visibility:visible;mso-position-horizontal-relative:text;mso-position-vertical-relative:text">
                  <v:imagedata r:id="rId33" o:title=""/>
                </v:shape>
              </w:pict>
            </w:r>
            <w:r w:rsidRPr="003E2130">
              <w:rPr>
                <w:b/>
              </w:rPr>
              <w:t>13</w:t>
            </w:r>
            <w:r w:rsidRPr="003E2130">
              <w:t>.</w:t>
            </w:r>
            <w:r w:rsidRPr="003E2130">
              <w:rPr>
                <w:rFonts w:ascii="Comic Sans MS" w:hAnsi="Comic Sans MS"/>
                <w:b/>
                <w:noProof/>
                <w:sz w:val="18"/>
                <w:szCs w:val="18"/>
              </w:rPr>
              <w:t>14.15 .soruları verilen tabloya göre cevaplayınız.</w:t>
            </w:r>
          </w:p>
          <w:p w:rsidR="0000679B" w:rsidRPr="003E2130" w:rsidRDefault="0000679B" w:rsidP="006D516E">
            <w:pPr>
              <w:rPr>
                <w:rFonts w:ascii="Comic Sans MS" w:hAnsi="Comic Sans MS"/>
                <w:b/>
                <w:noProof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shape id="Resim 46" o:spid="_x0000_s1055" type="#_x0000_t75" style="position:absolute;margin-left:9pt;margin-top:1.9pt;width:245.25pt;height:67.5pt;z-index:-251636224;visibility:visible">
                  <v:imagedata r:id="rId34" o:title=""/>
                </v:shape>
              </w:pict>
            </w:r>
          </w:p>
          <w:p w:rsidR="0000679B" w:rsidRPr="003E2130" w:rsidRDefault="0000679B" w:rsidP="00767FDE">
            <w:pPr>
              <w:ind w:left="57"/>
            </w:pPr>
          </w:p>
          <w:p w:rsidR="0000679B" w:rsidRPr="003E2130" w:rsidRDefault="0000679B" w:rsidP="006D516E"/>
          <w:p w:rsidR="0000679B" w:rsidRPr="003E2130" w:rsidRDefault="0000679B" w:rsidP="006D516E">
            <w:pPr>
              <w:spacing w:after="0"/>
              <w:rPr>
                <w:rFonts w:ascii="Comic Sans MS" w:hAnsi="Comic Sans MS"/>
                <w:b/>
                <w:noProof/>
                <w:sz w:val="18"/>
                <w:szCs w:val="18"/>
              </w:rPr>
            </w:pPr>
            <w:r w:rsidRPr="003E2130">
              <w:rPr>
                <w:rFonts w:ascii="Comic Sans MS" w:hAnsi="Comic Sans MS"/>
                <w:b/>
                <w:noProof/>
                <w:sz w:val="18"/>
                <w:szCs w:val="18"/>
              </w:rPr>
              <w:t>13.A car is ________ a bus but airplane is ___ of all.</w:t>
            </w:r>
            <w:r w:rsidRPr="003E2130">
              <w:rPr>
                <w:rFonts w:ascii="Comic Sans MS" w:hAnsi="Comic Sans MS"/>
                <w:noProof/>
                <w:sz w:val="18"/>
                <w:szCs w:val="18"/>
              </w:rPr>
              <w:t xml:space="preserve"> </w:t>
            </w: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3E2130">
              <w:rPr>
                <w:rFonts w:ascii="Comic Sans MS" w:hAnsi="Comic Sans MS"/>
                <w:noProof/>
                <w:sz w:val="18"/>
                <w:szCs w:val="18"/>
              </w:rPr>
              <w:t>A) faster than / the fastest</w:t>
            </w: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3E2130">
              <w:rPr>
                <w:rFonts w:ascii="Comic Sans MS" w:hAnsi="Comic Sans MS"/>
                <w:noProof/>
                <w:sz w:val="18"/>
                <w:szCs w:val="18"/>
              </w:rPr>
              <w:t>B) as fast as / the fastest</w:t>
            </w: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3E2130">
              <w:rPr>
                <w:rFonts w:ascii="Comic Sans MS" w:hAnsi="Comic Sans MS"/>
                <w:noProof/>
                <w:sz w:val="18"/>
                <w:szCs w:val="18"/>
              </w:rPr>
              <w:t>C) the fastest / faster than</w:t>
            </w: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3E2130">
              <w:rPr>
                <w:rFonts w:ascii="Comic Sans MS" w:hAnsi="Comic Sans MS"/>
                <w:noProof/>
                <w:sz w:val="18"/>
                <w:szCs w:val="18"/>
              </w:rPr>
              <w:t>D) faster than / as fast as</w:t>
            </w: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b/>
                <w:noProof/>
                <w:sz w:val="18"/>
                <w:szCs w:val="18"/>
              </w:rPr>
            </w:pPr>
            <w:r w:rsidRPr="003E2130">
              <w:rPr>
                <w:rFonts w:ascii="Comic Sans MS" w:hAnsi="Comic Sans MS"/>
                <w:b/>
                <w:noProof/>
                <w:sz w:val="18"/>
                <w:szCs w:val="18"/>
              </w:rPr>
              <w:t>14. __________ is the most compfortable of all.</w:t>
            </w: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3E2130">
              <w:rPr>
                <w:rFonts w:ascii="Comic Sans MS" w:hAnsi="Comic Sans MS"/>
                <w:noProof/>
                <w:sz w:val="18"/>
                <w:szCs w:val="18"/>
              </w:rPr>
              <w:t>A) A bus   B) A plane   C) A train   D) A car</w:t>
            </w: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b/>
                <w:noProof/>
                <w:sz w:val="18"/>
                <w:szCs w:val="18"/>
              </w:rPr>
            </w:pPr>
            <w:r w:rsidRPr="003E2130">
              <w:rPr>
                <w:rFonts w:ascii="Comic Sans MS" w:hAnsi="Comic Sans MS"/>
                <w:b/>
                <w:noProof/>
                <w:sz w:val="18"/>
                <w:szCs w:val="18"/>
              </w:rPr>
              <w:t>15. Aşağıdaki ifadelerden hangisi doğrudur?</w:t>
            </w: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3E2130">
              <w:rPr>
                <w:rFonts w:ascii="Comic Sans MS" w:hAnsi="Comic Sans MS"/>
                <w:noProof/>
                <w:sz w:val="18"/>
                <w:szCs w:val="18"/>
              </w:rPr>
              <w:t>A) A train is as fast as a plane.</w:t>
            </w: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3E2130">
              <w:rPr>
                <w:rFonts w:ascii="Comic Sans MS" w:hAnsi="Comic Sans MS"/>
                <w:noProof/>
                <w:sz w:val="18"/>
                <w:szCs w:val="18"/>
              </w:rPr>
              <w:t>B) A car is cheaper than a train.</w:t>
            </w: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3E2130">
              <w:rPr>
                <w:rFonts w:ascii="Comic Sans MS" w:hAnsi="Comic Sans MS"/>
                <w:noProof/>
                <w:sz w:val="18"/>
                <w:szCs w:val="18"/>
              </w:rPr>
              <w:t>C) A bus is the slowest of all.</w:t>
            </w:r>
          </w:p>
          <w:p w:rsidR="0000679B" w:rsidRPr="003E2130" w:rsidRDefault="0000679B" w:rsidP="006D516E">
            <w:pPr>
              <w:spacing w:after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3E2130">
              <w:rPr>
                <w:rFonts w:ascii="Comic Sans MS" w:hAnsi="Comic Sans MS"/>
                <w:noProof/>
                <w:sz w:val="18"/>
                <w:szCs w:val="18"/>
              </w:rPr>
              <w:t>D) A plane is the most expensive of all.</w:t>
            </w:r>
          </w:p>
          <w:p w:rsidR="0000679B" w:rsidRPr="003E2130" w:rsidRDefault="0000679B" w:rsidP="006A7369">
            <w:pPr>
              <w:ind w:left="18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3E2130">
              <w:rPr>
                <w:b/>
              </w:rPr>
              <w:t>16.</w:t>
            </w:r>
            <w:r w:rsidRPr="003E2130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Hangi cümle doğrudur.?</w:t>
            </w:r>
          </w:p>
          <w:p w:rsidR="0000679B" w:rsidRPr="003E2130" w:rsidRDefault="0000679B" w:rsidP="006A7369">
            <w:pPr>
              <w:spacing w:after="0"/>
              <w:ind w:left="18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E2130">
              <w:rPr>
                <w:rFonts w:ascii="Comic Sans MS" w:hAnsi="Comic Sans MS"/>
                <w:color w:val="000000"/>
                <w:sz w:val="18"/>
                <w:szCs w:val="18"/>
              </w:rPr>
              <w:t>a)Smoking is more dangerous than Hamburger.</w:t>
            </w:r>
          </w:p>
          <w:p w:rsidR="0000679B" w:rsidRPr="003E2130" w:rsidRDefault="0000679B" w:rsidP="006A7369">
            <w:pPr>
              <w:spacing w:after="0"/>
              <w:ind w:left="180"/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shape id="Resim 91" o:spid="_x0000_s1056" type="#_x0000_t75" alt="food_mcd_chicksand_1__1_" href="http://images.google.com.tr/imgres?imgurl=http://republika.pl/blog_vj_3663779/4505840/tr/food_mcd_chicksand_1__1_.gif&amp;imgrefurl=http://adopcje-candy.bloog.pl/id,1929990,title,Dom-Crystiana,index.html&amp;usg=__8GmWxfYul_ndoDUCEPT7oiUeX94=&amp;h=80&amp;w=80&amp;sz=4&amp;hl=tr&amp;start=4&amp;tbnid=B7INNwNok1qbtM:&amp;tbnh=74&amp;tbnw=74&amp;prev=/images?q=chamburger&amp;gbv=2&amp;hl=" style="position:absolute;left:0;text-align:left;margin-left:209.45pt;margin-top:-.4pt;width:45pt;height:29.4pt;z-index:251681280;visibility:visible" o:button="t">
                  <v:fill o:detectmouseclick="t"/>
                  <v:imagedata r:id="rId35" o:title=""/>
                </v:shape>
              </w:pict>
            </w:r>
            <w:r w:rsidRPr="003E2130">
              <w:rPr>
                <w:rFonts w:ascii="Comic Sans MS" w:hAnsi="Comic Sans MS"/>
                <w:color w:val="000000"/>
                <w:sz w:val="18"/>
                <w:szCs w:val="18"/>
              </w:rPr>
              <w:t>b)Smoking is more delicous than hamburger.</w:t>
            </w:r>
          </w:p>
          <w:p w:rsidR="0000679B" w:rsidRPr="003E2130" w:rsidRDefault="0000679B" w:rsidP="006A7369">
            <w:pPr>
              <w:spacing w:after="0"/>
              <w:ind w:left="18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E2130">
              <w:rPr>
                <w:rFonts w:ascii="Comic Sans MS" w:hAnsi="Comic Sans MS"/>
                <w:color w:val="000000"/>
                <w:sz w:val="18"/>
                <w:szCs w:val="18"/>
              </w:rPr>
              <w:t>c)Smoking is better than hamburger.</w:t>
            </w:r>
          </w:p>
          <w:p w:rsidR="0000679B" w:rsidRPr="003E2130" w:rsidRDefault="0000679B" w:rsidP="006A7369">
            <w:pPr>
              <w:spacing w:after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E2130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 d)Hamburger is more dangerous than Smoking</w:t>
            </w:r>
          </w:p>
          <w:p w:rsidR="0000679B" w:rsidRPr="003E2130" w:rsidRDefault="0000679B" w:rsidP="006A7369">
            <w:pPr>
              <w:spacing w:after="0"/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00679B" w:rsidRPr="003E2130" w:rsidRDefault="0000679B" w:rsidP="006D516E">
            <w:pPr>
              <w:rPr>
                <w:b/>
              </w:rPr>
            </w:pPr>
            <w:r w:rsidRPr="003E2130">
              <w:rPr>
                <w:b/>
              </w:rPr>
              <w:t>17.Whales are ……………………….animal in the World.</w:t>
            </w:r>
          </w:p>
          <w:p w:rsidR="0000679B" w:rsidRPr="003E2130" w:rsidRDefault="0000679B" w:rsidP="006A7369">
            <w:pPr>
              <w:tabs>
                <w:tab w:val="center" w:pos="2677"/>
              </w:tabs>
              <w:spacing w:after="0"/>
            </w:pPr>
            <w:r w:rsidRPr="003E2130">
              <w:t>a) the smallerst</w:t>
            </w:r>
            <w:r w:rsidRPr="003E2130">
              <w:tab/>
              <w:t>c) the biggest</w:t>
            </w:r>
          </w:p>
          <w:p w:rsidR="0000679B" w:rsidRPr="003E2130" w:rsidRDefault="0000679B" w:rsidP="00E00087">
            <w:pPr>
              <w:tabs>
                <w:tab w:val="left" w:pos="2010"/>
              </w:tabs>
              <w:spacing w:after="0"/>
            </w:pPr>
            <w:r w:rsidRPr="003E2130">
              <w:t>b) the longest</w:t>
            </w:r>
            <w:r w:rsidRPr="003E2130">
              <w:tab/>
              <w:t xml:space="preserve"> d) bigger</w:t>
            </w:r>
          </w:p>
          <w:p w:rsidR="0000679B" w:rsidRPr="003E2130" w:rsidRDefault="0000679B" w:rsidP="00E00087">
            <w:pPr>
              <w:tabs>
                <w:tab w:val="left" w:pos="2010"/>
              </w:tabs>
              <w:spacing w:after="0"/>
            </w:pPr>
          </w:p>
          <w:p w:rsidR="0000679B" w:rsidRPr="003E2130" w:rsidRDefault="0000679B" w:rsidP="006A7369">
            <w:pPr>
              <w:rPr>
                <w:b/>
              </w:rPr>
            </w:pPr>
            <w:r w:rsidRPr="003E2130">
              <w:rPr>
                <w:b/>
              </w:rPr>
              <w:t xml:space="preserve">18.Şeyma ‘s exam is 100 ,Ali’s exam is 55.Veli’s is 77. </w:t>
            </w:r>
          </w:p>
          <w:p w:rsidR="0000679B" w:rsidRPr="003E2130" w:rsidRDefault="0000679B" w:rsidP="006A7369">
            <w:pPr>
              <w:rPr>
                <w:b/>
              </w:rPr>
            </w:pPr>
            <w:r w:rsidRPr="003E2130">
              <w:rPr>
                <w:b/>
              </w:rPr>
              <w:t xml:space="preserve">               Cümleye göre hangisi yanlıştır.</w:t>
            </w:r>
          </w:p>
          <w:p w:rsidR="0000679B" w:rsidRPr="003E2130" w:rsidRDefault="0000679B" w:rsidP="00E00087">
            <w:pPr>
              <w:spacing w:after="0"/>
            </w:pPr>
            <w:r w:rsidRPr="003E2130">
              <w:t>a) Şeyma’s exam is higher than Ali’s.</w:t>
            </w:r>
          </w:p>
          <w:p w:rsidR="0000679B" w:rsidRPr="003E2130" w:rsidRDefault="0000679B" w:rsidP="00E00087">
            <w:pPr>
              <w:spacing w:after="0"/>
            </w:pPr>
            <w:r w:rsidRPr="003E2130">
              <w:t>b) Şeyma’s exam is  the highest .</w:t>
            </w:r>
          </w:p>
          <w:p w:rsidR="0000679B" w:rsidRPr="003E2130" w:rsidRDefault="0000679B" w:rsidP="00E00087">
            <w:pPr>
              <w:spacing w:after="0"/>
            </w:pPr>
            <w:r w:rsidRPr="003E2130">
              <w:t>c)Ali’s exam is lower   than Veli’s.</w:t>
            </w:r>
          </w:p>
          <w:p w:rsidR="0000679B" w:rsidRPr="003E2130" w:rsidRDefault="0000679B" w:rsidP="00E00087">
            <w:pPr>
              <w:spacing w:after="0"/>
            </w:pPr>
            <w:r w:rsidRPr="003E2130">
              <w:t>d)Ali’s exam is the lowest of all.</w:t>
            </w:r>
          </w:p>
          <w:p w:rsidR="0000679B" w:rsidRPr="003E2130" w:rsidRDefault="0000679B" w:rsidP="001A3BEC">
            <w:pPr>
              <w:tabs>
                <w:tab w:val="left" w:pos="4485"/>
              </w:tabs>
            </w:pPr>
            <w:r w:rsidRPr="003E2130">
              <w:tab/>
              <w:t>( 36 p )</w:t>
            </w:r>
          </w:p>
          <w:p w:rsidR="0000679B" w:rsidRPr="003E2130" w:rsidRDefault="0000679B" w:rsidP="001A3BEC">
            <w:pPr>
              <w:tabs>
                <w:tab w:val="left" w:pos="4485"/>
              </w:tabs>
            </w:pPr>
            <w:r w:rsidRPr="003E2130">
              <w:t xml:space="preserve">         MİNE SEZEN AKAR</w:t>
            </w:r>
          </w:p>
        </w:tc>
      </w:tr>
    </w:tbl>
    <w:p w:rsidR="0000679B" w:rsidRDefault="0000679B"/>
    <w:p w:rsidR="0000679B" w:rsidRDefault="0000679B"/>
    <w:p w:rsidR="0000679B" w:rsidRDefault="0000679B"/>
    <w:p w:rsidR="0000679B" w:rsidRDefault="0000679B"/>
    <w:p w:rsidR="0000679B" w:rsidRDefault="0000679B"/>
    <w:p w:rsidR="0000679B" w:rsidRDefault="0000679B"/>
    <w:p w:rsidR="0000679B" w:rsidRPr="008949BF" w:rsidRDefault="0000679B">
      <w:hyperlink r:id="rId36" w:history="1">
        <w:r w:rsidRPr="00274FDB">
          <w:rPr>
            <w:rStyle w:val="Hyperlink"/>
          </w:rPr>
          <w:t>www.sorubak.com</w:t>
        </w:r>
      </w:hyperlink>
      <w:r>
        <w:t xml:space="preserve"> </w:t>
      </w:r>
    </w:p>
    <w:p w:rsidR="0000679B" w:rsidRDefault="0000679B"/>
    <w:p w:rsidR="0000679B" w:rsidRDefault="0000679B"/>
    <w:p w:rsidR="0000679B" w:rsidRDefault="0000679B"/>
    <w:p w:rsidR="0000679B" w:rsidRDefault="0000679B"/>
    <w:p w:rsidR="0000679B" w:rsidRDefault="0000679B"/>
    <w:p w:rsidR="0000679B" w:rsidRDefault="0000679B"/>
    <w:p w:rsidR="0000679B" w:rsidRDefault="0000679B"/>
    <w:p w:rsidR="0000679B" w:rsidRDefault="0000679B"/>
    <w:p w:rsidR="0000679B" w:rsidRDefault="0000679B"/>
    <w:tbl>
      <w:tblPr>
        <w:tblW w:w="10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0"/>
        <w:gridCol w:w="5420"/>
      </w:tblGrid>
      <w:tr w:rsidR="0000679B" w:rsidRPr="003E2130" w:rsidTr="003E2130">
        <w:trPr>
          <w:trHeight w:val="12229"/>
        </w:trPr>
        <w:tc>
          <w:tcPr>
            <w:tcW w:w="5420" w:type="dxa"/>
          </w:tcPr>
          <w:p w:rsidR="0000679B" w:rsidRPr="003E2130" w:rsidRDefault="0000679B" w:rsidP="003E2130">
            <w:pPr>
              <w:spacing w:after="0" w:line="240" w:lineRule="auto"/>
            </w:pPr>
          </w:p>
        </w:tc>
        <w:tc>
          <w:tcPr>
            <w:tcW w:w="5420" w:type="dxa"/>
          </w:tcPr>
          <w:p w:rsidR="0000679B" w:rsidRPr="003E2130" w:rsidRDefault="0000679B" w:rsidP="003E2130">
            <w:pPr>
              <w:spacing w:after="0" w:line="240" w:lineRule="auto"/>
            </w:pPr>
          </w:p>
        </w:tc>
      </w:tr>
    </w:tbl>
    <w:p w:rsidR="0000679B" w:rsidRDefault="0000679B" w:rsidP="00A9399B">
      <w:pPr>
        <w:rPr>
          <w:b/>
        </w:rPr>
      </w:pPr>
      <w:r>
        <w:rPr>
          <w:noProof/>
          <w:lang w:eastAsia="tr-TR"/>
        </w:rPr>
        <w:pict>
          <v:shape id="Resim 50" o:spid="_x0000_s1057" type="#_x0000_t75" alt="untitled" style="position:absolute;margin-left:451.5pt;margin-top:21.5pt;width:74.2pt;height:52.5pt;z-index:251637248;visibility:visible;mso-position-horizontal-relative:text;mso-position-vertical-relative:text">
            <v:imagedata r:id="rId37" o:title=""/>
            <w10:wrap type="square"/>
          </v:shape>
        </w:pict>
      </w:r>
      <w:r>
        <w:rPr>
          <w:noProof/>
          <w:lang w:eastAsia="tr-TR"/>
        </w:rPr>
        <w:pict>
          <v:shape id="Resim 51" o:spid="_x0000_s1058" type="#_x0000_t75" alt="VA" style="position:absolute;margin-left:342.15pt;margin-top:21.6pt;width:86.25pt;height:48.75pt;z-index:251639296;visibility:visible;mso-position-horizontal-relative:text;mso-position-vertical-relative:text">
            <v:imagedata r:id="rId38" o:title=""/>
            <w10:wrap type="square"/>
          </v:shape>
        </w:pict>
      </w:r>
      <w:r>
        <w:rPr>
          <w:noProof/>
          <w:lang w:eastAsia="tr-TR"/>
        </w:rPr>
        <w:pict>
          <v:shape id="Resim 52" o:spid="_x0000_s1059" type="#_x0000_t75" alt="imagesCA60R61Z" style="position:absolute;margin-left:230.4pt;margin-top:26.1pt;width:81.05pt;height:51pt;z-index:251638272;visibility:visible;mso-position-horizontal-relative:text;mso-position-vertical-relative:text">
            <v:imagedata r:id="rId39" o:title=""/>
            <w10:wrap type="square"/>
          </v:shape>
        </w:pict>
      </w:r>
      <w:r>
        <w:rPr>
          <w:noProof/>
          <w:lang w:eastAsia="tr-TR"/>
        </w:rPr>
        <w:pict>
          <v:shape id="Resim 49" o:spid="_x0000_s1060" type="#_x0000_t75" alt="VBV" style="position:absolute;margin-left:97.65pt;margin-top:26.1pt;width:114pt;height:44.25pt;z-index:251636224;visibility:visible;mso-position-horizontal-relative:text;mso-position-vertical-relative:text">
            <v:imagedata r:id="rId40" o:title=""/>
            <w10:wrap type="square"/>
          </v:shape>
        </w:pict>
      </w:r>
      <w:r>
        <w:rPr>
          <w:noProof/>
          <w:lang w:eastAsia="tr-TR"/>
        </w:rPr>
        <w:pict>
          <v:shape id="Resim 48" o:spid="_x0000_s1061" type="#_x0000_t75" alt="NB" style="position:absolute;margin-left:.15pt;margin-top:23.85pt;width:78.75pt;height:40.5pt;z-index:251635200;visibility:visible;mso-position-horizontal-relative:text;mso-position-vertical-relative:text">
            <v:imagedata r:id="rId41" o:title=""/>
            <w10:wrap type="square"/>
          </v:shape>
        </w:pict>
      </w:r>
      <w:r>
        <w:rPr>
          <w:b/>
        </w:rPr>
        <w:t>E ) WRITE THE VEHICLES.(10 poınts)</w:t>
      </w:r>
    </w:p>
    <w:p w:rsidR="0000679B" w:rsidRDefault="0000679B" w:rsidP="00A9399B"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53" o:spid="_x0000_s1062" type="#_x0000_t67" style="position:absolute;margin-left:25.75pt;margin-top:60.55pt;width:17.9pt;height:23.6pt;flip:x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">
            <v:textbox style="layout-flow:vertical-ideographic"/>
          </v:shape>
        </w:pict>
      </w:r>
      <w:r>
        <w:rPr>
          <w:noProof/>
          <w:lang w:eastAsia="tr-TR"/>
        </w:rPr>
        <w:pict>
          <v:shape id="Aşağı Ok 54" o:spid="_x0000_s1063" type="#_x0000_t67" style="position:absolute;margin-left:487.7pt;margin-top:60.95pt;width:17.9pt;height:23.6pt;flip:x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">
            <v:textbox style="layout-flow:vertical-ideographic"/>
          </v:shape>
        </w:pict>
      </w:r>
      <w:r>
        <w:rPr>
          <w:noProof/>
          <w:lang w:eastAsia="tr-TR"/>
        </w:rPr>
        <w:pict>
          <v:shape id="Aşağı Ok 55" o:spid="_x0000_s1064" type="#_x0000_t67" style="position:absolute;margin-left:371pt;margin-top:60.55pt;width:17.9pt;height:23.6pt;flip:x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">
            <v:textbox style="layout-flow:vertical-ideographic"/>
          </v:shape>
        </w:pict>
      </w:r>
      <w:r>
        <w:rPr>
          <w:noProof/>
          <w:lang w:eastAsia="tr-TR"/>
        </w:rPr>
        <w:pict>
          <v:shape id="Aşağı Ok 56" o:spid="_x0000_s1065" type="#_x0000_t67" style="position:absolute;margin-left:258.25pt;margin-top:59.75pt;width:17.9pt;height:23.6pt;flip:x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">
            <v:textbox style="layout-flow:vertical-ideographic"/>
          </v:shape>
        </w:pict>
      </w:r>
      <w:r>
        <w:rPr>
          <w:noProof/>
          <w:lang w:eastAsia="tr-TR"/>
        </w:rPr>
        <w:pict>
          <v:shape id="Aşağı Ok 57" o:spid="_x0000_s1066" type="#_x0000_t67" style="position:absolute;margin-left:124.7pt;margin-top:57.45pt;width:17.9pt;height:23.6pt;flip:x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">
            <v:textbox style="layout-flow:vertical-ideographic"/>
          </v:shape>
        </w:pict>
      </w:r>
    </w:p>
    <w:p w:rsidR="0000679B" w:rsidRDefault="0000679B"/>
    <w:p w:rsidR="0000679B" w:rsidRDefault="0000679B">
      <w:pPr>
        <w:rPr>
          <w:b/>
        </w:rPr>
      </w:pPr>
    </w:p>
    <w:p w:rsidR="0000679B" w:rsidRPr="005D1B6E" w:rsidRDefault="0000679B">
      <w:pPr>
        <w:rPr>
          <w:b/>
        </w:rPr>
      </w:pPr>
      <w:r w:rsidRPr="005D1B6E">
        <w:rPr>
          <w:b/>
        </w:rPr>
        <w:t xml:space="preserve">F) WRITE 5 </w:t>
      </w:r>
      <w:r>
        <w:rPr>
          <w:b/>
        </w:rPr>
        <w:t>SENTENCE FOR PRESERVING OUR ENVI</w:t>
      </w:r>
      <w:r w:rsidRPr="005D1B6E">
        <w:rPr>
          <w:b/>
        </w:rPr>
        <w:t>RONMENT.</w:t>
      </w:r>
      <w:r>
        <w:rPr>
          <w:b/>
        </w:rPr>
        <w:t>(15  P)</w:t>
      </w:r>
    </w:p>
    <w:p w:rsidR="0000679B" w:rsidRDefault="0000679B">
      <w:pPr>
        <w:rPr>
          <w:b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4" o:spid="_x0000_s1067" type="#_x0000_t32" style="position:absolute;margin-left:154.65pt;margin-top:32.45pt;width:76.5pt;height:21.75pt;flip:y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" strokecolor="#4a7ebb">
            <v:stroke startarrow="open" endarrow="open"/>
          </v:shape>
        </w:pict>
      </w:r>
      <w:r>
        <w:rPr>
          <w:noProof/>
          <w:lang w:eastAsia="tr-TR"/>
        </w:rPr>
        <w:pict>
          <v:shape id="Düz Ok Bağlayıcısı 65" o:spid="_x0000_s1068" type="#_x0000_t32" style="position:absolute;margin-left:318.9pt;margin-top:93.2pt;width:63.75pt;height:21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63" o:spid="_x0000_s1069" type="#_x0000_t32" style="position:absolute;margin-left:193.65pt;margin-top:106.7pt;width:76.5pt;height:21.75pt;flip:y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" strokecolor="#4a7ebb">
            <v:stroke startarrow="open" endarrow="open"/>
          </v:shape>
        </w:pict>
      </w:r>
      <w:r>
        <w:rPr>
          <w:noProof/>
          <w:lang w:eastAsia="tr-TR"/>
        </w:rPr>
        <w:pict>
          <v:shape id="Düz Ok Bağlayıcısı 62" o:spid="_x0000_s1070" type="#_x0000_t32" style="position:absolute;margin-left:128.4pt;margin-top:93.2pt;width:76.5pt;height:21.75pt;flip:y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" strokecolor="#4a7ebb">
            <v:stroke startarrow="open" endarrow="open"/>
          </v:shape>
        </w:pict>
      </w:r>
      <w:r>
        <w:rPr>
          <w:noProof/>
          <w:lang w:eastAsia="tr-TR"/>
        </w:rPr>
        <w:pict>
          <v:shape id="Düz Ok Bağlayıcısı 59" o:spid="_x0000_s1071" type="#_x0000_t32" style="position:absolute;margin-left:327.15pt;margin-top:36.95pt;width:76.5pt;height:21.75pt;flip:y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" strokecolor="#4579b8">
            <v:stroke startarrow="open" endarrow="open"/>
          </v:shape>
        </w:pict>
      </w:r>
      <w:r>
        <w:rPr>
          <w:noProof/>
          <w:lang w:eastAsia="tr-TR"/>
        </w:rPr>
        <w:pict>
          <v:oval id="Oval 58" o:spid="_x0000_s1072" style="position:absolute;margin-left:177.15pt;margin-top:22.7pt;width:166.5pt;height:92.25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" strokecolor="#f79646" strokeweight="2pt">
            <v:textbox>
              <w:txbxContent>
                <w:p w:rsidR="0000679B" w:rsidRDefault="0000679B" w:rsidP="005D1B6E">
                  <w:pPr>
                    <w:jc w:val="center"/>
                  </w:pPr>
                  <w:r>
                    <w:t>WHAT SHOULD WE DO FOR OUR ENVIRONMENT?</w:t>
                  </w:r>
                </w:p>
              </w:txbxContent>
            </v:textbox>
          </v:oval>
        </w:pict>
      </w:r>
    </w:p>
    <w:p w:rsidR="0000679B" w:rsidRDefault="0000679B" w:rsidP="005D1B6E">
      <w:pPr>
        <w:tabs>
          <w:tab w:val="left" w:pos="8250"/>
        </w:tabs>
      </w:pPr>
      <w:r>
        <w:tab/>
        <w:t>?</w:t>
      </w:r>
    </w:p>
    <w:p w:rsidR="0000679B" w:rsidRDefault="0000679B" w:rsidP="005D1B6E">
      <w:pPr>
        <w:tabs>
          <w:tab w:val="left" w:pos="2985"/>
        </w:tabs>
      </w:pPr>
      <w:r>
        <w:tab/>
        <w:t>?</w:t>
      </w:r>
    </w:p>
    <w:p w:rsidR="0000679B" w:rsidRDefault="0000679B" w:rsidP="005D1B6E"/>
    <w:p w:rsidR="0000679B" w:rsidRDefault="0000679B" w:rsidP="005D1B6E">
      <w:pPr>
        <w:tabs>
          <w:tab w:val="left" w:pos="2520"/>
          <w:tab w:val="left" w:pos="7785"/>
        </w:tabs>
      </w:pPr>
      <w:r>
        <w:tab/>
        <w:t>?</w:t>
      </w:r>
      <w:r>
        <w:tab/>
        <w:t>?</w:t>
      </w:r>
    </w:p>
    <w:p w:rsidR="0000679B" w:rsidRDefault="0000679B" w:rsidP="005D1B6E">
      <w:pPr>
        <w:tabs>
          <w:tab w:val="left" w:pos="3690"/>
        </w:tabs>
      </w:pPr>
      <w:r>
        <w:tab/>
        <w:t>?</w:t>
      </w:r>
    </w:p>
    <w:p w:rsidR="0000679B" w:rsidRDefault="0000679B" w:rsidP="005D1B6E">
      <w:r>
        <w:t>1.</w:t>
      </w:r>
    </w:p>
    <w:p w:rsidR="0000679B" w:rsidRDefault="0000679B" w:rsidP="005D1B6E">
      <w:r>
        <w:t>2.</w:t>
      </w:r>
    </w:p>
    <w:p w:rsidR="0000679B" w:rsidRDefault="0000679B" w:rsidP="005D1B6E">
      <w:r>
        <w:t>3.</w:t>
      </w:r>
    </w:p>
    <w:p w:rsidR="0000679B" w:rsidRDefault="0000679B" w:rsidP="005D1B6E">
      <w:r>
        <w:t>4.</w:t>
      </w:r>
    </w:p>
    <w:p w:rsidR="0000679B" w:rsidRDefault="0000679B" w:rsidP="005D1B6E">
      <w:r>
        <w:t>5.</w:t>
      </w:r>
    </w:p>
    <w:p w:rsidR="0000679B" w:rsidRDefault="0000679B" w:rsidP="005D1B6E"/>
    <w:p w:rsidR="0000679B" w:rsidRDefault="0000679B" w:rsidP="005D1B6E">
      <w:pPr>
        <w:rPr>
          <w:b/>
        </w:rPr>
      </w:pPr>
      <w:r w:rsidRPr="005D1B6E">
        <w:rPr>
          <w:b/>
        </w:rPr>
        <w:t xml:space="preserve">G)  CORRECT THE WORDS </w:t>
      </w:r>
    </w:p>
    <w:p w:rsidR="0000679B" w:rsidRDefault="0000679B" w:rsidP="005D1B6E">
      <w:pPr>
        <w:ind w:firstLine="708"/>
      </w:pPr>
      <w:r>
        <w:t>1.   evirnmonnet =</w:t>
      </w:r>
    </w:p>
    <w:p w:rsidR="0000679B" w:rsidRDefault="0000679B" w:rsidP="005D1B6E">
      <w:pPr>
        <w:ind w:firstLine="708"/>
      </w:pPr>
      <w:r>
        <w:t>2.  gehirate =</w:t>
      </w:r>
    </w:p>
    <w:p w:rsidR="0000679B" w:rsidRDefault="0000679B" w:rsidP="005D1B6E">
      <w:pPr>
        <w:ind w:firstLine="708"/>
      </w:pPr>
      <w:r>
        <w:t>3.  rospeohco =</w:t>
      </w:r>
    </w:p>
    <w:p w:rsidR="0000679B" w:rsidRDefault="0000679B" w:rsidP="005D1B6E">
      <w:pPr>
        <w:ind w:firstLine="708"/>
      </w:pPr>
      <w:r>
        <w:t>4.  cklyu =</w:t>
      </w:r>
    </w:p>
    <w:p w:rsidR="0000679B" w:rsidRDefault="0000679B" w:rsidP="005D1B6E">
      <w:pPr>
        <w:ind w:firstLine="708"/>
      </w:pPr>
      <w:r>
        <w:t>5.  ttracaoni  =</w:t>
      </w:r>
    </w:p>
    <w:p w:rsidR="0000679B" w:rsidRDefault="0000679B" w:rsidP="005D1B6E">
      <w:pPr>
        <w:ind w:firstLine="708"/>
      </w:pPr>
      <w:r>
        <w:t>6.  plutoioln =</w:t>
      </w:r>
    </w:p>
    <w:p w:rsidR="0000679B" w:rsidRPr="005D1B6E" w:rsidRDefault="0000679B" w:rsidP="005D1B6E"/>
    <w:p w:rsidR="0000679B" w:rsidRPr="005D1B6E" w:rsidRDefault="0000679B" w:rsidP="005D1B6E"/>
    <w:p w:rsidR="0000679B" w:rsidRDefault="0000679B" w:rsidP="005D1B6E">
      <w:pPr>
        <w:tabs>
          <w:tab w:val="left" w:pos="4395"/>
        </w:tabs>
      </w:pPr>
      <w:r>
        <w:t xml:space="preserve">Good luck </w:t>
      </w:r>
    </w:p>
    <w:p w:rsidR="0000679B" w:rsidRDefault="0000679B" w:rsidP="005D1B6E"/>
    <w:p w:rsidR="0000679B" w:rsidRPr="005D1B6E" w:rsidRDefault="0000679B" w:rsidP="005D1B6E">
      <w:pPr>
        <w:tabs>
          <w:tab w:val="left" w:pos="8505"/>
        </w:tabs>
      </w:pPr>
      <w:r>
        <w:tab/>
        <w:t xml:space="preserve">MİNE SEZEN AKAR </w:t>
      </w:r>
    </w:p>
    <w:sectPr w:rsidR="0000679B" w:rsidRPr="005D1B6E" w:rsidSect="00E34B1D"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79B" w:rsidRDefault="0000679B" w:rsidP="00767FDE">
      <w:pPr>
        <w:spacing w:after="0" w:line="240" w:lineRule="auto"/>
      </w:pPr>
      <w:r>
        <w:separator/>
      </w:r>
    </w:p>
  </w:endnote>
  <w:endnote w:type="continuationSeparator" w:id="0">
    <w:p w:rsidR="0000679B" w:rsidRDefault="0000679B" w:rsidP="0076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79B" w:rsidRDefault="0000679B" w:rsidP="00767FDE">
      <w:pPr>
        <w:spacing w:after="0" w:line="240" w:lineRule="auto"/>
      </w:pPr>
      <w:r>
        <w:separator/>
      </w:r>
    </w:p>
  </w:footnote>
  <w:footnote w:type="continuationSeparator" w:id="0">
    <w:p w:rsidR="0000679B" w:rsidRDefault="0000679B" w:rsidP="0076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231F"/>
    <w:multiLevelType w:val="hybridMultilevel"/>
    <w:tmpl w:val="B3AC63D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3831CA"/>
    <w:multiLevelType w:val="hybridMultilevel"/>
    <w:tmpl w:val="18E2D6D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A31A4A"/>
    <w:multiLevelType w:val="hybridMultilevel"/>
    <w:tmpl w:val="677EB7BA"/>
    <w:lvl w:ilvl="0" w:tplc="44EC81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8B62C7"/>
    <w:multiLevelType w:val="hybridMultilevel"/>
    <w:tmpl w:val="677EB7BA"/>
    <w:lvl w:ilvl="0" w:tplc="44EC81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C6877FA"/>
    <w:multiLevelType w:val="hybridMultilevel"/>
    <w:tmpl w:val="9AE83C94"/>
    <w:lvl w:ilvl="0" w:tplc="B44C449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7EAF5E0A"/>
    <w:multiLevelType w:val="hybridMultilevel"/>
    <w:tmpl w:val="89249ACC"/>
    <w:lvl w:ilvl="0" w:tplc="73563CEC">
      <w:start w:val="1"/>
      <w:numFmt w:val="decimal"/>
      <w:lvlText w:val="%1."/>
      <w:lvlJc w:val="left"/>
      <w:pPr>
        <w:ind w:left="53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9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5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7F98"/>
    <w:rsid w:val="0000679B"/>
    <w:rsid w:val="00043CB3"/>
    <w:rsid w:val="000474F1"/>
    <w:rsid w:val="000E386F"/>
    <w:rsid w:val="00151BC4"/>
    <w:rsid w:val="001A3BEC"/>
    <w:rsid w:val="001B6B14"/>
    <w:rsid w:val="00214AE5"/>
    <w:rsid w:val="00274FDB"/>
    <w:rsid w:val="00354B8E"/>
    <w:rsid w:val="00395480"/>
    <w:rsid w:val="003E2130"/>
    <w:rsid w:val="004964A3"/>
    <w:rsid w:val="004D1530"/>
    <w:rsid w:val="00517684"/>
    <w:rsid w:val="005D1B6E"/>
    <w:rsid w:val="006A7369"/>
    <w:rsid w:val="006D516E"/>
    <w:rsid w:val="006E402F"/>
    <w:rsid w:val="00767FDE"/>
    <w:rsid w:val="00877F98"/>
    <w:rsid w:val="008949BF"/>
    <w:rsid w:val="008A2A5D"/>
    <w:rsid w:val="00A9399B"/>
    <w:rsid w:val="00AD3FF3"/>
    <w:rsid w:val="00AF3B25"/>
    <w:rsid w:val="00CF6A2F"/>
    <w:rsid w:val="00DB36BC"/>
    <w:rsid w:val="00DE719F"/>
    <w:rsid w:val="00E00087"/>
    <w:rsid w:val="00E34B1D"/>
    <w:rsid w:val="00EC056A"/>
    <w:rsid w:val="00F06EC5"/>
    <w:rsid w:val="00FF1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19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E7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719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E386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0E386F"/>
    <w:pPr>
      <w:ind w:left="720"/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4D15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6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67FD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67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67FDE"/>
    <w:rPr>
      <w:rFonts w:cs="Times New Roman"/>
    </w:rPr>
  </w:style>
  <w:style w:type="paragraph" w:styleId="NoSpacing">
    <w:name w:val="No Spacing"/>
    <w:link w:val="NoSpacingChar"/>
    <w:uiPriority w:val="99"/>
    <w:qFormat/>
    <w:rsid w:val="00CF6A2F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CF6A2F"/>
    <w:rPr>
      <w:rFonts w:eastAsia="Times New Roman" w:cs="Times New Roman"/>
      <w:sz w:val="22"/>
      <w:szCs w:val="22"/>
      <w:lang w:val="tr-TR" w:eastAsia="tr-TR" w:bidi="ar-SA"/>
    </w:rPr>
  </w:style>
  <w:style w:type="character" w:styleId="Hyperlink">
    <w:name w:val="Hyperlink"/>
    <w:basedOn w:val="DefaultParagraphFont"/>
    <w:uiPriority w:val="99"/>
    <w:rsid w:val="008949B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9" Type="http://schemas.openxmlformats.org/officeDocument/2006/relationships/image" Target="media/image31.jpeg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34" Type="http://schemas.openxmlformats.org/officeDocument/2006/relationships/image" Target="media/image27.png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jpeg"/><Relationship Id="rId41" Type="http://schemas.openxmlformats.org/officeDocument/2006/relationships/image" Target="media/image3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http://www.signsbyyou.com/images/decals/140c/H/447/27.gif" TargetMode="External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117</TotalTime>
  <Pages>6</Pages>
  <Words>785</Words>
  <Characters>4477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2012-12-09T14:40:00Z</dcterms:created>
  <dcterms:modified xsi:type="dcterms:W3CDTF">2013-12-03T09:10:00Z</dcterms:modified>
</cp:coreProperties>
</file>