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F74" w:rsidRDefault="00724F74" w:rsidP="00493587"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fr7_boy7" style="position:absolute;margin-left:496.1pt;margin-top:-28.5pt;width:39.4pt;height:84pt;z-index:251633664;visibility:visible">
            <v:imagedata r:id="rId5" o:title=""/>
          </v:shape>
        </w:pict>
      </w:r>
      <w:r>
        <w:rPr>
          <w:noProof/>
          <w:lang w:val="tr-TR"/>
        </w:rPr>
        <w:pict>
          <v:shape id="Resim 3" o:spid="_x0000_s1027" type="#_x0000_t75" alt="fr7_girl9" style="position:absolute;margin-left:-28.5pt;margin-top:-24pt;width:47.6pt;height:79.5pt;z-index:251632640;visibility:visible">
            <v:imagedata r:id="rId6" o:title=""/>
          </v:shape>
        </w:pict>
      </w:r>
      <w:r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18.2pt;margin-top:-40.35pt;width:469.65pt;height:91.35pt;z-index:251631616" adj="3633">
            <v:textbox style="mso-next-textbox:#_x0000_s1028">
              <w:txbxContent>
                <w:p w:rsidR="00724F74" w:rsidRDefault="00724F74" w:rsidP="004935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2013-2014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DUCATION YEAR HATİCE KAMİL PEKMEZ PRIMARY SCHOOL                                                        </w:t>
                  </w:r>
                </w:p>
                <w:p w:rsidR="00724F74" w:rsidRPr="007D3532" w:rsidRDefault="00724F74" w:rsidP="004935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</w:t>
                  </w:r>
                  <w:r w:rsidRPr="0057160C">
                    <w:rPr>
                      <w:rFonts w:ascii="Comic Sans MS" w:hAnsi="Comic Sans MS"/>
                      <w:b/>
                      <w:sz w:val="22"/>
                      <w:szCs w:val="22"/>
                      <w:vertAlign w:val="superscript"/>
                    </w:rPr>
                    <w:t>th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GRADE  1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TERM  2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  <w:vertAlign w:val="superscript"/>
                    </w:rPr>
                    <w:t>nd</w:t>
                  </w:r>
                  <w:r w:rsidRPr="00071A5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WRITTEN ENGLISH EXAM</w:t>
                  </w:r>
                </w:p>
                <w:p w:rsidR="00724F74" w:rsidRDefault="00724F74" w:rsidP="004935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hyperlink r:id="rId7" w:history="1">
                    <w:r w:rsidRPr="00167BDB">
                      <w:rPr>
                        <w:rStyle w:val="Hyperlink"/>
                      </w:rPr>
                      <w:t>www.sorubak.com</w:t>
                    </w:r>
                  </w:hyperlink>
                </w:p>
                <w:p w:rsidR="00724F74" w:rsidRPr="00E455FF" w:rsidRDefault="00724F74" w:rsidP="004935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 7/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MARK: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724F74" w:rsidRDefault="00724F74" w:rsidP="00493587">
      <w:r>
        <w:t xml:space="preserve">           </w:t>
      </w:r>
    </w:p>
    <w:p w:rsidR="00724F74" w:rsidRDefault="00724F74" w:rsidP="00806E65">
      <w:pPr>
        <w:tabs>
          <w:tab w:val="center" w:pos="4961"/>
        </w:tabs>
        <w:rPr>
          <w:rFonts w:ascii="Comic Sans MS" w:hAnsi="Comic Sans MS"/>
          <w:sz w:val="20"/>
          <w:szCs w:val="20"/>
        </w:rPr>
      </w:pPr>
      <w:r>
        <w:rPr>
          <w:noProof/>
          <w:lang w:val="tr-TR"/>
        </w:rPr>
        <w:pict>
          <v:rect id="_x0000_s1029" style="position:absolute;margin-left:-.9pt;margin-top:136.8pt;width:212.8pt;height:17.25pt;z-index:251634688">
            <v:textbox>
              <w:txbxContent>
                <w:p w:rsidR="00724F74" w:rsidRPr="00147632" w:rsidRDefault="00724F74" w:rsidP="00916928">
                  <w:pPr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>
                    <w:rPr>
                      <w:rFonts w:ascii="Nashville" w:hAnsi="Nashville"/>
                      <w:b/>
                      <w:sz w:val="20"/>
                      <w:szCs w:val="20"/>
                    </w:rPr>
                    <w:t xml:space="preserve">  </w:t>
                  </w: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 xml:space="preserve"> Averell</w:t>
                  </w:r>
                  <w:r>
                    <w:rPr>
                      <w:rFonts w:ascii="Nashville" w:hAnsi="Nashville"/>
                      <w:b/>
                      <w:sz w:val="20"/>
                      <w:szCs w:val="20"/>
                    </w:rPr>
                    <w:t xml:space="preserve">   </w:t>
                  </w: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>William</w:t>
                  </w:r>
                  <w:r w:rsidRPr="00147632"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    </w:t>
                  </w:r>
                  <w:r w:rsidRPr="00147632"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Jack    </w:t>
                  </w: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  </w:t>
                  </w:r>
                  <w:r w:rsidRPr="00147632">
                    <w:rPr>
                      <w:rFonts w:ascii="Arial Black" w:hAnsi="Arial Black"/>
                      <w:b/>
                      <w:sz w:val="18"/>
                      <w:szCs w:val="18"/>
                    </w:rPr>
                    <w:t>Joe</w:t>
                  </w:r>
                </w:p>
              </w:txbxContent>
            </v:textbox>
          </v:rect>
        </w:pict>
      </w:r>
      <w:r w:rsidRPr="00E62BB2">
        <w:rPr>
          <w:rFonts w:ascii="Comic Sans MS" w:hAnsi="Comic Sans MS"/>
          <w:sz w:val="20"/>
          <w:szCs w:val="20"/>
        </w:rPr>
        <w:t xml:space="preserve">     </w:t>
      </w:r>
    </w:p>
    <w:p w:rsidR="00724F74" w:rsidRPr="00806E65" w:rsidRDefault="00724F74" w:rsidP="00806E65">
      <w:pPr>
        <w:tabs>
          <w:tab w:val="center" w:pos="4961"/>
        </w:tabs>
        <w:rPr>
          <w:rFonts w:ascii="Comic Sans MS" w:hAnsi="Comic Sans MS"/>
          <w:sz w:val="20"/>
          <w:szCs w:val="20"/>
        </w:rPr>
      </w:pPr>
      <w:r>
        <w:rPr>
          <w:noProof/>
          <w:lang w:val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0" type="#_x0000_t97" style="position:absolute;margin-left:224.65pt;margin-top:23.65pt;width:334.85pt;height:141.05pt;z-index:251639808">
            <v:textbox>
              <w:txbxContent>
                <w:p w:rsidR="00724F74" w:rsidRDefault="00724F74" w:rsidP="00916928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  <w:lang w:val="en-GB"/>
                    </w:rPr>
                  </w:pPr>
                </w:p>
                <w:p w:rsidR="00724F74" w:rsidRPr="00E62BB2" w:rsidRDefault="00724F7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 w:rsidRPr="00E62BB2">
                    <w:rPr>
                      <w:rFonts w:ascii="Comic Sans MS" w:hAnsi="Comic Sans MS"/>
                      <w:b/>
                      <w:sz w:val="18"/>
                      <w:szCs w:val="18"/>
                      <w:lang w:val="en-GB"/>
                    </w:rPr>
                    <w:t>1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 Averell ……………………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.....................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……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tr-TR"/>
                    </w:rPr>
                    <w:t>....................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of all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 (tall)</w:t>
                  </w:r>
                </w:p>
                <w:p w:rsidR="00724F74" w:rsidRPr="00E62BB2" w:rsidRDefault="00724F7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2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Joe …………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..............................……………….............................of all.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     (old)</w:t>
                  </w:r>
                </w:p>
                <w:p w:rsidR="00724F74" w:rsidRPr="00E62BB2" w:rsidRDefault="00724F7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3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 William ……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..............................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………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...… Joe.   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 (young)</w:t>
                  </w:r>
                </w:p>
                <w:p w:rsidR="00724F74" w:rsidRPr="00E62BB2" w:rsidRDefault="00724F7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4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</w:rPr>
                    <w:t>.Joe ......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...........................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</w:rPr>
                    <w:t>....................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..............................Averell.     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</w:rPr>
                    <w:t xml:space="preserve">  (old)</w:t>
                  </w:r>
                </w:p>
                <w:p w:rsidR="00724F74" w:rsidRPr="00E62BB2" w:rsidRDefault="00724F7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5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</w:rPr>
                    <w:t>.Jack.......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.........................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</w:rPr>
                    <w:t>.....................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........................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</w:rPr>
                    <w:t>.......of all     (young)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 A)</w:t>
      </w:r>
      <w:r w:rsidRPr="00E62B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E62BB2">
        <w:rPr>
          <w:rFonts w:ascii="Comic Sans MS" w:hAnsi="Comic Sans MS"/>
          <w:sz w:val="20"/>
          <w:szCs w:val="20"/>
        </w:rPr>
        <w:t xml:space="preserve">   </w:t>
      </w:r>
      <w:r w:rsidRPr="00E62BB2">
        <w:rPr>
          <w:rFonts w:ascii="Comic Sans MS" w:hAnsi="Comic Sans MS"/>
          <w:b/>
          <w:sz w:val="20"/>
          <w:szCs w:val="20"/>
        </w:rPr>
        <w:t xml:space="preserve">Compare the </w:t>
      </w:r>
      <w:smartTag w:uri="urn:schemas-microsoft-com:office:smarttags" w:element="place">
        <w:smartTag w:uri="urn:schemas-microsoft-com:office:smarttags" w:element="City">
          <w:r w:rsidRPr="00E62BB2">
            <w:rPr>
              <w:rFonts w:ascii="Comic Sans MS" w:hAnsi="Comic Sans MS"/>
              <w:b/>
              <w:sz w:val="20"/>
              <w:szCs w:val="20"/>
            </w:rPr>
            <w:t>Dalton</w:t>
          </w:r>
        </w:smartTag>
      </w:smartTag>
      <w:r w:rsidRPr="00E62BB2">
        <w:rPr>
          <w:rFonts w:ascii="Comic Sans MS" w:hAnsi="Comic Sans MS"/>
          <w:b/>
          <w:sz w:val="20"/>
          <w:szCs w:val="20"/>
        </w:rPr>
        <w:t xml:space="preserve"> brothers. </w:t>
      </w:r>
      <w:r w:rsidRPr="00E62BB2">
        <w:rPr>
          <w:rFonts w:ascii="Comic Sans MS" w:hAnsi="Comic Sans MS"/>
          <w:b/>
          <w:sz w:val="20"/>
          <w:szCs w:val="20"/>
          <w:lang w:val="en-GB"/>
        </w:rPr>
        <w:t>COMPARATIVE---SUPERLATIVE</w:t>
      </w:r>
      <w:r w:rsidRPr="00E62BB2">
        <w:rPr>
          <w:rFonts w:ascii="Comic Sans MS" w:hAnsi="Comic Sans MS"/>
          <w:sz w:val="20"/>
          <w:szCs w:val="20"/>
          <w:lang w:val="en-GB"/>
        </w:rPr>
        <w:t>(</w:t>
      </w:r>
      <w:r>
        <w:rPr>
          <w:rFonts w:ascii="Comic Sans MS" w:hAnsi="Comic Sans MS"/>
          <w:sz w:val="20"/>
          <w:szCs w:val="20"/>
          <w:lang w:val="en-GB"/>
        </w:rPr>
        <w:t>2x5=10</w:t>
      </w:r>
      <w:r w:rsidRPr="00E62BB2">
        <w:rPr>
          <w:rFonts w:ascii="Comic Sans MS" w:hAnsi="Comic Sans MS"/>
          <w:sz w:val="20"/>
          <w:szCs w:val="20"/>
          <w:lang w:val="en-GB"/>
        </w:rPr>
        <w:t>pts)</w:t>
      </w:r>
      <w:r w:rsidRPr="00851DB1">
        <w:rPr>
          <w:noProof/>
          <w:lang w:val="tr-TR"/>
        </w:rPr>
        <w:pict>
          <v:shape id="Resim 91" o:spid="_x0000_i1025" type="#_x0000_t75" alt="La ballade des Dalton" style="width:215.25pt;height:125.25pt;visibility:visible">
            <v:imagedata r:id="rId8" o:title=""/>
          </v:shape>
        </w:pict>
      </w:r>
    </w:p>
    <w:p w:rsidR="00724F74" w:rsidRPr="00983E96" w:rsidRDefault="00724F74" w:rsidP="00D63273">
      <w:pPr>
        <w:jc w:val="center"/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rect id="_x0000_s1031" style="position:absolute;left:0;text-align:left;margin-left:175.4pt;margin-top:3.05pt;width:30.5pt;height:17.25pt;z-index:251638784">
            <v:textbox>
              <w:txbxContent>
                <w:p w:rsidR="00724F74" w:rsidRPr="00147632" w:rsidRDefault="00724F74" w:rsidP="00916928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>37</w:t>
                  </w:r>
                </w:p>
              </w:txbxContent>
            </v:textbox>
          </v:rect>
        </w:pict>
      </w:r>
      <w:r>
        <w:rPr>
          <w:noProof/>
          <w:lang w:val="tr-TR"/>
        </w:rPr>
        <w:pict>
          <v:rect id="_x0000_s1032" style="position:absolute;left:0;text-align:left;margin-left:127.4pt;margin-top:3.05pt;width:32pt;height:17.25pt;z-index:251637760">
            <v:textbox>
              <w:txbxContent>
                <w:p w:rsidR="00724F74" w:rsidRPr="00147632" w:rsidRDefault="00724F74" w:rsidP="00916928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  <w:lang w:val="tr-TR"/>
        </w:rPr>
        <w:pict>
          <v:rect id="_x0000_s1033" style="position:absolute;left:0;text-align:left;margin-left:76.9pt;margin-top:3.05pt;width:28.5pt;height:17.25pt;z-index:251636736">
            <v:textbox>
              <w:txbxContent>
                <w:p w:rsidR="00724F74" w:rsidRPr="001F7B67" w:rsidRDefault="00724F74" w:rsidP="00916928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1F7B67">
                    <w:rPr>
                      <w:rFonts w:ascii="Arial Black" w:hAnsi="Arial Black"/>
                      <w:sz w:val="18"/>
                      <w:szCs w:val="18"/>
                    </w:rPr>
                    <w:t>33</w:t>
                  </w:r>
                </w:p>
              </w:txbxContent>
            </v:textbox>
          </v:rect>
        </w:pict>
      </w:r>
      <w:r>
        <w:rPr>
          <w:noProof/>
          <w:lang w:val="tr-TR"/>
        </w:rPr>
        <w:pict>
          <v:rect id="_x0000_s1034" style="position:absolute;left:0;text-align:left;margin-left:21.95pt;margin-top:3.05pt;width:32.45pt;height:17.25pt;z-index:251635712">
            <v:textbox style="mso-next-textbox:#_x0000_s1034">
              <w:txbxContent>
                <w:p w:rsidR="00724F74" w:rsidRPr="00147632" w:rsidRDefault="00724F74" w:rsidP="00916928">
                  <w:pPr>
                    <w:rPr>
                      <w:rFonts w:ascii="Arial Black" w:hAnsi="Arial Black"/>
                    </w:rPr>
                  </w:pP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>24</w:t>
                  </w:r>
                </w:p>
              </w:txbxContent>
            </v:textbox>
          </v:rect>
        </w:pict>
      </w:r>
      <w:r w:rsidRPr="00840C98">
        <w:rPr>
          <w:rFonts w:ascii="Comic Sans MS" w:hAnsi="Comic Sans MS"/>
          <w:sz w:val="18"/>
          <w:szCs w:val="18"/>
        </w:rPr>
        <w:t xml:space="preserve"> 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Pr="001B6B14" w:rsidRDefault="00724F74" w:rsidP="003D6F1F">
      <w:pPr>
        <w:ind w:left="-720" w:right="-828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B. </w:t>
      </w:r>
      <w:r w:rsidRPr="001B6B14">
        <w:rPr>
          <w:rFonts w:ascii="Comic Sans MS" w:hAnsi="Comic Sans MS"/>
          <w:b/>
          <w:sz w:val="18"/>
          <w:szCs w:val="18"/>
        </w:rPr>
        <w:t>Put a tick under the correct column. (2x7:14)</w:t>
      </w:r>
    </w:p>
    <w:p w:rsidR="00724F74" w:rsidRPr="001B6B1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243pt;margin-top:4.6pt;width:259.5pt;height:17.25pt;z-index:251640832">
            <v:shadow color="#868686"/>
            <v:textpath style="font-family:&quot;Arial Black&quot;;font-size:10pt;v-text-kern:t" trim="t" fitpath="t" string="pro :  advantage        con : disadvantage&#10;"/>
          </v:shape>
        </w:pict>
      </w:r>
    </w:p>
    <w:p w:rsidR="00724F74" w:rsidRPr="001B6B14" w:rsidRDefault="00724F74" w:rsidP="00596D8D">
      <w:pPr>
        <w:ind w:left="-720" w:right="-828"/>
        <w:rPr>
          <w:rFonts w:ascii="Comic Sans MS" w:hAnsi="Comic Sans MS"/>
          <w:b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                   </w:t>
      </w:r>
      <w:r w:rsidRPr="007D0596">
        <w:rPr>
          <w:rFonts w:ascii="Comic Sans MS" w:hAnsi="Comic Sans MS"/>
          <w:b/>
          <w:sz w:val="18"/>
          <w:szCs w:val="1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130.5pt;height:17.25pt" adj="5665" fillcolor="black">
            <v:shadow color="#868686"/>
            <v:textpath style="font-family:&quot;Impact&quot;;font-size:10pt;v-text-kern:t" trim="t" fitpath="t" xscale="f" string="INTERNET"/>
          </v:shape>
        </w:pict>
      </w:r>
      <w:r w:rsidRPr="001B6B14">
        <w:rPr>
          <w:rFonts w:ascii="Comic Sans MS" w:hAnsi="Comic Sans MS"/>
          <w:b/>
          <w:sz w:val="18"/>
          <w:szCs w:val="18"/>
        </w:rPr>
        <w:t xml:space="preserve">                            </w:t>
      </w:r>
    </w:p>
    <w:p w:rsidR="00724F74" w:rsidRPr="001B6B14" w:rsidRDefault="00724F74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   1.</w:t>
      </w:r>
      <w:r w:rsidRPr="001B6B14">
        <w:rPr>
          <w:rFonts w:ascii="Comic Sans MS" w:hAnsi="Comic Sans MS"/>
          <w:sz w:val="18"/>
          <w:szCs w:val="18"/>
        </w:rPr>
        <w:t xml:space="preserve">You can get information easily and fast. </w:t>
      </w:r>
      <w:r w:rsidRPr="00851DB1">
        <w:rPr>
          <w:rFonts w:ascii="Comic Sans MS" w:hAnsi="Comic Sans MS"/>
          <w:noProof/>
          <w:sz w:val="18"/>
          <w:szCs w:val="18"/>
          <w:lang w:val="tr-TR"/>
        </w:rPr>
        <w:pict>
          <v:shape id="Resim 2" o:spid="_x0000_i1027" type="#_x0000_t75" alt="BD21298_" style="width:54.75pt;height:9.75pt;visibility:visible">
            <v:imagedata r:id="rId9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</w:t>
      </w:r>
      <w:r w:rsidRPr="001B6B14">
        <w:rPr>
          <w:rFonts w:ascii="Comic Sans MS" w:hAnsi="Comic Sans MS"/>
          <w:sz w:val="18"/>
          <w:szCs w:val="18"/>
        </w:rPr>
        <w:t xml:space="preserve"> ………………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         </w:t>
      </w:r>
      <w:r w:rsidRPr="001B6B14">
        <w:rPr>
          <w:rFonts w:ascii="Comic Sans MS" w:hAnsi="Comic Sans MS"/>
          <w:sz w:val="18"/>
          <w:szCs w:val="18"/>
        </w:rPr>
        <w:t xml:space="preserve">………………                                                 </w:t>
      </w:r>
    </w:p>
    <w:p w:rsidR="00724F74" w:rsidRPr="001B6B14" w:rsidRDefault="00724F74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2.</w:t>
      </w:r>
      <w:r w:rsidRPr="001B6B14">
        <w:rPr>
          <w:rFonts w:ascii="Comic Sans MS" w:hAnsi="Comic Sans MS"/>
          <w:sz w:val="18"/>
          <w:szCs w:val="18"/>
        </w:rPr>
        <w:t xml:space="preserve">You can pay the bills.              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1B6B14">
        <w:rPr>
          <w:rFonts w:ascii="Comic Sans MS" w:hAnsi="Comic Sans MS"/>
          <w:sz w:val="18"/>
          <w:szCs w:val="18"/>
        </w:rPr>
        <w:t xml:space="preserve"> </w:t>
      </w:r>
      <w:r w:rsidRPr="00851DB1">
        <w:rPr>
          <w:rFonts w:ascii="Comic Sans MS" w:hAnsi="Comic Sans MS"/>
          <w:noProof/>
          <w:sz w:val="18"/>
          <w:szCs w:val="18"/>
          <w:lang w:val="tr-TR"/>
        </w:rPr>
        <w:pict>
          <v:shape id="Resim 3" o:spid="_x0000_i1028" type="#_x0000_t75" alt="BD21298_" style="width:54.75pt;height:9.75pt;visibility:visible">
            <v:imagedata r:id="rId9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    ………………                  </w:t>
      </w:r>
      <w:r>
        <w:rPr>
          <w:rFonts w:ascii="Comic Sans MS" w:hAnsi="Comic Sans MS"/>
          <w:sz w:val="18"/>
          <w:szCs w:val="18"/>
        </w:rPr>
        <w:t xml:space="preserve">                                     </w:t>
      </w:r>
      <w:r w:rsidRPr="001B6B1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</w:t>
      </w:r>
      <w:r w:rsidRPr="001B6B14">
        <w:rPr>
          <w:rFonts w:ascii="Comic Sans MS" w:hAnsi="Comic Sans MS"/>
          <w:sz w:val="18"/>
          <w:szCs w:val="18"/>
        </w:rPr>
        <w:t xml:space="preserve">      ………………</w:t>
      </w:r>
    </w:p>
    <w:p w:rsidR="00724F74" w:rsidRPr="001B6B14" w:rsidRDefault="00724F74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3.</w:t>
      </w:r>
      <w:r w:rsidRPr="001B6B14">
        <w:rPr>
          <w:rFonts w:ascii="Comic Sans MS" w:hAnsi="Comic Sans MS"/>
          <w:sz w:val="18"/>
          <w:szCs w:val="18"/>
        </w:rPr>
        <w:t xml:space="preserve">There are harmful websites.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1B6B14">
        <w:rPr>
          <w:rFonts w:ascii="Comic Sans MS" w:hAnsi="Comic Sans MS"/>
          <w:sz w:val="18"/>
          <w:szCs w:val="18"/>
        </w:rPr>
        <w:t xml:space="preserve">   </w:t>
      </w:r>
      <w:r w:rsidRPr="00851DB1">
        <w:rPr>
          <w:rFonts w:ascii="Comic Sans MS" w:hAnsi="Comic Sans MS"/>
          <w:noProof/>
          <w:sz w:val="18"/>
          <w:szCs w:val="18"/>
          <w:lang w:val="tr-TR"/>
        </w:rPr>
        <w:pict>
          <v:shape id="Resim 4" o:spid="_x0000_i1029" type="#_x0000_t75" alt="BD21298_" style="width:54.75pt;height:9.75pt;visibility:visible">
            <v:imagedata r:id="rId9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     ……………. </w:t>
      </w:r>
      <w:r>
        <w:rPr>
          <w:rFonts w:ascii="Comic Sans MS" w:hAnsi="Comic Sans MS"/>
          <w:sz w:val="18"/>
          <w:szCs w:val="18"/>
        </w:rPr>
        <w:t xml:space="preserve"> </w:t>
      </w:r>
      <w:r w:rsidRPr="001B6B14">
        <w:rPr>
          <w:rFonts w:ascii="Comic Sans MS" w:hAnsi="Comic Sans MS"/>
          <w:sz w:val="18"/>
          <w:szCs w:val="18"/>
        </w:rPr>
        <w:t xml:space="preserve">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1B6B14">
        <w:rPr>
          <w:rFonts w:ascii="Comic Sans MS" w:hAnsi="Comic Sans MS"/>
          <w:sz w:val="18"/>
          <w:szCs w:val="18"/>
        </w:rPr>
        <w:t xml:space="preserve">   ………………</w:t>
      </w:r>
    </w:p>
    <w:p w:rsidR="00724F74" w:rsidRPr="001B6B14" w:rsidRDefault="00724F74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4.</w:t>
      </w:r>
      <w:r w:rsidRPr="001B6B14">
        <w:rPr>
          <w:rFonts w:ascii="Comic Sans MS" w:hAnsi="Comic Sans MS"/>
          <w:sz w:val="18"/>
          <w:szCs w:val="18"/>
        </w:rPr>
        <w:t xml:space="preserve">You can play games.              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1B6B14">
        <w:rPr>
          <w:rFonts w:ascii="Comic Sans MS" w:hAnsi="Comic Sans MS"/>
          <w:sz w:val="18"/>
          <w:szCs w:val="18"/>
        </w:rPr>
        <w:t xml:space="preserve"> </w:t>
      </w:r>
      <w:r w:rsidRPr="00851DB1">
        <w:rPr>
          <w:rFonts w:ascii="Comic Sans MS" w:hAnsi="Comic Sans MS"/>
          <w:noProof/>
          <w:sz w:val="18"/>
          <w:szCs w:val="18"/>
          <w:lang w:val="tr-TR"/>
        </w:rPr>
        <w:pict>
          <v:shape id="Resim 5" o:spid="_x0000_i1030" type="#_x0000_t75" alt="BD21298_" style="width:54.75pt;height:9.75pt;visibility:visible">
            <v:imagedata r:id="rId9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     …………….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          </w:t>
      </w:r>
      <w:r w:rsidRPr="001B6B14">
        <w:rPr>
          <w:rFonts w:ascii="Comic Sans MS" w:hAnsi="Comic Sans MS"/>
          <w:sz w:val="18"/>
          <w:szCs w:val="18"/>
        </w:rPr>
        <w:t xml:space="preserve">   ………………</w:t>
      </w:r>
    </w:p>
    <w:p w:rsidR="00724F74" w:rsidRPr="001B6B14" w:rsidRDefault="00724F74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 xml:space="preserve"> 5.</w:t>
      </w:r>
      <w:r w:rsidRPr="001B6B14">
        <w:rPr>
          <w:rFonts w:ascii="Comic Sans MS" w:hAnsi="Comic Sans MS"/>
          <w:sz w:val="18"/>
          <w:szCs w:val="18"/>
        </w:rPr>
        <w:t xml:space="preserve">There is a risk of radiation.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1B6B14">
        <w:rPr>
          <w:rFonts w:ascii="Comic Sans MS" w:hAnsi="Comic Sans MS"/>
          <w:sz w:val="18"/>
          <w:szCs w:val="18"/>
        </w:rPr>
        <w:t xml:space="preserve">  </w:t>
      </w:r>
      <w:r w:rsidRPr="00851DB1">
        <w:rPr>
          <w:rFonts w:ascii="Comic Sans MS" w:hAnsi="Comic Sans MS"/>
          <w:noProof/>
          <w:sz w:val="18"/>
          <w:szCs w:val="18"/>
          <w:lang w:val="tr-TR"/>
        </w:rPr>
        <w:pict>
          <v:shape id="Resim 6" o:spid="_x0000_i1031" type="#_x0000_t75" alt="BD21298_" style="width:54.75pt;height:9.75pt;visibility:visible">
            <v:imagedata r:id="rId9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     ………………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           </w:t>
      </w:r>
      <w:r w:rsidRPr="001B6B14">
        <w:rPr>
          <w:rFonts w:ascii="Comic Sans MS" w:hAnsi="Comic Sans MS"/>
          <w:sz w:val="18"/>
          <w:szCs w:val="18"/>
        </w:rPr>
        <w:t xml:space="preserve"> ………………</w:t>
      </w:r>
    </w:p>
    <w:p w:rsidR="00724F74" w:rsidRPr="001B6B14" w:rsidRDefault="00724F74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6.</w:t>
      </w:r>
      <w:r w:rsidRPr="001B6B14">
        <w:rPr>
          <w:rFonts w:ascii="Comic Sans MS" w:hAnsi="Comic Sans MS"/>
          <w:sz w:val="18"/>
          <w:szCs w:val="18"/>
        </w:rPr>
        <w:t xml:space="preserve">There is false information.        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1B6B14">
        <w:rPr>
          <w:rFonts w:ascii="Comic Sans MS" w:hAnsi="Comic Sans MS"/>
          <w:sz w:val="18"/>
          <w:szCs w:val="18"/>
        </w:rPr>
        <w:t xml:space="preserve">  </w:t>
      </w:r>
      <w:r w:rsidRPr="00851DB1">
        <w:rPr>
          <w:rFonts w:ascii="Comic Sans MS" w:hAnsi="Comic Sans MS"/>
          <w:noProof/>
          <w:sz w:val="18"/>
          <w:szCs w:val="18"/>
          <w:lang w:val="tr-TR"/>
        </w:rPr>
        <w:pict>
          <v:shape id="Resim 7" o:spid="_x0000_i1032" type="#_x0000_t75" alt="BD21298_" style="width:54.75pt;height:9.75pt;visibility:visible">
            <v:imagedata r:id="rId9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     ……………….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          </w:t>
      </w:r>
      <w:r w:rsidRPr="001B6B14">
        <w:rPr>
          <w:rFonts w:ascii="Comic Sans MS" w:hAnsi="Comic Sans MS"/>
          <w:sz w:val="18"/>
          <w:szCs w:val="18"/>
        </w:rPr>
        <w:t xml:space="preserve">  ………………</w:t>
      </w:r>
    </w:p>
    <w:p w:rsidR="00724F74" w:rsidRDefault="00724F74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7.</w:t>
      </w:r>
      <w:r w:rsidRPr="001B6B14">
        <w:rPr>
          <w:rFonts w:ascii="Comic Sans MS" w:hAnsi="Comic Sans MS"/>
          <w:sz w:val="18"/>
          <w:szCs w:val="18"/>
        </w:rPr>
        <w:t xml:space="preserve">You can chat with your friends.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B6B14">
        <w:rPr>
          <w:rFonts w:ascii="Comic Sans MS" w:hAnsi="Comic Sans MS"/>
          <w:sz w:val="18"/>
          <w:szCs w:val="18"/>
        </w:rPr>
        <w:t xml:space="preserve">  </w:t>
      </w:r>
      <w:r w:rsidRPr="00851DB1">
        <w:rPr>
          <w:rFonts w:ascii="Comic Sans MS" w:hAnsi="Comic Sans MS"/>
          <w:noProof/>
          <w:sz w:val="18"/>
          <w:szCs w:val="18"/>
          <w:lang w:val="tr-TR"/>
        </w:rPr>
        <w:pict>
          <v:shape id="Resim 8" o:spid="_x0000_i1033" type="#_x0000_t75" alt="BD21298_" style="width:54.75pt;height:9.75pt;visibility:visible">
            <v:imagedata r:id="rId9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     ………………..               </w:t>
      </w:r>
      <w:r>
        <w:rPr>
          <w:rFonts w:ascii="Comic Sans MS" w:hAnsi="Comic Sans MS"/>
          <w:sz w:val="18"/>
          <w:szCs w:val="18"/>
        </w:rPr>
        <w:t xml:space="preserve">                                             </w:t>
      </w:r>
      <w:r w:rsidRPr="001B6B14">
        <w:rPr>
          <w:rFonts w:ascii="Comic Sans MS" w:hAnsi="Comic Sans MS"/>
          <w:sz w:val="18"/>
          <w:szCs w:val="18"/>
        </w:rPr>
        <w:t xml:space="preserve">  ………………</w:t>
      </w:r>
    </w:p>
    <w:p w:rsidR="00724F74" w:rsidRDefault="00724F74" w:rsidP="00596D8D">
      <w:pPr>
        <w:ind w:left="-720" w:right="-828"/>
        <w:rPr>
          <w:rFonts w:ascii="Comic Sans MS" w:hAnsi="Comic Sans MS"/>
          <w:sz w:val="18"/>
          <w:szCs w:val="18"/>
        </w:rPr>
      </w:pPr>
    </w:p>
    <w:p w:rsidR="00724F74" w:rsidRPr="00734759" w:rsidRDefault="00724F74" w:rsidP="0068631A">
      <w:pPr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C</w:t>
      </w:r>
      <w:r w:rsidRPr="00734759">
        <w:rPr>
          <w:rFonts w:ascii="Comic Sans MS" w:hAnsi="Comic Sans MS"/>
          <w:b/>
          <w:sz w:val="20"/>
          <w:szCs w:val="18"/>
        </w:rPr>
        <w:t>)Fill in the blanks with the correct parts of a computer with these words:</w:t>
      </w:r>
      <w:r>
        <w:rPr>
          <w:rFonts w:ascii="Comic Sans MS" w:hAnsi="Comic Sans MS"/>
          <w:b/>
          <w:sz w:val="20"/>
          <w:szCs w:val="18"/>
        </w:rPr>
        <w:t>6*1</w:t>
      </w:r>
      <w:r>
        <w:rPr>
          <w:rFonts w:ascii="Comic Sans MS" w:hAnsi="Comic Sans MS"/>
          <w:sz w:val="20"/>
          <w:szCs w:val="20"/>
          <w:lang w:val="en-GB"/>
        </w:rPr>
        <w:t>=</w:t>
      </w:r>
      <w:r>
        <w:rPr>
          <w:rFonts w:ascii="Comic Sans MS" w:hAnsi="Comic Sans MS"/>
          <w:b/>
          <w:sz w:val="20"/>
          <w:szCs w:val="18"/>
        </w:rPr>
        <w:t>6</w:t>
      </w:r>
    </w:p>
    <w:tbl>
      <w:tblPr>
        <w:tblW w:w="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2"/>
      </w:tblGrid>
      <w:tr w:rsidR="00724F74" w:rsidTr="00851DB1">
        <w:trPr>
          <w:trHeight w:val="390"/>
        </w:trPr>
        <w:tc>
          <w:tcPr>
            <w:tcW w:w="6092" w:type="dxa"/>
          </w:tcPr>
          <w:p w:rsidR="00724F74" w:rsidRPr="00851DB1" w:rsidRDefault="00724F74" w:rsidP="00136DE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51DB1">
              <w:rPr>
                <w:rFonts w:ascii="Comic Sans MS" w:hAnsi="Comic Sans MS"/>
                <w:b/>
                <w:sz w:val="20"/>
                <w:szCs w:val="20"/>
              </w:rPr>
              <w:t>System unit/printer/Mouse/keyboard/modem/speakers</w:t>
            </w:r>
          </w:p>
        </w:tc>
      </w:tr>
    </w:tbl>
    <w:p w:rsidR="00724F74" w:rsidRPr="00165084" w:rsidRDefault="00724F74" w:rsidP="0068631A">
      <w:pPr>
        <w:rPr>
          <w:rFonts w:ascii="Comic Sans MS" w:hAnsi="Comic Sans MS"/>
          <w:sz w:val="18"/>
          <w:szCs w:val="18"/>
        </w:rPr>
      </w:pPr>
    </w:p>
    <w:p w:rsidR="00724F74" w:rsidRDefault="00724F74" w:rsidP="0068631A">
      <w:pPr>
        <w:rPr>
          <w:rFonts w:ascii="Comic Sans MS" w:hAnsi="Comic Sans MS"/>
          <w:sz w:val="18"/>
          <w:szCs w:val="18"/>
        </w:rPr>
      </w:pPr>
      <w:r w:rsidRPr="00165084">
        <w:rPr>
          <w:rFonts w:ascii="Comic Sans MS" w:hAnsi="Comic Sans MS"/>
          <w:sz w:val="18"/>
          <w:szCs w:val="18"/>
        </w:rPr>
        <w:t xml:space="preserve">1.The ……………………………………………powers your computer.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165084">
        <w:rPr>
          <w:rFonts w:ascii="Comic Sans MS" w:hAnsi="Comic Sans MS"/>
          <w:sz w:val="18"/>
          <w:szCs w:val="18"/>
        </w:rPr>
        <w:t xml:space="preserve"> 2.The………………..…………………</w:t>
      </w:r>
      <w:r>
        <w:rPr>
          <w:rFonts w:ascii="Comic Sans MS" w:hAnsi="Comic Sans MS"/>
          <w:sz w:val="18"/>
          <w:szCs w:val="18"/>
        </w:rPr>
        <w:t>…</w:t>
      </w:r>
      <w:r w:rsidRPr="00165084">
        <w:rPr>
          <w:rFonts w:ascii="Comic Sans MS" w:hAnsi="Comic Sans MS"/>
          <w:sz w:val="18"/>
          <w:szCs w:val="18"/>
        </w:rPr>
        <w:t>………………help you to type.</w:t>
      </w:r>
    </w:p>
    <w:p w:rsidR="00724F74" w:rsidRPr="00165084" w:rsidRDefault="00724F74" w:rsidP="0068631A">
      <w:pPr>
        <w:rPr>
          <w:rFonts w:ascii="Comic Sans MS" w:hAnsi="Comic Sans MS"/>
          <w:sz w:val="18"/>
          <w:szCs w:val="18"/>
        </w:rPr>
      </w:pPr>
      <w:r w:rsidRPr="00165084">
        <w:rPr>
          <w:rFonts w:ascii="Comic Sans MS" w:hAnsi="Comic Sans MS"/>
          <w:sz w:val="18"/>
          <w:szCs w:val="18"/>
        </w:rPr>
        <w:t>3.You can listen to audio components with………………………………….…. 4……………………………</w:t>
      </w:r>
      <w:r>
        <w:rPr>
          <w:rFonts w:ascii="Comic Sans MS" w:hAnsi="Comic Sans MS"/>
          <w:sz w:val="18"/>
          <w:szCs w:val="18"/>
        </w:rPr>
        <w:t>……</w:t>
      </w:r>
      <w:r w:rsidRPr="00165084">
        <w:rPr>
          <w:rFonts w:ascii="Comic Sans MS" w:hAnsi="Comic Sans MS"/>
          <w:sz w:val="18"/>
          <w:szCs w:val="18"/>
        </w:rPr>
        <w:t>………..Helps you to click on the icons.</w:t>
      </w:r>
    </w:p>
    <w:p w:rsidR="00724F74" w:rsidRDefault="00724F74" w:rsidP="00E91A78">
      <w:pPr>
        <w:ind w:left="-720" w:right="-82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Pr="00165084">
        <w:rPr>
          <w:rFonts w:ascii="Comic Sans MS" w:hAnsi="Comic Sans MS"/>
          <w:sz w:val="18"/>
          <w:szCs w:val="18"/>
        </w:rPr>
        <w:t xml:space="preserve">5. ……………………………………..Helps you to connect to Internet.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165084">
        <w:rPr>
          <w:rFonts w:ascii="Comic Sans MS" w:hAnsi="Comic Sans MS"/>
          <w:sz w:val="18"/>
          <w:szCs w:val="18"/>
        </w:rPr>
        <w:t xml:space="preserve">  6.To print your documents,you need a…………………</w:t>
      </w:r>
      <w:r>
        <w:rPr>
          <w:rFonts w:ascii="Comic Sans MS" w:hAnsi="Comic Sans MS"/>
          <w:sz w:val="18"/>
          <w:szCs w:val="18"/>
        </w:rPr>
        <w:t>………</w:t>
      </w:r>
      <w:r w:rsidRPr="00165084">
        <w:rPr>
          <w:rFonts w:ascii="Comic Sans MS" w:hAnsi="Comic Sans MS"/>
          <w:sz w:val="18"/>
          <w:szCs w:val="18"/>
        </w:rPr>
        <w:t>………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rect id="_x0000_s1036" style="position:absolute;margin-left:459.75pt;margin-top:12pt;width:75pt;height:103.2pt;z-index:251651072">
            <v:textbox style="mso-next-textbox:#_x0000_s1036">
              <w:txbxContent>
                <w:p w:rsidR="00724F74" w:rsidRPr="00D97ABF" w:rsidRDefault="00724F74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*Case </w:t>
                  </w:r>
                </w:p>
                <w:p w:rsidR="00724F74" w:rsidRPr="00D97ABF" w:rsidRDefault="00724F74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*Printer  </w:t>
                  </w:r>
                </w:p>
                <w:p w:rsidR="00724F74" w:rsidRPr="00D97ABF" w:rsidRDefault="00724F74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*Keyboard    </w:t>
                  </w:r>
                </w:p>
                <w:p w:rsidR="00724F74" w:rsidRPr="00D97ABF" w:rsidRDefault="00724F74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*Monitor   </w:t>
                  </w:r>
                </w:p>
                <w:p w:rsidR="00724F74" w:rsidRPr="00D97ABF" w:rsidRDefault="00724F74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*Mouse</w:t>
                  </w:r>
                </w:p>
                <w:p w:rsidR="00724F74" w:rsidRPr="004D1065" w:rsidRDefault="00724F74" w:rsidP="00596D8D">
                  <w:pPr>
                    <w:rPr>
                      <w:b/>
                      <w:sz w:val="28"/>
                      <w:szCs w:val="28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*Web cam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724F74" w:rsidRDefault="00724F74" w:rsidP="00596D8D"/>
                <w:p w:rsidR="00724F74" w:rsidRPr="004D1065" w:rsidRDefault="00724F74" w:rsidP="00596D8D">
                  <w:pPr>
                    <w:rPr>
                      <w:b/>
                      <w:sz w:val="28"/>
                      <w:szCs w:val="28"/>
                    </w:rPr>
                  </w:pPr>
                  <w:r w:rsidRPr="0005076B">
                    <w:rPr>
                      <w:b/>
                      <w:sz w:val="28"/>
                      <w:szCs w:val="28"/>
                    </w:rPr>
                    <w:t>*Mouse</w:t>
                  </w:r>
                </w:p>
                <w:p w:rsidR="00724F74" w:rsidRDefault="00724F74" w:rsidP="00596D8D"/>
              </w:txbxContent>
            </v:textbox>
          </v:rect>
        </w:pict>
      </w:r>
    </w:p>
    <w:p w:rsidR="00724F74" w:rsidRPr="009A2BA5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lang w:val="en-GB"/>
        </w:rPr>
        <w:t>D</w:t>
      </w:r>
      <w:r w:rsidRPr="001B6B14">
        <w:rPr>
          <w:rFonts w:ascii="Comic Sans MS" w:hAnsi="Comic Sans MS"/>
          <w:b/>
          <w:sz w:val="18"/>
          <w:szCs w:val="18"/>
          <w:lang w:val="en-GB"/>
        </w:rPr>
        <w:t xml:space="preserve">) </w:t>
      </w:r>
      <w:r w:rsidRPr="00430478">
        <w:rPr>
          <w:rFonts w:ascii="Comic Sans MS" w:hAnsi="Comic Sans MS"/>
          <w:b/>
          <w:sz w:val="20"/>
          <w:szCs w:val="20"/>
          <w:lang w:val="en-GB"/>
        </w:rPr>
        <w:t>Write the parts of the computer. (2x5:10)</w:t>
      </w:r>
      <w:r>
        <w:rPr>
          <w:noProof/>
          <w:lang w:val="tr-TR"/>
        </w:rPr>
        <w:pict>
          <v:shape id="Resim 88" o:spid="_x0000_s1037" type="#_x0000_t75" alt="http://t2.gstatic.com/images?q=tbn:p8o-47An_KnUpM:http://www.uvu.edu/studentcomputing/images/printer.gif" href="http://images.google.com.tr/imgres?imgurl=http://www.uvu.edu/studentcomputing/images/printer.gif&amp;imgrefurl=http://www.uvu.edu/studentcomputing/printing/&amp;usg=__8Cp-Aed837a1jtcdWE400NsD5F8=&amp;h=400&amp;w=400&amp;sz=41&amp;hl=tr&amp;start=51&amp;tbnid=p8o-47An_KnUpM:&amp;tbnh=124&amp;tbnw=124&amp;prev=/images?q=printer&amp;gbv=2&amp;ndsp=18&amp;hl=tr&amp;sa=N&amp;start=" style="position:absolute;margin-left:267pt;margin-top:6.2pt;width:66.75pt;height:66.75pt;z-index:251642880;visibility:visible;mso-position-horizontal-relative:text;mso-position-vertical-relative:text" o:button="t">
            <v:fill o:detectmouseclick="t"/>
            <v:imagedata r:id="rId10" r:href="rId11"/>
          </v:shape>
        </w:pict>
      </w:r>
    </w:p>
    <w:p w:rsidR="00724F74" w:rsidRPr="001B6B1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shape id="Resim 87" o:spid="_x0000_s1038" type="#_x0000_t75" alt="http://t1.gstatic.com/images?q=tbn:xQeFaKVdKfHNwM:http://www.rso.cornell.edu/hellenic/images/stories/computer.jpg" href="http://images.google.com.tr/imgres?imgurl=http://www.rso.cornell.edu/hellenic/images/stories/computer.jpg&amp;imgrefurl=http://www.rso.cornell.edu/hellenic/&amp;usg=__AZb8nTJ-QWU8e73qqlxgP58gR-o=&amp;h=1050&amp;w=1050&amp;sz=116&amp;hl=tr&amp;start=3&amp;tbnid=xQeFaKVdKfHNwM:&amp;tbnh=150&amp;tbnw=150&amp;prev=/images?q=computer&amp;gbv=2&amp;hl=" style="position:absolute;margin-left:49.45pt;margin-top:-.15pt;width:134.25pt;height:102.6pt;z-index:251641856;visibility:visible" o:button="t">
            <v:fill o:detectmouseclick="t"/>
            <v:imagedata r:id="rId12" r:href="rId13"/>
          </v:shape>
        </w:pict>
      </w:r>
      <w:r>
        <w:rPr>
          <w:noProof/>
          <w:lang w:val="tr-TR"/>
        </w:rPr>
        <w:pict>
          <v:line id="_x0000_s1039" style="position:absolute;z-index:251653120" from="459.75pt,-.35pt" to="504.75pt,-.35pt"/>
        </w:pict>
      </w:r>
    </w:p>
    <w:p w:rsidR="00724F74" w:rsidRPr="001B6B1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shape id="Resim 56" o:spid="_x0000_s1040" type="#_x0000_t75" alt="http://tbn0.google.com/images?q=tbn:powcfmbtYZ28gM:http://www.sam-kom.com/resim/sarf%2520malzemeler/web%2520kamera/Webcam4_3_Oa.jpg" style="position:absolute;margin-left:366pt;margin-top:1.35pt;width:41.25pt;height:36.75pt;z-index:251650048;visibility:visible">
            <v:imagedata r:id="rId14" o:title=""/>
          </v:shape>
        </w:pict>
      </w:r>
      <w:r>
        <w:rPr>
          <w:noProof/>
          <w:lang w:val="tr-TR"/>
        </w:rPr>
        <w:pict>
          <v:line id="_x0000_s1041" style="position:absolute;flip:y;z-index:251645952" from="154.15pt,10.7pt" to="199.15pt,18.35pt">
            <v:stroke endarrow="block"/>
          </v:line>
        </w:pict>
      </w:r>
      <w:r>
        <w:rPr>
          <w:noProof/>
          <w:lang w:val="tr-TR"/>
        </w:rPr>
        <w:pict>
          <v:shape id="_x0000_s1042" type="#_x0000_t161" style="position:absolute;margin-left:199.15pt;margin-top:2.55pt;width:48pt;height:20.05pt;z-index:251652096" adj="1641" fillcolor="black">
            <v:shadow color="#868686"/>
            <v:textpath style="font-family:&quot;Arial&quot;;font-size:16pt;font-weight:bold;v-text-kern:t" trim="t" fitpath="t" xscale="f" string="*Case "/>
          </v:shape>
        </w:pict>
      </w:r>
    </w:p>
    <w:p w:rsidR="00724F74" w:rsidRPr="001B6B1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line id="_x0000_s1043" style="position:absolute;flip:x;z-index:251644928" from="35.25pt,2.85pt" to="79.15pt,18.1pt">
            <v:stroke endarrow="block"/>
          </v:line>
        </w:pict>
      </w:r>
    </w:p>
    <w:p w:rsidR="00724F74" w:rsidRPr="001B6B14" w:rsidRDefault="00724F74" w:rsidP="00596D8D">
      <w:pPr>
        <w:tabs>
          <w:tab w:val="left" w:pos="6330"/>
        </w:tabs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line id="_x0000_s1044" style="position:absolute;z-index:251649024" from="326.25pt,3.95pt" to="338.25pt,27.95pt">
            <v:stroke endarrow="block"/>
          </v:line>
        </w:pict>
      </w:r>
      <w:r>
        <w:rPr>
          <w:noProof/>
          <w:lang w:val="tr-TR"/>
        </w:rPr>
        <w:pict>
          <v:line id="_x0000_s1045" style="position:absolute;z-index:251648000" from="386.2pt,5.55pt" to="404.25pt,27.95pt">
            <v:stroke endarrow="block"/>
          </v:line>
        </w:pict>
      </w:r>
      <w:r w:rsidRPr="001B6B14">
        <w:rPr>
          <w:rFonts w:ascii="Comic Sans MS" w:hAnsi="Comic Sans MS"/>
          <w:sz w:val="18"/>
          <w:szCs w:val="18"/>
        </w:rPr>
        <w:tab/>
      </w:r>
    </w:p>
    <w:p w:rsidR="00724F74" w:rsidRPr="001B6B14" w:rsidRDefault="00724F74" w:rsidP="00596D8D">
      <w:pPr>
        <w:tabs>
          <w:tab w:val="left" w:pos="7260"/>
        </w:tabs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sz w:val="18"/>
          <w:szCs w:val="18"/>
        </w:rPr>
        <w:tab/>
      </w:r>
    </w:p>
    <w:p w:rsidR="00724F74" w:rsidRPr="001B6B14" w:rsidRDefault="00724F74" w:rsidP="00596D8D">
      <w:pPr>
        <w:tabs>
          <w:tab w:val="left" w:pos="3165"/>
        </w:tabs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sz w:val="18"/>
          <w:szCs w:val="18"/>
        </w:rPr>
        <w:tab/>
      </w:r>
    </w:p>
    <w:p w:rsidR="00724F74" w:rsidRPr="001B6B1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line id="_x0000_s1046" style="position:absolute;flip:x;z-index:251643904" from="55.5pt,5.4pt" to="93.75pt,5.4pt">
            <v:stroke endarrow="block"/>
          </v:line>
        </w:pict>
      </w:r>
      <w:r>
        <w:rPr>
          <w:noProof/>
          <w:lang w:val="tr-TR"/>
        </w:rPr>
        <w:pict>
          <v:line id="_x0000_s1047" style="position:absolute;z-index:251646976" from="180.75pt,1.35pt" to="208.5pt,1.35pt">
            <v:stroke endarrow="block"/>
          </v:line>
        </w:pic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  <w:lang w:val="tr-TR"/>
        </w:rPr>
      </w:pPr>
    </w:p>
    <w:p w:rsidR="00724F74" w:rsidRPr="006D56F2" w:rsidRDefault="00724F74" w:rsidP="00E847C9">
      <w:pPr>
        <w:rPr>
          <w:rFonts w:ascii="Comic Sans MS" w:hAnsi="Comic Sans MS"/>
          <w:b/>
          <w:sz w:val="18"/>
          <w:szCs w:val="18"/>
          <w:lang w:val="tr-TR"/>
        </w:rPr>
        <w:sectPr w:rsidR="00724F74" w:rsidRPr="006D56F2" w:rsidSect="00596D8D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724F74" w:rsidRPr="006D56F2" w:rsidRDefault="00724F74" w:rsidP="00E847C9">
      <w:pPr>
        <w:rPr>
          <w:rFonts w:ascii="Comic Sans MS" w:hAnsi="Comic Sans MS"/>
          <w:b/>
          <w:sz w:val="18"/>
          <w:szCs w:val="18"/>
          <w:lang w:val="en-GB"/>
        </w:rPr>
      </w:pPr>
      <w:r w:rsidRPr="006D56F2">
        <w:rPr>
          <w:rFonts w:ascii="Comic Sans MS" w:hAnsi="Comic Sans MS"/>
          <w:b/>
          <w:sz w:val="18"/>
          <w:szCs w:val="18"/>
          <w:lang w:val="tr-TR"/>
        </w:rPr>
        <w:t>E)</w:t>
      </w:r>
      <w:r w:rsidRPr="006D56F2">
        <w:rPr>
          <w:rFonts w:ascii="Comic Sans MS" w:hAnsi="Comic Sans MS"/>
          <w:b/>
          <w:sz w:val="18"/>
          <w:szCs w:val="18"/>
          <w:lang w:val="en-GB"/>
        </w:rPr>
        <w:t xml:space="preserve"> Write the comparative forms of these adjectives.                  </w:t>
      </w:r>
    </w:p>
    <w:p w:rsidR="00724F74" w:rsidRPr="006D56F2" w:rsidRDefault="00724F74" w:rsidP="00E847C9">
      <w:pPr>
        <w:rPr>
          <w:rFonts w:ascii="Comic Sans MS" w:hAnsi="Comic Sans MS"/>
          <w:sz w:val="18"/>
          <w:szCs w:val="18"/>
        </w:rPr>
      </w:pPr>
      <w:r w:rsidRPr="006D56F2">
        <w:rPr>
          <w:rFonts w:ascii="Comic Sans MS" w:hAnsi="Comic Sans MS"/>
          <w:sz w:val="18"/>
          <w:szCs w:val="18"/>
        </w:rPr>
        <w:t>Adjective               Comparative</w:t>
      </w:r>
    </w:p>
    <w:p w:rsidR="00724F74" w:rsidRPr="006D56F2" w:rsidRDefault="00724F74" w:rsidP="00825D5D">
      <w:pPr>
        <w:rPr>
          <w:rFonts w:ascii="Comic Sans MS" w:hAnsi="Comic Sans MS"/>
          <w:sz w:val="18"/>
          <w:szCs w:val="18"/>
          <w:lang w:val="tr-TR"/>
        </w:rPr>
      </w:pPr>
      <w:r w:rsidRPr="006D56F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>12*1=12</w:t>
      </w:r>
    </w:p>
    <w:p w:rsidR="00724F74" w:rsidRPr="006D56F2" w:rsidRDefault="00724F74" w:rsidP="00596D8D">
      <w:pPr>
        <w:rPr>
          <w:rFonts w:ascii="Comic Sans MS" w:hAnsi="Comic Sans MS"/>
          <w:sz w:val="18"/>
          <w:szCs w:val="18"/>
          <w:lang w:val="tr-TR"/>
        </w:rPr>
        <w:sectPr w:rsidR="00724F74" w:rsidRPr="006D56F2" w:rsidSect="00E847C9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6D56F2">
        <w:rPr>
          <w:rFonts w:ascii="Comic Sans MS" w:hAnsi="Comic Sans MS"/>
          <w:sz w:val="18"/>
          <w:szCs w:val="18"/>
        </w:rPr>
        <w:t>Adjective              Superlative</w:t>
      </w:r>
    </w:p>
    <w:tbl>
      <w:tblPr>
        <w:tblW w:w="5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7"/>
        <w:gridCol w:w="3594"/>
      </w:tblGrid>
      <w:tr w:rsidR="00724F74" w:rsidRPr="006D56F2" w:rsidTr="00851DB1">
        <w:trPr>
          <w:trHeight w:val="1468"/>
        </w:trPr>
        <w:tc>
          <w:tcPr>
            <w:tcW w:w="1557" w:type="dxa"/>
          </w:tcPr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1.good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2.cheap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3.expensive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4.tall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5.intelligent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tr-TR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6.fat</w:t>
            </w:r>
          </w:p>
        </w:tc>
        <w:tc>
          <w:tcPr>
            <w:tcW w:w="3594" w:type="dxa"/>
          </w:tcPr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1.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2.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3.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4.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5.</w:t>
            </w:r>
          </w:p>
          <w:p w:rsidR="00724F74" w:rsidRPr="00851DB1" w:rsidRDefault="00724F74" w:rsidP="00E847C9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6.</w:t>
            </w:r>
          </w:p>
          <w:p w:rsidR="00724F74" w:rsidRPr="00851DB1" w:rsidRDefault="00724F74" w:rsidP="00596D8D">
            <w:pPr>
              <w:rPr>
                <w:rFonts w:ascii="Comic Sans MS" w:hAnsi="Comic Sans MS"/>
                <w:sz w:val="18"/>
                <w:szCs w:val="18"/>
                <w:lang w:val="tr-TR"/>
              </w:rPr>
            </w:pPr>
          </w:p>
        </w:tc>
      </w:tr>
    </w:tbl>
    <w:p w:rsidR="00724F74" w:rsidRPr="006D56F2" w:rsidRDefault="00724F74" w:rsidP="00596D8D">
      <w:pPr>
        <w:rPr>
          <w:rFonts w:ascii="Comic Sans MS" w:hAnsi="Comic Sans MS"/>
          <w:sz w:val="18"/>
          <w:szCs w:val="18"/>
          <w:lang w:val="tr-TR"/>
        </w:rPr>
      </w:pPr>
    </w:p>
    <w:p w:rsidR="00724F74" w:rsidRPr="006D56F2" w:rsidRDefault="00724F74" w:rsidP="00596D8D">
      <w:pPr>
        <w:rPr>
          <w:rFonts w:ascii="Comic Sans MS" w:hAnsi="Comic Sans MS"/>
          <w:sz w:val="18"/>
          <w:szCs w:val="18"/>
          <w:lang w:val="tr-TR"/>
        </w:rPr>
      </w:pPr>
      <w:r w:rsidRPr="006D56F2">
        <w:rPr>
          <w:rFonts w:ascii="Comic Sans MS" w:hAnsi="Comic Sans MS"/>
          <w:sz w:val="18"/>
          <w:szCs w:val="18"/>
          <w:lang w:val="tr-TR"/>
        </w:rPr>
        <w:t>F.MATCH THE WORDS WITH THEIR MEANING:</w:t>
      </w:r>
      <w:r>
        <w:rPr>
          <w:rFonts w:ascii="Comic Sans MS" w:hAnsi="Comic Sans MS"/>
          <w:sz w:val="18"/>
          <w:szCs w:val="18"/>
          <w:lang w:val="tr-TR"/>
        </w:rPr>
        <w:t xml:space="preserve">  4*1=4                  </w:t>
      </w:r>
    </w:p>
    <w:p w:rsidR="00724F74" w:rsidRPr="00202DE1" w:rsidRDefault="00724F74" w:rsidP="00596D8D">
      <w:pPr>
        <w:rPr>
          <w:rFonts w:ascii="Comic Sans MS" w:hAnsi="Comic Sans MS"/>
          <w:sz w:val="18"/>
          <w:szCs w:val="18"/>
          <w:lang w:val="tr-TR"/>
        </w:rPr>
      </w:pPr>
      <w:r w:rsidRPr="00202DE1">
        <w:rPr>
          <w:rFonts w:ascii="Comic Sans MS" w:hAnsi="Comic Sans MS"/>
          <w:sz w:val="18"/>
          <w:szCs w:val="18"/>
          <w:lang w:val="tr-TR"/>
        </w:rPr>
        <w:t>1. Electronic message</w:t>
      </w:r>
    </w:p>
    <w:p w:rsidR="00724F74" w:rsidRPr="00202DE1" w:rsidRDefault="00724F74" w:rsidP="00596D8D">
      <w:pPr>
        <w:rPr>
          <w:rFonts w:ascii="Comic Sans MS" w:hAnsi="Comic Sans MS"/>
          <w:sz w:val="18"/>
          <w:szCs w:val="18"/>
          <w:lang w:val="tr-TR"/>
        </w:rPr>
      </w:pPr>
      <w:r w:rsidRPr="00202DE1">
        <w:rPr>
          <w:rFonts w:ascii="Comic Sans MS" w:hAnsi="Comic Sans MS"/>
          <w:sz w:val="18"/>
          <w:szCs w:val="18"/>
          <w:lang w:val="tr-TR"/>
        </w:rPr>
        <w:t>2.first page of a website</w:t>
      </w:r>
    </w:p>
    <w:p w:rsidR="00724F74" w:rsidRPr="00202DE1" w:rsidRDefault="00724F74" w:rsidP="00596D8D">
      <w:pPr>
        <w:rPr>
          <w:rFonts w:ascii="Comic Sans MS" w:hAnsi="Comic Sans MS"/>
          <w:sz w:val="18"/>
          <w:szCs w:val="18"/>
          <w:lang w:val="tr-TR"/>
        </w:rPr>
      </w:pPr>
      <w:r w:rsidRPr="00202DE1">
        <w:rPr>
          <w:rFonts w:ascii="Comic Sans MS" w:hAnsi="Comic Sans MS"/>
          <w:sz w:val="18"/>
          <w:szCs w:val="18"/>
          <w:lang w:val="tr-TR"/>
        </w:rPr>
        <w:t>3.http://www……….com is an example of</w:t>
      </w:r>
    </w:p>
    <w:p w:rsidR="00724F74" w:rsidRPr="00202DE1" w:rsidRDefault="00724F74" w:rsidP="00596D8D">
      <w:pPr>
        <w:rPr>
          <w:rFonts w:ascii="Comic Sans MS" w:hAnsi="Comic Sans MS"/>
          <w:sz w:val="18"/>
          <w:szCs w:val="18"/>
          <w:lang w:val="tr-TR"/>
        </w:rPr>
      </w:pPr>
      <w:r w:rsidRPr="00202DE1">
        <w:rPr>
          <w:rFonts w:ascii="Comic Sans MS" w:hAnsi="Comic Sans MS"/>
          <w:sz w:val="18"/>
          <w:szCs w:val="18"/>
          <w:lang w:val="tr-TR"/>
        </w:rPr>
        <w:t>4.a network of computers</w:t>
      </w:r>
    </w:p>
    <w:tbl>
      <w:tblPr>
        <w:tblpPr w:leftFromText="141" w:rightFromText="141" w:vertAnchor="text" w:horzAnchor="margin" w:tblpXSpec="right" w:tblpY="17"/>
        <w:tblW w:w="5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8"/>
        <w:gridCol w:w="3327"/>
      </w:tblGrid>
      <w:tr w:rsidR="00724F74" w:rsidRPr="006D56F2" w:rsidTr="00851DB1">
        <w:trPr>
          <w:trHeight w:val="1749"/>
        </w:trPr>
        <w:tc>
          <w:tcPr>
            <w:tcW w:w="1858" w:type="dxa"/>
          </w:tcPr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7.bad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8.happy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9.beatiful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10.big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11.dirty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tr-TR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12.handsome</w:t>
            </w:r>
          </w:p>
        </w:tc>
        <w:tc>
          <w:tcPr>
            <w:tcW w:w="3327" w:type="dxa"/>
          </w:tcPr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7.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8.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9.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10.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11.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  <w:lang w:val="en-GB"/>
              </w:rPr>
            </w:pPr>
            <w:r w:rsidRPr="00851DB1">
              <w:rPr>
                <w:rFonts w:ascii="Comic Sans MS" w:hAnsi="Comic Sans MS"/>
                <w:sz w:val="18"/>
                <w:szCs w:val="18"/>
                <w:lang w:val="en-GB"/>
              </w:rPr>
              <w:t>12.</w:t>
            </w:r>
          </w:p>
        </w:tc>
      </w:tr>
    </w:tbl>
    <w:p w:rsidR="00724F74" w:rsidRDefault="00724F74" w:rsidP="00596D8D">
      <w:pPr>
        <w:rPr>
          <w:rFonts w:ascii="Comic Sans MS" w:hAnsi="Comic Sans MS"/>
          <w:sz w:val="18"/>
          <w:szCs w:val="18"/>
          <w:lang w:val="tr-TR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  <w:lang w:val="tr-TR"/>
        </w:rPr>
      </w:pPr>
    </w:p>
    <w:p w:rsidR="00724F74" w:rsidRPr="00202DE1" w:rsidRDefault="00724F74" w:rsidP="00596D8D">
      <w:pPr>
        <w:rPr>
          <w:rFonts w:ascii="Comic Sans MS" w:hAnsi="Comic Sans MS"/>
          <w:sz w:val="18"/>
          <w:szCs w:val="18"/>
          <w:lang w:val="tr-TR"/>
        </w:rPr>
      </w:pPr>
      <w:r w:rsidRPr="00202DE1">
        <w:rPr>
          <w:rFonts w:ascii="Comic Sans MS" w:hAnsi="Comic Sans MS"/>
          <w:sz w:val="18"/>
          <w:szCs w:val="18"/>
          <w:lang w:val="tr-TR"/>
        </w:rPr>
        <w:t>a)  internet                        1.</w:t>
      </w:r>
    </w:p>
    <w:p w:rsidR="00724F74" w:rsidRPr="00202DE1" w:rsidRDefault="00724F74" w:rsidP="00596D8D">
      <w:pPr>
        <w:rPr>
          <w:rFonts w:ascii="Comic Sans MS" w:hAnsi="Comic Sans MS"/>
          <w:sz w:val="18"/>
          <w:szCs w:val="18"/>
          <w:lang w:val="tr-TR"/>
        </w:rPr>
      </w:pPr>
      <w:r w:rsidRPr="00202DE1">
        <w:rPr>
          <w:rFonts w:ascii="Comic Sans MS" w:hAnsi="Comic Sans MS"/>
          <w:sz w:val="18"/>
          <w:szCs w:val="18"/>
          <w:lang w:val="tr-TR"/>
        </w:rPr>
        <w:t>b)  a URL                           2.</w:t>
      </w:r>
    </w:p>
    <w:p w:rsidR="00724F74" w:rsidRPr="00202DE1" w:rsidRDefault="00724F74" w:rsidP="00596D8D">
      <w:pPr>
        <w:rPr>
          <w:rFonts w:ascii="Comic Sans MS" w:hAnsi="Comic Sans MS"/>
          <w:sz w:val="18"/>
          <w:szCs w:val="18"/>
          <w:lang w:val="tr-TR"/>
        </w:rPr>
      </w:pPr>
      <w:r w:rsidRPr="00202DE1">
        <w:rPr>
          <w:rFonts w:ascii="Comic Sans MS" w:hAnsi="Comic Sans MS"/>
          <w:sz w:val="18"/>
          <w:szCs w:val="18"/>
          <w:lang w:val="tr-TR"/>
        </w:rPr>
        <w:t>c)  e-mail                           3.</w:t>
      </w:r>
    </w:p>
    <w:p w:rsidR="00724F74" w:rsidRPr="00202DE1" w:rsidRDefault="00724F74" w:rsidP="00596D8D">
      <w:pPr>
        <w:rPr>
          <w:rFonts w:ascii="Comic Sans MS" w:hAnsi="Comic Sans MS"/>
          <w:sz w:val="18"/>
          <w:szCs w:val="18"/>
          <w:lang w:val="tr-TR"/>
        </w:rPr>
        <w:sectPr w:rsidR="00724F74" w:rsidRPr="00202DE1" w:rsidSect="00E847C9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  <w:r w:rsidRPr="00202DE1">
        <w:rPr>
          <w:rFonts w:ascii="Comic Sans MS" w:hAnsi="Comic Sans MS"/>
          <w:sz w:val="18"/>
          <w:szCs w:val="18"/>
          <w:lang w:val="tr-TR"/>
        </w:rPr>
        <w:t>d)  homepage                     4.</w:t>
      </w:r>
    </w:p>
    <w:p w:rsidR="00724F74" w:rsidRPr="00202DE1" w:rsidRDefault="00724F74" w:rsidP="00596D8D">
      <w:pPr>
        <w:rPr>
          <w:rFonts w:ascii="Comic Sans MS" w:hAnsi="Comic Sans MS"/>
          <w:b/>
          <w:sz w:val="18"/>
          <w:szCs w:val="18"/>
        </w:rPr>
        <w:sectPr w:rsidR="00724F74" w:rsidRPr="00202DE1" w:rsidSect="00E847C9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:rsidR="00724F74" w:rsidRPr="00CE42AF" w:rsidRDefault="00724F74" w:rsidP="00596D8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G</w:t>
      </w:r>
      <w:r w:rsidRPr="00CE42AF">
        <w:rPr>
          <w:rFonts w:ascii="Comic Sans MS" w:hAnsi="Comic Sans MS"/>
          <w:b/>
          <w:sz w:val="18"/>
          <w:szCs w:val="18"/>
        </w:rPr>
        <w:t>)READ THE TEXT AND FILL IN THE SPIDERGRAM:</w:t>
      </w:r>
      <w:r>
        <w:rPr>
          <w:rFonts w:ascii="Comic Sans MS" w:hAnsi="Comic Sans MS"/>
          <w:b/>
          <w:sz w:val="18"/>
          <w:szCs w:val="18"/>
        </w:rPr>
        <w:t>8*1</w:t>
      </w:r>
      <w:r>
        <w:rPr>
          <w:rFonts w:ascii="Comic Sans MS" w:hAnsi="Comic Sans MS"/>
          <w:sz w:val="18"/>
          <w:szCs w:val="18"/>
          <w:lang w:val="tr-TR"/>
        </w:rPr>
        <w:t>=</w:t>
      </w:r>
      <w:r>
        <w:rPr>
          <w:rFonts w:ascii="Comic Sans MS" w:hAnsi="Comic Sans MS"/>
          <w:b/>
          <w:sz w:val="18"/>
          <w:szCs w:val="18"/>
        </w:rPr>
        <w:t>8</w:t>
      </w:r>
    </w:p>
    <w:p w:rsidR="00724F74" w:rsidRPr="0016508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Pr="00822D39" w:rsidRDefault="00724F74" w:rsidP="00596D8D">
      <w:pPr>
        <w:rPr>
          <w:rFonts w:ascii="Comic Sans MS" w:hAnsi="Comic Sans MS"/>
          <w:sz w:val="18"/>
          <w:szCs w:val="18"/>
        </w:rPr>
      </w:pPr>
      <w:r w:rsidRPr="00822D39">
        <w:rPr>
          <w:rFonts w:ascii="Comic Sans MS" w:hAnsi="Comic Sans MS"/>
          <w:sz w:val="18"/>
          <w:szCs w:val="18"/>
        </w:rPr>
        <w:t xml:space="preserve">   We use the  internet to find information for our homeworks and our hobbies,sports and music.</w:t>
      </w:r>
    </w:p>
    <w:p w:rsidR="00724F74" w:rsidRPr="00822D39" w:rsidRDefault="00724F74" w:rsidP="00596D8D">
      <w:pPr>
        <w:rPr>
          <w:rFonts w:ascii="Comic Sans MS" w:hAnsi="Comic Sans MS"/>
          <w:sz w:val="18"/>
          <w:szCs w:val="18"/>
        </w:rPr>
      </w:pPr>
      <w:r w:rsidRPr="00822D39">
        <w:rPr>
          <w:rFonts w:ascii="Comic Sans MS" w:hAnsi="Comic Sans MS"/>
          <w:sz w:val="18"/>
          <w:szCs w:val="18"/>
        </w:rPr>
        <w:t>We use internet to read newspapers and books.We can play computer games.You can buy things.We can send e-mails.</w:t>
      </w:r>
    </w:p>
    <w:p w:rsidR="00724F74" w:rsidRPr="00822D39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oval id="_x0000_s1048" style="position:absolute;margin-left:420.75pt;margin-top:9.9pt;width:102pt;height:28.65pt;z-index:251658240"/>
        </w:pict>
      </w:r>
    </w:p>
    <w:p w:rsidR="00724F74" w:rsidRPr="00822D39" w:rsidRDefault="00724F74" w:rsidP="00596D8D">
      <w:pPr>
        <w:rPr>
          <w:rFonts w:ascii="Comic Sans MS" w:hAnsi="Comic Sans MS"/>
          <w:b/>
          <w:sz w:val="18"/>
          <w:szCs w:val="18"/>
        </w:rPr>
      </w:pPr>
      <w:r>
        <w:rPr>
          <w:noProof/>
          <w:lang w:val="tr-TR"/>
        </w:rPr>
        <w:pict>
          <v:oval id="_x0000_s1049" style="position:absolute;margin-left:280.1pt;margin-top:1.65pt;width:97.15pt;height:25.75pt;z-index:251663360"/>
        </w:pict>
      </w:r>
      <w:r>
        <w:rPr>
          <w:noProof/>
          <w:lang w:val="tr-TR"/>
        </w:rPr>
        <w:pict>
          <v:oval id="_x0000_s1050" style="position:absolute;margin-left:142.9pt;margin-top:1.65pt;width:94.1pt;height:22.8pt;z-index:251655168"/>
        </w:pict>
      </w:r>
      <w:r>
        <w:rPr>
          <w:noProof/>
          <w:lang w:val="tr-TR"/>
        </w:rPr>
        <w:pict>
          <v:oval id="_x0000_s1051" style="position:absolute;margin-left:11.7pt;margin-top:1.65pt;width:86.95pt;height:22.8pt;z-index:251657216"/>
        </w:pict>
      </w:r>
    </w:p>
    <w:p w:rsidR="00724F74" w:rsidRPr="00C476A7" w:rsidRDefault="00724F74" w:rsidP="00596D8D">
      <w:pPr>
        <w:rPr>
          <w:rFonts w:ascii="Comic Sans MS" w:hAnsi="Comic Sans MS"/>
          <w:sz w:val="16"/>
          <w:szCs w:val="16"/>
        </w:rPr>
      </w:pPr>
      <w:r>
        <w:rPr>
          <w:noProof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149.65pt;margin-top:8.15pt;width:16.1pt;height:11.3pt;flip:y;z-index:251665408" o:connectortype="straight">
            <v:stroke endarrow="block"/>
          </v:shape>
        </w:pict>
      </w:r>
      <w:r w:rsidRPr="00C476A7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</w:t>
      </w:r>
    </w:p>
    <w:p w:rsidR="00724F74" w:rsidRPr="00C476A7" w:rsidRDefault="00724F74" w:rsidP="00596D8D">
      <w:pPr>
        <w:rPr>
          <w:rFonts w:ascii="Comic Sans MS" w:hAnsi="Comic Sans MS"/>
          <w:b/>
          <w:sz w:val="16"/>
          <w:szCs w:val="16"/>
        </w:rPr>
      </w:pPr>
      <w:r>
        <w:rPr>
          <w:noProof/>
          <w:lang w:val="tr-TR"/>
        </w:rPr>
        <w:pict>
          <v:shape id="_x0000_s1053" type="#_x0000_t32" style="position:absolute;margin-left:436.5pt;margin-top:-.05pt;width:23.25pt;height:18pt;flip:y;z-index:251668480" o:connectortype="straight">
            <v:stroke endarrow="block"/>
          </v:shape>
        </w:pict>
      </w:r>
      <w:r>
        <w:rPr>
          <w:noProof/>
          <w:lang w:val="tr-TR"/>
        </w:rPr>
        <w:pict>
          <v:shape id="_x0000_s1054" type="#_x0000_t32" style="position:absolute;margin-left:349.5pt;margin-top:2.15pt;width:16.1pt;height:11.85pt;flip:x y;z-index:251669504" o:connectortype="straight">
            <v:stroke endarrow="block"/>
          </v:shape>
        </w:pict>
      </w:r>
      <w:r>
        <w:rPr>
          <w:noProof/>
          <w:lang w:val="tr-TR"/>
        </w:rPr>
        <w:pict>
          <v:oval id="_x0000_s1055" style="position:absolute;margin-left:342.75pt;margin-top:5.1pt;width:129.75pt;height:43.45pt;z-index:251654144" fillcolor="#4bacc6" strokecolor="#f2f2f2" strokeweight="3pt">
            <v:shadow on="t" type="perspective" color="#205867" opacity=".5" offset="1pt" offset2="-1pt"/>
            <v:textbox style="mso-next-textbox:#_x0000_s1055">
              <w:txbxContent>
                <w:p w:rsidR="00724F74" w:rsidRPr="00A3025D" w:rsidRDefault="00724F74" w:rsidP="00596D8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3025D">
                    <w:rPr>
                      <w:rFonts w:ascii="Comic Sans MS" w:hAnsi="Comic Sans MS"/>
                      <w:sz w:val="18"/>
                      <w:szCs w:val="18"/>
                    </w:rPr>
                    <w:t>USE OF THE INTERNET</w:t>
                  </w:r>
                </w:p>
              </w:txbxContent>
            </v:textbox>
          </v:oval>
        </w:pict>
      </w:r>
      <w:r>
        <w:rPr>
          <w:noProof/>
          <w:lang w:val="tr-TR"/>
        </w:rPr>
        <w:pict>
          <v:oval id="_x0000_s1056" style="position:absolute;margin-left:49.85pt;margin-top:5.1pt;width:125.65pt;height:43.2pt;z-index:251659264" fillcolor="#8064a2" strokecolor="#f2f2f2" strokeweight="3pt">
            <v:shadow on="t" type="perspective" color="#3f3151" opacity=".5" offset="1pt" offset2="-1pt"/>
            <v:textbox style="mso-next-textbox:#_x0000_s1056">
              <w:txbxContent>
                <w:p w:rsidR="00724F74" w:rsidRPr="004B5A6E" w:rsidRDefault="00724F74" w:rsidP="00596D8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TO     </w:t>
                  </w:r>
                  <w:r w:rsidRPr="004B5A6E">
                    <w:rPr>
                      <w:rFonts w:ascii="Comic Sans MS" w:hAnsi="Comic Sans MS"/>
                      <w:sz w:val="18"/>
                      <w:szCs w:val="18"/>
                    </w:rPr>
                    <w:t>FIND INFORMATION</w:t>
                  </w:r>
                </w:p>
              </w:txbxContent>
            </v:textbox>
          </v:oval>
        </w:pict>
      </w:r>
      <w:r>
        <w:rPr>
          <w:noProof/>
          <w:lang w:val="tr-TR"/>
        </w:rPr>
        <w:pict>
          <v:shape id="_x0000_s1057" type="#_x0000_t32" style="position:absolute;margin-left:64.5pt;margin-top:-.05pt;width:8.25pt;height:11.85pt;flip:x y;z-index:251664384" o:connectortype="straight">
            <v:stroke endarrow="block"/>
          </v:shape>
        </w:pict>
      </w:r>
    </w:p>
    <w:p w:rsidR="00724F74" w:rsidRPr="00C476A7" w:rsidRDefault="00724F74" w:rsidP="00596D8D">
      <w:pPr>
        <w:rPr>
          <w:rFonts w:ascii="Comic Sans MS" w:hAnsi="Comic Sans MS"/>
          <w:b/>
          <w:sz w:val="16"/>
          <w:szCs w:val="16"/>
        </w:rPr>
      </w:pPr>
    </w:p>
    <w:p w:rsidR="00724F74" w:rsidRPr="00C476A7" w:rsidRDefault="00724F74" w:rsidP="00596D8D">
      <w:pPr>
        <w:rPr>
          <w:rFonts w:ascii="Comic Sans MS" w:hAnsi="Comic Sans MS"/>
          <w:b/>
          <w:sz w:val="16"/>
          <w:szCs w:val="16"/>
        </w:rPr>
      </w:pPr>
      <w:r>
        <w:rPr>
          <w:noProof/>
          <w:lang w:val="tr-TR"/>
        </w:rPr>
        <w:pict>
          <v:shape id="_x0000_s1058" type="#_x0000_t32" style="position:absolute;margin-left:463.5pt;margin-top:8.75pt;width:15.05pt;height:17.5pt;z-index:251671552" o:connectortype="straight">
            <v:stroke endarrow="block"/>
          </v:shape>
        </w:pict>
      </w:r>
    </w:p>
    <w:p w:rsidR="00724F74" w:rsidRPr="00C476A7" w:rsidRDefault="00724F74" w:rsidP="00596D8D">
      <w:pPr>
        <w:rPr>
          <w:rFonts w:ascii="Comic Sans MS" w:hAnsi="Comic Sans MS"/>
          <w:b/>
          <w:sz w:val="16"/>
          <w:szCs w:val="16"/>
        </w:rPr>
      </w:pPr>
      <w:r>
        <w:rPr>
          <w:noProof/>
          <w:lang w:val="tr-TR"/>
        </w:rPr>
        <w:pict>
          <v:oval id="_x0000_s1059" style="position:absolute;margin-left:-1.5pt;margin-top:5.85pt;width:80.65pt;height:25.65pt;z-index:251662336"/>
        </w:pict>
      </w:r>
      <w:r>
        <w:rPr>
          <w:noProof/>
          <w:lang w:val="tr-TR"/>
        </w:rPr>
        <w:pict>
          <v:oval id="_x0000_s1060" style="position:absolute;margin-left:165.75pt;margin-top:5.85pt;width:91.1pt;height:25pt;z-index:251660288"/>
        </w:pict>
      </w:r>
      <w:r>
        <w:rPr>
          <w:noProof/>
          <w:lang w:val="tr-TR"/>
        </w:rPr>
        <w:pict>
          <v:oval id="_x0000_s1061" style="position:absolute;margin-left:459.75pt;margin-top:5.85pt;width:93pt;height:29.9pt;z-index:251656192"/>
        </w:pict>
      </w:r>
      <w:r>
        <w:rPr>
          <w:noProof/>
          <w:lang w:val="tr-TR"/>
        </w:rPr>
        <w:pict>
          <v:oval id="_x0000_s1062" style="position:absolute;margin-left:280.1pt;margin-top:5.25pt;width:92.65pt;height:30.5pt;z-index:251661312"/>
        </w:pict>
      </w:r>
      <w:r>
        <w:rPr>
          <w:noProof/>
          <w:lang w:val="tr-TR"/>
        </w:rPr>
        <w:pict>
          <v:shape id="_x0000_s1063" type="#_x0000_t32" style="position:absolute;margin-left:342.75pt;margin-top:10pt;width:19.45pt;height:13pt;flip:x;z-index:251670528" o:connectortype="straight">
            <v:stroke endarrow="block"/>
          </v:shape>
        </w:pict>
      </w:r>
      <w:r>
        <w:rPr>
          <w:noProof/>
          <w:lang w:val="tr-TR"/>
        </w:rPr>
        <w:pict>
          <v:shape id="_x0000_s1064" type="#_x0000_t32" style="position:absolute;margin-left:163.9pt;margin-top:5.25pt;width:11.6pt;height:9.85pt;z-index:251666432" o:connectortype="straight">
            <v:stroke endarrow="block"/>
          </v:shape>
        </w:pict>
      </w:r>
      <w:r>
        <w:rPr>
          <w:noProof/>
          <w:lang w:val="tr-TR"/>
        </w:rPr>
        <w:pict>
          <v:shape id="_x0000_s1065" type="#_x0000_t32" style="position:absolute;margin-left:64.5pt;margin-top:10pt;width:14.65pt;height:17.85pt;flip:x;z-index:251667456" o:connectortype="straight">
            <v:stroke endarrow="block"/>
          </v:shape>
        </w:pict>
      </w:r>
    </w:p>
    <w:p w:rsidR="00724F74" w:rsidRPr="00C476A7" w:rsidRDefault="00724F74" w:rsidP="00596D8D">
      <w:pPr>
        <w:rPr>
          <w:rFonts w:ascii="Comic Sans MS" w:hAnsi="Comic Sans MS"/>
          <w:b/>
          <w:sz w:val="16"/>
          <w:szCs w:val="16"/>
        </w:rPr>
      </w:pPr>
    </w:p>
    <w:p w:rsidR="00724F74" w:rsidRPr="00C476A7" w:rsidRDefault="00724F74" w:rsidP="00596D8D">
      <w:pPr>
        <w:rPr>
          <w:rFonts w:ascii="Comic Sans MS" w:hAnsi="Comic Sans MS"/>
          <w:b/>
          <w:sz w:val="16"/>
          <w:szCs w:val="16"/>
        </w:rPr>
      </w:pPr>
    </w:p>
    <w:p w:rsidR="00724F74" w:rsidRDefault="00724F74" w:rsidP="00596D8D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H</w:t>
      </w:r>
      <w:r w:rsidRPr="00CE42AF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b/>
          <w:sz w:val="16"/>
          <w:szCs w:val="16"/>
        </w:rPr>
        <w:t>READ THE  TEXT AND MAKE TRUE /FALSE.8*2</w:t>
      </w:r>
      <w:r>
        <w:rPr>
          <w:rFonts w:ascii="Comic Sans MS" w:hAnsi="Comic Sans MS"/>
          <w:sz w:val="18"/>
          <w:szCs w:val="18"/>
          <w:lang w:val="tr-TR"/>
        </w:rPr>
        <w:t>=</w:t>
      </w:r>
      <w:r>
        <w:rPr>
          <w:rFonts w:ascii="Comic Sans MS" w:hAnsi="Comic Sans MS"/>
          <w:b/>
          <w:sz w:val="16"/>
          <w:szCs w:val="16"/>
        </w:rPr>
        <w:t>16</w:t>
      </w:r>
    </w:p>
    <w:tbl>
      <w:tblPr>
        <w:tblW w:w="1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31"/>
      </w:tblGrid>
      <w:tr w:rsidR="00724F74" w:rsidTr="00851DB1">
        <w:trPr>
          <w:trHeight w:val="1123"/>
        </w:trPr>
        <w:tc>
          <w:tcPr>
            <w:tcW w:w="11131" w:type="dxa"/>
          </w:tcPr>
          <w:p w:rsidR="00724F74" w:rsidRPr="00851DB1" w:rsidRDefault="00724F74" w:rsidP="00F60763">
            <w:pPr>
              <w:rPr>
                <w:rFonts w:ascii="Comic Sans MS" w:hAnsi="Comic Sans MS"/>
                <w:sz w:val="18"/>
                <w:szCs w:val="18"/>
              </w:rPr>
            </w:pPr>
            <w:r w:rsidRPr="00851DB1">
              <w:rPr>
                <w:rFonts w:ascii="Comic Sans MS" w:hAnsi="Comic Sans MS"/>
                <w:sz w:val="18"/>
                <w:szCs w:val="18"/>
              </w:rPr>
              <w:t xml:space="preserve">There are three models of mobile phones.These are TOKIA,SAMSUM  and S-PHONE. S-PHONE has a touch screen.SAMSUM  is a flip phone.TOKIA has a standart candy-bar shape. All the phones  have speakerphones.S-PHONE  and SAMSUM have MP3 player and radio,But TOKIA has not got MP3 player.It has got radio. S-PHONE  is </w:t>
            </w:r>
            <w:r w:rsidRPr="00851DB1">
              <w:rPr>
                <w:rFonts w:ascii="Comic Sans MS" w:hAnsi="Comic Sans MS" w:cs="Arial"/>
                <w:color w:val="000000"/>
                <w:sz w:val="18"/>
                <w:szCs w:val="18"/>
              </w:rPr>
              <w:t>₤</w:t>
            </w:r>
            <w:r w:rsidRPr="00851DB1">
              <w:rPr>
                <w:rFonts w:ascii="Comic Sans MS" w:hAnsi="Comic Sans MS"/>
                <w:sz w:val="18"/>
                <w:szCs w:val="18"/>
              </w:rPr>
              <w:t xml:space="preserve"> 1000, SAMSUM is</w:t>
            </w:r>
            <w:r w:rsidRPr="00851DB1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₤700 and</w:t>
            </w:r>
            <w:r w:rsidRPr="00851DB1">
              <w:rPr>
                <w:rFonts w:ascii="Comic Sans MS" w:hAnsi="Comic Sans MS"/>
                <w:sz w:val="18"/>
                <w:szCs w:val="18"/>
              </w:rPr>
              <w:t xml:space="preserve"> TOKIA is </w:t>
            </w:r>
            <w:r w:rsidRPr="00851DB1">
              <w:rPr>
                <w:rFonts w:ascii="Comic Sans MS" w:hAnsi="Comic Sans MS" w:cs="Arial"/>
                <w:color w:val="000000"/>
                <w:sz w:val="18"/>
                <w:szCs w:val="18"/>
              </w:rPr>
              <w:t>₤500</w:t>
            </w:r>
            <w:r w:rsidRPr="00851DB1">
              <w:rPr>
                <w:rFonts w:ascii="Comic Sans MS" w:hAnsi="Comic Sans MS"/>
                <w:sz w:val="18"/>
                <w:szCs w:val="18"/>
              </w:rPr>
              <w:t xml:space="preserve"> . TOKIA has  250 phonebook capacity. SAMSUM has  450 phonebook capacity. S-PHONE  has  750 phonebook capacity.</w:t>
            </w:r>
          </w:p>
          <w:p w:rsidR="00724F74" w:rsidRPr="00851DB1" w:rsidRDefault="00724F74" w:rsidP="00596D8D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</w:t>
      </w:r>
      <w:r w:rsidRPr="00F60763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S</w:t>
      </w:r>
      <w:r w:rsidRPr="00822D39">
        <w:rPr>
          <w:rFonts w:ascii="Comic Sans MS" w:hAnsi="Comic Sans MS"/>
          <w:sz w:val="18"/>
          <w:szCs w:val="18"/>
        </w:rPr>
        <w:t>AMSUM</w:t>
      </w:r>
      <w:r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>has a touch screen</w:t>
      </w:r>
      <w:r>
        <w:rPr>
          <w:rFonts w:ascii="Comic Sans MS" w:hAnsi="Comic Sans MS"/>
          <w:sz w:val="18"/>
          <w:szCs w:val="18"/>
        </w:rPr>
        <w:t>.                            T / F            5.</w:t>
      </w:r>
      <w:r w:rsidRPr="00EE59DF"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>TOKIA</w:t>
      </w:r>
      <w:r>
        <w:rPr>
          <w:rFonts w:ascii="Comic Sans MS" w:hAnsi="Comic Sans MS"/>
          <w:sz w:val="18"/>
          <w:szCs w:val="18"/>
        </w:rPr>
        <w:t xml:space="preserve"> is the cheapest of all.                      </w:t>
      </w:r>
      <w:r w:rsidRPr="007A16B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T / F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 w:rsidRPr="00F60763"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>TOKIA has a standart candy-bar shape</w:t>
      </w:r>
      <w:r>
        <w:rPr>
          <w:rFonts w:ascii="Comic Sans MS" w:hAnsi="Comic Sans MS"/>
          <w:sz w:val="18"/>
          <w:szCs w:val="18"/>
        </w:rPr>
        <w:t>.</w:t>
      </w:r>
      <w:r w:rsidRPr="00D7499F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T / F            6.</w:t>
      </w:r>
      <w:r w:rsidRPr="00EE59DF"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 xml:space="preserve">S-PHONE </w:t>
      </w:r>
      <w:r>
        <w:rPr>
          <w:rFonts w:ascii="Comic Sans MS" w:hAnsi="Comic Sans MS"/>
          <w:sz w:val="18"/>
          <w:szCs w:val="18"/>
        </w:rPr>
        <w:t xml:space="preserve"> is </w:t>
      </w:r>
      <w:r w:rsidRPr="00822D39">
        <w:rPr>
          <w:rFonts w:ascii="Comic Sans MS" w:hAnsi="Comic Sans MS"/>
          <w:sz w:val="18"/>
          <w:szCs w:val="18"/>
        </w:rPr>
        <w:t>a flip phone</w:t>
      </w:r>
      <w:r>
        <w:rPr>
          <w:rFonts w:ascii="Comic Sans MS" w:hAnsi="Comic Sans MS"/>
          <w:sz w:val="18"/>
          <w:szCs w:val="18"/>
        </w:rPr>
        <w:t>.</w:t>
      </w:r>
      <w:r w:rsidRPr="007A16B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        T / F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3.</w:t>
      </w:r>
      <w:r w:rsidRPr="00F60763"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>S-PHONE</w:t>
      </w:r>
      <w:r w:rsidRPr="00F60763"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>has not got MP3 player</w:t>
      </w:r>
      <w:r>
        <w:rPr>
          <w:rFonts w:ascii="Comic Sans MS" w:hAnsi="Comic Sans MS"/>
          <w:sz w:val="18"/>
          <w:szCs w:val="18"/>
        </w:rPr>
        <w:t>.</w:t>
      </w:r>
      <w:r w:rsidRPr="00D7499F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T / F            7.</w:t>
      </w:r>
      <w:r w:rsidRPr="00EE59DF"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>SAMSUM</w:t>
      </w:r>
      <w:r>
        <w:rPr>
          <w:rFonts w:ascii="Comic Sans MS" w:hAnsi="Comic Sans MS"/>
          <w:sz w:val="18"/>
          <w:szCs w:val="18"/>
        </w:rPr>
        <w:t xml:space="preserve"> has  450 phonebook capacity.</w:t>
      </w:r>
      <w:r w:rsidRPr="007A16B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T / F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4.</w:t>
      </w:r>
      <w:r w:rsidRPr="00F60763"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 xml:space="preserve">S-PHONE </w:t>
      </w:r>
      <w:r>
        <w:rPr>
          <w:rFonts w:ascii="Comic Sans MS" w:hAnsi="Comic Sans MS"/>
          <w:sz w:val="18"/>
          <w:szCs w:val="18"/>
        </w:rPr>
        <w:t>is the most expensive phone of all.</w:t>
      </w:r>
      <w:r w:rsidRPr="00D7499F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T / F            8.</w:t>
      </w:r>
      <w:r w:rsidRPr="00223DB3">
        <w:rPr>
          <w:rFonts w:ascii="Comic Sans MS" w:hAnsi="Comic Sans MS"/>
          <w:sz w:val="18"/>
          <w:szCs w:val="18"/>
        </w:rPr>
        <w:t xml:space="preserve"> </w:t>
      </w:r>
      <w:r w:rsidRPr="00822D39">
        <w:rPr>
          <w:rFonts w:ascii="Comic Sans MS" w:hAnsi="Comic Sans MS"/>
          <w:sz w:val="18"/>
          <w:szCs w:val="18"/>
        </w:rPr>
        <w:t xml:space="preserve">TOKIA </w:t>
      </w:r>
      <w:r>
        <w:rPr>
          <w:rFonts w:ascii="Comic Sans MS" w:hAnsi="Comic Sans MS"/>
          <w:sz w:val="18"/>
          <w:szCs w:val="18"/>
        </w:rPr>
        <w:t xml:space="preserve">is as cheap as </w:t>
      </w:r>
      <w:r w:rsidRPr="00822D39">
        <w:rPr>
          <w:rFonts w:ascii="Comic Sans MS" w:hAnsi="Comic Sans MS"/>
          <w:sz w:val="18"/>
          <w:szCs w:val="18"/>
        </w:rPr>
        <w:t>SAMSUM</w:t>
      </w:r>
      <w:r>
        <w:rPr>
          <w:rFonts w:ascii="Comic Sans MS" w:hAnsi="Comic Sans MS"/>
          <w:sz w:val="18"/>
          <w:szCs w:val="18"/>
        </w:rPr>
        <w:t>.</w:t>
      </w:r>
      <w:r w:rsidRPr="007A16B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T / F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D94696">
      <w:pPr>
        <w:rPr>
          <w:rFonts w:ascii="Comic Sans MS" w:hAnsi="Comic Sans MS"/>
          <w:sz w:val="18"/>
          <w:szCs w:val="18"/>
        </w:rPr>
        <w:sectPr w:rsidR="00724F74" w:rsidSect="00E847C9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724F74" w:rsidRDefault="00724F74" w:rsidP="00D9469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I)CHOOSE THE CORRECT ONE;</w:t>
      </w:r>
    </w:p>
    <w:p w:rsidR="00724F74" w:rsidRDefault="00724F74" w:rsidP="00D94696">
      <w:pPr>
        <w:rPr>
          <w:rFonts w:ascii="Comic Sans MS" w:hAnsi="Comic Sans MS"/>
          <w:sz w:val="18"/>
          <w:szCs w:val="18"/>
        </w:rPr>
        <w:sectPr w:rsidR="00724F74" w:rsidSect="0049542F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18"/>
          <w:szCs w:val="18"/>
        </w:rPr>
        <w:t>10*2</w:t>
      </w:r>
      <w:r>
        <w:rPr>
          <w:rFonts w:ascii="Comic Sans MS" w:hAnsi="Comic Sans MS"/>
          <w:sz w:val="18"/>
          <w:szCs w:val="18"/>
          <w:lang w:val="tr-TR"/>
        </w:rPr>
        <w:t>=</w:t>
      </w:r>
      <w:r>
        <w:rPr>
          <w:rFonts w:ascii="Comic Sans MS" w:hAnsi="Comic Sans MS"/>
          <w:sz w:val="18"/>
          <w:szCs w:val="18"/>
        </w:rPr>
        <w:t>20 pts</w:t>
      </w: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1-2- VE 3</w:t>
      </w:r>
      <w:r w:rsidRPr="00A41B83">
        <w:rPr>
          <w:rFonts w:ascii="Comic Sans MS" w:hAnsi="Comic Sans MS"/>
          <w:b/>
          <w:noProof/>
          <w:sz w:val="18"/>
          <w:szCs w:val="18"/>
        </w:rPr>
        <w:t>.soruları verilen tabloya göre cevaplayınız.</w:t>
      </w: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  <w:r>
        <w:rPr>
          <w:noProof/>
          <w:lang w:val="tr-TR"/>
        </w:rPr>
        <w:pict>
          <v:shape id="Resim 46" o:spid="_x0000_s1066" type="#_x0000_t75" style="position:absolute;margin-left:-11.25pt;margin-top:1.7pt;width:245.3pt;height:93pt;z-index:-251643904;visibility:visible">
            <v:imagedata r:id="rId15" o:title=""/>
          </v:shape>
        </w:pict>
      </w: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</w:p>
    <w:p w:rsidR="00724F74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</w:p>
    <w:p w:rsidR="00724F74" w:rsidRPr="00A41B83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1.A car is _______</w:t>
      </w:r>
      <w:r w:rsidRPr="00A41B83">
        <w:rPr>
          <w:rFonts w:ascii="Comic Sans MS" w:hAnsi="Comic Sans MS"/>
          <w:b/>
          <w:noProof/>
          <w:sz w:val="18"/>
          <w:szCs w:val="18"/>
        </w:rPr>
        <w:t xml:space="preserve">_ a bus </w:t>
      </w:r>
      <w:r>
        <w:rPr>
          <w:rFonts w:ascii="Comic Sans MS" w:hAnsi="Comic Sans MS"/>
          <w:b/>
          <w:noProof/>
          <w:sz w:val="18"/>
          <w:szCs w:val="18"/>
        </w:rPr>
        <w:t>but airplane is __</w:t>
      </w:r>
      <w:r w:rsidRPr="00A41B83">
        <w:rPr>
          <w:rFonts w:ascii="Comic Sans MS" w:hAnsi="Comic Sans MS"/>
          <w:b/>
          <w:noProof/>
          <w:sz w:val="18"/>
          <w:szCs w:val="18"/>
        </w:rPr>
        <w:t>_ of all.</w:t>
      </w:r>
      <w:r w:rsidRPr="00A41B83">
        <w:rPr>
          <w:rFonts w:ascii="Comic Sans MS" w:hAnsi="Comic Sans MS"/>
          <w:noProof/>
          <w:sz w:val="18"/>
          <w:szCs w:val="18"/>
        </w:rPr>
        <w:t xml:space="preserve"> </w:t>
      </w:r>
    </w:p>
    <w:p w:rsidR="00724F74" w:rsidRPr="00A41B83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A) faster than / the fastest</w:t>
      </w:r>
    </w:p>
    <w:p w:rsidR="00724F74" w:rsidRPr="00A41B83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B) as fast as / the fastest</w:t>
      </w:r>
    </w:p>
    <w:p w:rsidR="00724F74" w:rsidRPr="00A41B83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C) the fastest / faster than</w:t>
      </w:r>
    </w:p>
    <w:p w:rsidR="00724F74" w:rsidRPr="00A41B83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D) faster than / as fast as</w:t>
      </w:r>
    </w:p>
    <w:p w:rsidR="00724F74" w:rsidRPr="00A41B83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2</w:t>
      </w:r>
      <w:r w:rsidRPr="00A41B83">
        <w:rPr>
          <w:rFonts w:ascii="Comic Sans MS" w:hAnsi="Comic Sans MS"/>
          <w:b/>
          <w:noProof/>
          <w:sz w:val="18"/>
          <w:szCs w:val="18"/>
        </w:rPr>
        <w:t>. __________ is the most compfortable of all.</w:t>
      </w:r>
    </w:p>
    <w:p w:rsidR="00724F74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A) A</w:t>
      </w:r>
      <w:r w:rsidRPr="00085DAF">
        <w:rPr>
          <w:rFonts w:ascii="Comic Sans MS" w:hAnsi="Comic Sans MS"/>
          <w:noProof/>
          <w:sz w:val="18"/>
          <w:szCs w:val="18"/>
        </w:rPr>
        <w:t xml:space="preserve"> </w:t>
      </w:r>
      <w:r w:rsidRPr="00A41B83">
        <w:rPr>
          <w:rFonts w:ascii="Comic Sans MS" w:hAnsi="Comic Sans MS"/>
          <w:noProof/>
          <w:sz w:val="18"/>
          <w:szCs w:val="18"/>
        </w:rPr>
        <w:t>bus   B) A plane   C) A train   D) A car</w:t>
      </w:r>
    </w:p>
    <w:p w:rsidR="00724F74" w:rsidRPr="00A41B83" w:rsidRDefault="00724F74" w:rsidP="002C5632">
      <w:pPr>
        <w:rPr>
          <w:rFonts w:ascii="Comic Sans MS" w:hAnsi="Comic Sans MS"/>
          <w:noProof/>
          <w:sz w:val="18"/>
          <w:szCs w:val="18"/>
        </w:rPr>
      </w:pPr>
    </w:p>
    <w:p w:rsidR="00724F74" w:rsidRPr="00A41B83" w:rsidRDefault="00724F74" w:rsidP="002C5632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3</w:t>
      </w:r>
      <w:r w:rsidRPr="00A41B83">
        <w:rPr>
          <w:rFonts w:ascii="Comic Sans MS" w:hAnsi="Comic Sans MS"/>
          <w:b/>
          <w:noProof/>
          <w:sz w:val="18"/>
          <w:szCs w:val="18"/>
        </w:rPr>
        <w:t>. Aşağıdaki ifadelerden hangisi doğrudur?</w:t>
      </w:r>
    </w:p>
    <w:p w:rsidR="00724F74" w:rsidRPr="00A41B83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A) A train is as fast as a plane.</w:t>
      </w:r>
    </w:p>
    <w:p w:rsidR="00724F74" w:rsidRPr="00A41B83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B) A car is cheaper than a train.</w:t>
      </w:r>
    </w:p>
    <w:p w:rsidR="00724F74" w:rsidRPr="00A41B83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C) A bus is the slowest of all.</w:t>
      </w:r>
    </w:p>
    <w:p w:rsidR="00724F74" w:rsidRDefault="00724F74" w:rsidP="002C5632">
      <w:pPr>
        <w:rPr>
          <w:rFonts w:ascii="Comic Sans MS" w:hAnsi="Comic Sans MS"/>
          <w:noProof/>
          <w:sz w:val="18"/>
          <w:szCs w:val="18"/>
        </w:rPr>
      </w:pPr>
      <w:r w:rsidRPr="00A41B83">
        <w:rPr>
          <w:rFonts w:ascii="Comic Sans MS" w:hAnsi="Comic Sans MS"/>
          <w:noProof/>
          <w:sz w:val="18"/>
          <w:szCs w:val="18"/>
        </w:rPr>
        <w:t>D) A plane is the most expensive of all.</w:t>
      </w:r>
    </w:p>
    <w:p w:rsidR="00724F74" w:rsidRPr="004110C2" w:rsidRDefault="00724F74" w:rsidP="004110C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4.</w:t>
      </w:r>
      <w:r w:rsidRPr="004110C2">
        <w:rPr>
          <w:rFonts w:ascii="Comic Sans MS" w:hAnsi="Comic Sans MS"/>
          <w:b/>
          <w:sz w:val="22"/>
          <w:szCs w:val="22"/>
        </w:rPr>
        <w:t xml:space="preserve"> </w:t>
      </w:r>
      <w:r w:rsidRPr="004110C2">
        <w:rPr>
          <w:rFonts w:ascii="Comic Sans MS" w:hAnsi="Comic Sans MS"/>
          <w:b/>
          <w:sz w:val="18"/>
          <w:szCs w:val="18"/>
        </w:rPr>
        <w:t>.</w:t>
      </w:r>
      <w:r w:rsidRPr="00851DB1">
        <w:rPr>
          <w:rFonts w:ascii="Comic Sans MS" w:hAnsi="Comic Sans MS"/>
          <w:b/>
          <w:noProof/>
          <w:sz w:val="18"/>
          <w:szCs w:val="18"/>
          <w:lang w:val="tr-TR"/>
        </w:rPr>
        <w:pict>
          <v:shape id="Resim 16" o:spid="_x0000_i1034" type="#_x0000_t75" alt="rabbit" style="width:39pt;height:31.5pt;visibility:visible">
            <v:imagedata r:id="rId16" o:title=""/>
          </v:shape>
        </w:pict>
      </w:r>
      <w:r w:rsidRPr="004110C2">
        <w:rPr>
          <w:rFonts w:ascii="Comic Sans MS" w:hAnsi="Comic Sans MS"/>
          <w:b/>
          <w:sz w:val="18"/>
          <w:szCs w:val="18"/>
        </w:rPr>
        <w:t>A rabbit is ___ than a turtle</w:t>
      </w:r>
      <w:r w:rsidRPr="00851DB1">
        <w:rPr>
          <w:rFonts w:ascii="Comic Sans MS" w:hAnsi="Comic Sans MS"/>
          <w:b/>
          <w:noProof/>
          <w:sz w:val="18"/>
          <w:szCs w:val="18"/>
          <w:lang w:val="tr-TR"/>
        </w:rPr>
        <w:pict>
          <v:shape id="Resim 17" o:spid="_x0000_i1035" type="#_x0000_t75" alt="turtle" style="width:39.75pt;height:30.75pt;visibility:visible">
            <v:imagedata r:id="rId17" o:title=""/>
          </v:shape>
        </w:pict>
      </w:r>
    </w:p>
    <w:p w:rsidR="00724F74" w:rsidRPr="004110C2" w:rsidRDefault="00724F74" w:rsidP="004110C2">
      <w:pPr>
        <w:rPr>
          <w:rFonts w:ascii="Comic Sans MS" w:hAnsi="Comic Sans MS"/>
          <w:sz w:val="18"/>
          <w:szCs w:val="18"/>
        </w:rPr>
      </w:pPr>
      <w:r w:rsidRPr="004110C2">
        <w:rPr>
          <w:rFonts w:ascii="Comic Sans MS" w:hAnsi="Comic Sans MS"/>
          <w:sz w:val="18"/>
          <w:szCs w:val="18"/>
        </w:rPr>
        <w:t>a) fatter    b) slower     c) the faster  d) faster</w:t>
      </w:r>
    </w:p>
    <w:p w:rsidR="00724F74" w:rsidRPr="004110C2" w:rsidRDefault="00724F74" w:rsidP="004110C2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shape id="Resim 72" o:spid="_x0000_s1067" type="#_x0000_t75" style="position:absolute;margin-left:78.75pt;margin-top:5.2pt;width:76.5pt;height:45.75pt;z-index:-251638784;visibility:visible">
            <v:imagedata r:id="rId18" o:title=""/>
          </v:shape>
        </w:pict>
      </w:r>
    </w:p>
    <w:p w:rsidR="00724F74" w:rsidRPr="004110C2" w:rsidRDefault="00724F74" w:rsidP="004110C2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shape id="_x0000_s1068" type="#_x0000_t75" alt="ss7_boy3" style="position:absolute;margin-left:63pt;margin-top:378pt;width:49.75pt;height:81pt;z-index:251674624;visibility:visible">
            <v:imagedata r:id="rId19" o:title=""/>
          </v:shape>
        </w:pict>
      </w:r>
      <w:r>
        <w:rPr>
          <w:noProof/>
          <w:lang w:val="tr-TR"/>
        </w:rPr>
        <w:pict>
          <v:shape id="Imagem 11" o:spid="_x0000_s1069" type="#_x0000_t75" alt="ss7_boy3" style="position:absolute;margin-left:63pt;margin-top:378pt;width:49.75pt;height:81pt;z-index:251673600;visibility:visible">
            <v:imagedata r:id="rId19" o:title=""/>
          </v:shape>
        </w:pict>
      </w:r>
      <w:r>
        <w:rPr>
          <w:rFonts w:ascii="Comic Sans MS" w:hAnsi="Comic Sans MS"/>
          <w:sz w:val="18"/>
          <w:szCs w:val="18"/>
        </w:rPr>
        <w:t>5.</w:t>
      </w:r>
      <w:r w:rsidRPr="007E4C91">
        <w:rPr>
          <w:noProof/>
          <w:lang w:val="tr-TR"/>
        </w:rPr>
        <w:t xml:space="preserve"> </w:t>
      </w:r>
      <w:r w:rsidRPr="00851DB1">
        <w:rPr>
          <w:noProof/>
          <w:lang w:val="tr-TR"/>
        </w:rPr>
        <w:pict>
          <v:shape id="_x0000_i1036" type="#_x0000_t75" alt="ANd9GcTkrBAoHfFM1SKZhnLAmWbziLopiRnLPzwOkhxGKBudw5w5QJlF" style="width:57pt;height:35.25pt;visibility:visible">
            <v:imagedata r:id="rId20" o:title=""/>
          </v:shape>
        </w:pic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 bicycle is …………………………………a bus.</w:t>
      </w:r>
    </w:p>
    <w:p w:rsidR="00724F74" w:rsidRDefault="00724F74" w:rsidP="00D61837">
      <w:pPr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different from</w:t>
      </w:r>
    </w:p>
    <w:p w:rsidR="00724F74" w:rsidRDefault="00724F74" w:rsidP="00D61837">
      <w:pPr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different than</w:t>
      </w:r>
    </w:p>
    <w:p w:rsidR="00724F74" w:rsidRDefault="00724F74" w:rsidP="00D61837">
      <w:pPr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as different as</w:t>
      </w:r>
    </w:p>
    <w:p w:rsidR="00724F74" w:rsidRDefault="00724F74" w:rsidP="00D61837">
      <w:pPr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the more different than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192101">
      <w:pPr>
        <w:ind w:left="720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6. 7.8. SORULARI RESME GÖRE CEVAPLAYIN:</w:t>
      </w:r>
    </w:p>
    <w:tbl>
      <w:tblPr>
        <w:tblpPr w:leftFromText="141" w:rightFromText="141" w:vertAnchor="text" w:horzAnchor="page" w:tblpX="7468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9"/>
      </w:tblGrid>
      <w:tr w:rsidR="00724F74" w:rsidTr="00851DB1">
        <w:trPr>
          <w:trHeight w:val="1285"/>
        </w:trPr>
        <w:tc>
          <w:tcPr>
            <w:tcW w:w="1329" w:type="dxa"/>
          </w:tcPr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</w:rPr>
            </w:pPr>
            <w:r w:rsidRPr="00851DB1">
              <w:rPr>
                <w:rFonts w:ascii="Comic Sans MS" w:hAnsi="Comic Sans MS"/>
                <w:sz w:val="18"/>
                <w:szCs w:val="18"/>
              </w:rPr>
              <w:t>EMRE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.70 cm"/>
              </w:smartTagPr>
              <w:r w:rsidRPr="00851DB1">
                <w:rPr>
                  <w:rFonts w:ascii="Comic Sans MS" w:hAnsi="Comic Sans MS"/>
                  <w:sz w:val="18"/>
                  <w:szCs w:val="18"/>
                </w:rPr>
                <w:t>1.70 cm</w:t>
              </w:r>
            </w:smartTag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5 kg"/>
              </w:smartTagPr>
              <w:r w:rsidRPr="00851DB1">
                <w:rPr>
                  <w:rFonts w:ascii="Comic Sans MS" w:hAnsi="Comic Sans MS"/>
                  <w:sz w:val="18"/>
                  <w:szCs w:val="18"/>
                </w:rPr>
                <w:t>55 kg</w:t>
              </w:r>
            </w:smartTag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</w:rPr>
            </w:pPr>
            <w:r w:rsidRPr="00851DB1">
              <w:rPr>
                <w:rFonts w:ascii="Comic Sans MS" w:hAnsi="Comic Sans MS"/>
                <w:sz w:val="18"/>
                <w:szCs w:val="18"/>
              </w:rPr>
              <w:t>Age;10</w:t>
            </w:r>
          </w:p>
        </w:tc>
      </w:tr>
    </w:tbl>
    <w:p w:rsidR="00724F74" w:rsidRDefault="00724F74" w:rsidP="00192101">
      <w:pPr>
        <w:ind w:left="720"/>
        <w:rPr>
          <w:rFonts w:ascii="Comic Sans MS" w:hAnsi="Comic Sans MS"/>
          <w:sz w:val="18"/>
          <w:szCs w:val="18"/>
          <w:lang w:val="tr-TR"/>
        </w:rPr>
      </w:pPr>
      <w:r>
        <w:rPr>
          <w:noProof/>
          <w:lang w:val="tr-TR"/>
        </w:rPr>
        <w:pict>
          <v:shape id="_x0000_s1070" type="#_x0000_t75" alt="ss7_boy3" style="position:absolute;left:0;text-align:left;margin-left:10.9pt;margin-top:1.5pt;width:44.25pt;height:66.75pt;z-index:251676672;visibility:visible;mso-position-horizontal-relative:text;mso-position-vertical-relative:text">
            <v:imagedata r:id="rId19" o:title=""/>
          </v:shape>
        </w:pict>
      </w:r>
      <w:r>
        <w:rPr>
          <w:rFonts w:ascii="Comic Sans MS" w:hAnsi="Comic Sans MS"/>
          <w:sz w:val="18"/>
          <w:szCs w:val="18"/>
          <w:lang w:val="tr-TR"/>
        </w:rPr>
        <w:t xml:space="preserve">                                               </w:t>
      </w:r>
    </w:p>
    <w:tbl>
      <w:tblPr>
        <w:tblpPr w:leftFromText="141" w:rightFromText="141" w:vertAnchor="text" w:horzAnchor="margin" w:tblpXSpec="right" w:tblpY="-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2"/>
      </w:tblGrid>
      <w:tr w:rsidR="00724F74" w:rsidTr="00851DB1">
        <w:trPr>
          <w:trHeight w:val="1316"/>
        </w:trPr>
        <w:tc>
          <w:tcPr>
            <w:tcW w:w="1282" w:type="dxa"/>
          </w:tcPr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</w:rPr>
            </w:pPr>
            <w:r w:rsidRPr="00851DB1">
              <w:rPr>
                <w:rFonts w:ascii="Comic Sans MS" w:hAnsi="Comic Sans MS"/>
                <w:sz w:val="18"/>
                <w:szCs w:val="18"/>
              </w:rPr>
              <w:t>ASLI</w:t>
            </w:r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.50 cm"/>
              </w:smartTagPr>
              <w:r w:rsidRPr="00851DB1">
                <w:rPr>
                  <w:rFonts w:ascii="Comic Sans MS" w:hAnsi="Comic Sans MS"/>
                  <w:sz w:val="18"/>
                  <w:szCs w:val="18"/>
                </w:rPr>
                <w:t>1.50 cm</w:t>
              </w:r>
            </w:smartTag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5 kg"/>
              </w:smartTagPr>
              <w:r w:rsidRPr="00851DB1">
                <w:rPr>
                  <w:rFonts w:ascii="Comic Sans MS" w:hAnsi="Comic Sans MS"/>
                  <w:sz w:val="18"/>
                  <w:szCs w:val="18"/>
                </w:rPr>
                <w:t>45 kg</w:t>
              </w:r>
            </w:smartTag>
          </w:p>
          <w:p w:rsidR="00724F74" w:rsidRPr="00851DB1" w:rsidRDefault="00724F74" w:rsidP="00851DB1">
            <w:pPr>
              <w:rPr>
                <w:rFonts w:ascii="Comic Sans MS" w:hAnsi="Comic Sans MS"/>
                <w:sz w:val="18"/>
                <w:szCs w:val="18"/>
              </w:rPr>
            </w:pPr>
            <w:r w:rsidRPr="00851DB1">
              <w:rPr>
                <w:rFonts w:ascii="Comic Sans MS" w:hAnsi="Comic Sans MS"/>
                <w:sz w:val="18"/>
                <w:szCs w:val="18"/>
              </w:rPr>
              <w:t>Age;10</w:t>
            </w:r>
          </w:p>
        </w:tc>
      </w:tr>
    </w:tbl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shape id="Imagem 12" o:spid="_x0000_s1071" type="#_x0000_t75" alt="ss7_girl2" style="position:absolute;margin-left:151.15pt;margin-top:1.5pt;width:27pt;height:51pt;z-index:251675648;visibility:visible;mso-position-horizontal-relative:text;mso-position-vertical-relative:text">
            <v:imagedata r:id="rId21" o:title=""/>
          </v:shape>
        </w:pict>
      </w:r>
      <w:r>
        <w:rPr>
          <w:rFonts w:ascii="Comic Sans MS" w:hAnsi="Comic Sans MS"/>
          <w:sz w:val="18"/>
          <w:szCs w:val="18"/>
          <w:lang w:val="tr-TR"/>
        </w:rPr>
        <w:t xml:space="preserve">                                                                    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6.EMRE  is………………………………….than ASLI.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Default="00724F74" w:rsidP="00912A1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A) the tallest   B) as tall</w:t>
      </w:r>
      <w:r w:rsidRPr="00A41B83">
        <w:rPr>
          <w:rFonts w:ascii="Comic Sans MS" w:hAnsi="Comic Sans MS"/>
          <w:noProof/>
          <w:sz w:val="18"/>
          <w:szCs w:val="18"/>
        </w:rPr>
        <w:t xml:space="preserve"> as</w:t>
      </w:r>
      <w:r>
        <w:rPr>
          <w:rFonts w:ascii="Comic Sans MS" w:hAnsi="Comic Sans MS"/>
          <w:noProof/>
          <w:sz w:val="18"/>
          <w:szCs w:val="18"/>
        </w:rPr>
        <w:t xml:space="preserve">  </w:t>
      </w:r>
      <w:r w:rsidRPr="00912A1D">
        <w:rPr>
          <w:rFonts w:ascii="Comic Sans MS" w:hAnsi="Comic Sans MS"/>
          <w:noProof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 xml:space="preserve"> C) the taller  </w:t>
      </w:r>
      <w:r w:rsidRPr="00A41B83">
        <w:rPr>
          <w:rFonts w:ascii="Comic Sans MS" w:hAnsi="Comic Sans MS"/>
          <w:noProof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 xml:space="preserve">D) taller </w:t>
      </w:r>
    </w:p>
    <w:p w:rsidR="00724F74" w:rsidRDefault="00724F74" w:rsidP="00912A1D">
      <w:pPr>
        <w:rPr>
          <w:rFonts w:ascii="Comic Sans MS" w:hAnsi="Comic Sans MS"/>
          <w:sz w:val="18"/>
          <w:szCs w:val="18"/>
        </w:rPr>
      </w:pPr>
    </w:p>
    <w:p w:rsidR="00724F74" w:rsidRDefault="00724F74" w:rsidP="00912A1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7.</w:t>
      </w:r>
      <w:r w:rsidRPr="00FE10A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ASLI is……………………………………………EMRE.</w:t>
      </w:r>
    </w:p>
    <w:p w:rsidR="00724F74" w:rsidRPr="00A41B83" w:rsidRDefault="00724F74" w:rsidP="00912A1D">
      <w:pPr>
        <w:rPr>
          <w:rFonts w:ascii="Comic Sans MS" w:hAnsi="Comic Sans MS"/>
          <w:noProof/>
          <w:sz w:val="18"/>
          <w:szCs w:val="18"/>
        </w:rPr>
      </w:pPr>
    </w:p>
    <w:p w:rsidR="00724F74" w:rsidRDefault="00724F74" w:rsidP="00FE10A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A) the oldest   B) as old</w:t>
      </w:r>
      <w:r w:rsidRPr="00A41B83">
        <w:rPr>
          <w:rFonts w:ascii="Comic Sans MS" w:hAnsi="Comic Sans MS"/>
          <w:noProof/>
          <w:sz w:val="18"/>
          <w:szCs w:val="18"/>
        </w:rPr>
        <w:t xml:space="preserve"> as</w:t>
      </w:r>
      <w:r>
        <w:rPr>
          <w:rFonts w:ascii="Comic Sans MS" w:hAnsi="Comic Sans MS"/>
          <w:noProof/>
          <w:sz w:val="18"/>
          <w:szCs w:val="18"/>
        </w:rPr>
        <w:t xml:space="preserve">  </w:t>
      </w:r>
      <w:r w:rsidRPr="00912A1D">
        <w:rPr>
          <w:rFonts w:ascii="Comic Sans MS" w:hAnsi="Comic Sans MS"/>
          <w:noProof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 xml:space="preserve"> C) the older  </w:t>
      </w:r>
      <w:r w:rsidRPr="00A41B83">
        <w:rPr>
          <w:rFonts w:ascii="Comic Sans MS" w:hAnsi="Comic Sans MS"/>
          <w:noProof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>D) olderest</w:t>
      </w:r>
    </w:p>
    <w:p w:rsidR="00724F74" w:rsidRDefault="00724F74" w:rsidP="00912A1D">
      <w:pPr>
        <w:rPr>
          <w:rFonts w:ascii="Comic Sans MS" w:hAnsi="Comic Sans MS"/>
          <w:noProof/>
          <w:sz w:val="18"/>
          <w:szCs w:val="18"/>
        </w:rPr>
      </w:pPr>
    </w:p>
    <w:p w:rsidR="00724F74" w:rsidRDefault="00724F74" w:rsidP="00912A1D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8.</w:t>
      </w:r>
      <w:r w:rsidRPr="008A62A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ASLI is……………………………………… than EMRE.</w:t>
      </w:r>
    </w:p>
    <w:p w:rsidR="00724F74" w:rsidRPr="00A41B83" w:rsidRDefault="00724F74" w:rsidP="00912A1D">
      <w:pPr>
        <w:rPr>
          <w:rFonts w:ascii="Comic Sans MS" w:hAnsi="Comic Sans MS"/>
          <w:noProof/>
          <w:sz w:val="18"/>
          <w:szCs w:val="18"/>
        </w:rPr>
      </w:pPr>
    </w:p>
    <w:p w:rsidR="00724F74" w:rsidRDefault="00724F74" w:rsidP="008A62A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A) fat       B) as fat</w:t>
      </w:r>
      <w:r w:rsidRPr="00A41B83">
        <w:rPr>
          <w:rFonts w:ascii="Comic Sans MS" w:hAnsi="Comic Sans MS"/>
          <w:noProof/>
          <w:sz w:val="18"/>
          <w:szCs w:val="18"/>
        </w:rPr>
        <w:t xml:space="preserve"> as</w:t>
      </w:r>
      <w:r>
        <w:rPr>
          <w:rFonts w:ascii="Comic Sans MS" w:hAnsi="Comic Sans MS"/>
          <w:noProof/>
          <w:sz w:val="18"/>
          <w:szCs w:val="18"/>
        </w:rPr>
        <w:t xml:space="preserve">  </w:t>
      </w:r>
      <w:r w:rsidRPr="00912A1D">
        <w:rPr>
          <w:rFonts w:ascii="Comic Sans MS" w:hAnsi="Comic Sans MS"/>
          <w:noProof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 xml:space="preserve">    C) fatter      </w:t>
      </w:r>
      <w:r w:rsidRPr="00A41B83">
        <w:rPr>
          <w:rFonts w:ascii="Comic Sans MS" w:hAnsi="Comic Sans MS"/>
          <w:noProof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>D) the fattest</w:t>
      </w:r>
    </w:p>
    <w:p w:rsidR="00724F74" w:rsidRPr="00A41B83" w:rsidRDefault="00724F74" w:rsidP="00192101">
      <w:pPr>
        <w:rPr>
          <w:rFonts w:ascii="Comic Sans MS" w:hAnsi="Comic Sans MS"/>
          <w:noProof/>
          <w:sz w:val="18"/>
          <w:szCs w:val="18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tr-TR"/>
        </w:rPr>
        <w:t>9.</w:t>
      </w:r>
      <w:r w:rsidRPr="00AA23EF">
        <w:rPr>
          <w:rFonts w:ascii="Comic Sans MS" w:hAnsi="Comic Sans MS" w:cs="Arial"/>
          <w:b/>
          <w:sz w:val="18"/>
          <w:szCs w:val="18"/>
        </w:rPr>
        <w:t xml:space="preserve"> </w:t>
      </w:r>
      <w:r w:rsidRPr="00AA23EF">
        <w:rPr>
          <w:rFonts w:ascii="Comic Sans MS" w:hAnsi="Comic Sans MS" w:cs="Arial"/>
          <w:sz w:val="18"/>
          <w:szCs w:val="18"/>
        </w:rPr>
        <w:t>Mehmet’s</w:t>
      </w:r>
      <w:r w:rsidRPr="00AA23EF">
        <w:rPr>
          <w:rFonts w:ascii="Comic Sans MS" w:hAnsi="Comic Sans MS"/>
          <w:sz w:val="18"/>
          <w:szCs w:val="18"/>
        </w:rPr>
        <w:t xml:space="preserve">  motorbike  is…………</w:t>
      </w:r>
      <w:r>
        <w:rPr>
          <w:rFonts w:ascii="Comic Sans MS" w:hAnsi="Comic Sans MS"/>
          <w:sz w:val="18"/>
          <w:szCs w:val="18"/>
        </w:rPr>
        <w:t xml:space="preserve">  </w:t>
      </w:r>
      <w:r w:rsidRPr="00AA23EF">
        <w:rPr>
          <w:rFonts w:ascii="Comic Sans MS" w:hAnsi="Comic Sans MS"/>
          <w:sz w:val="18"/>
          <w:szCs w:val="18"/>
        </w:rPr>
        <w:t>…</w:t>
      </w:r>
      <w:r w:rsidRPr="00AA23EF">
        <w:rPr>
          <w:rFonts w:ascii="Comic Sans MS" w:hAnsi="Comic Sans MS" w:cs="Arial"/>
          <w:sz w:val="18"/>
          <w:szCs w:val="18"/>
        </w:rPr>
        <w:t xml:space="preserve"> M</w:t>
      </w:r>
      <w:r>
        <w:rPr>
          <w:rFonts w:ascii="Comic Sans MS" w:hAnsi="Comic Sans MS" w:cs="Arial"/>
          <w:sz w:val="18"/>
          <w:szCs w:val="18"/>
        </w:rPr>
        <w:t>urat</w:t>
      </w:r>
      <w:r w:rsidRPr="00AA23EF">
        <w:rPr>
          <w:rFonts w:ascii="Comic Sans MS" w:hAnsi="Comic Sans MS" w:cs="Arial"/>
          <w:sz w:val="18"/>
          <w:szCs w:val="18"/>
        </w:rPr>
        <w:t>’s</w:t>
      </w:r>
      <w:r w:rsidRPr="00AA23EF">
        <w:rPr>
          <w:rFonts w:ascii="Comic Sans MS" w:hAnsi="Comic Sans MS"/>
          <w:sz w:val="18"/>
          <w:szCs w:val="18"/>
        </w:rPr>
        <w:t xml:space="preserve">  motorbike</w:t>
      </w:r>
      <w:r>
        <w:rPr>
          <w:rFonts w:ascii="Comic Sans MS" w:hAnsi="Comic Sans MS"/>
          <w:sz w:val="18"/>
          <w:szCs w:val="18"/>
        </w:rPr>
        <w:t xml:space="preserve"> .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shape id="Picture 7" o:spid="_x0000_s1072" type="#_x0000_t75" style="position:absolute;margin-left:205.9pt;margin-top:.4pt;width:36pt;height:42.75pt;z-index:251678720;visibility:visible">
            <v:imagedata r:id="rId22" o:title=""/>
          </v:shape>
        </w:pict>
      </w:r>
      <w:r>
        <w:rPr>
          <w:noProof/>
          <w:lang w:val="tr-TR"/>
        </w:rPr>
        <w:pict>
          <v:shape id="_x0000_s1073" type="#_x0000_t75" style="position:absolute;margin-left:155.65pt;margin-top:.4pt;width:36.75pt;height:43.5pt;z-index:251679744;visibility:visible">
            <v:imagedata r:id="rId22" o:title=""/>
          </v:shape>
        </w:pict>
      </w:r>
    </w:p>
    <w:p w:rsidR="00724F74" w:rsidRPr="00AA23EF" w:rsidRDefault="00724F74" w:rsidP="00AA23EF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AA23EF">
        <w:rPr>
          <w:rFonts w:ascii="Comic Sans MS" w:hAnsi="Comic Sans MS" w:cs="Arial"/>
          <w:sz w:val="18"/>
          <w:szCs w:val="18"/>
        </w:rPr>
        <w:t xml:space="preserve">a) different     </w:t>
      </w:r>
      <w:r w:rsidRPr="00AA23EF">
        <w:rPr>
          <w:rFonts w:ascii="Comic Sans MS" w:hAnsi="Comic Sans MS" w:cs="Arial"/>
          <w:sz w:val="18"/>
          <w:szCs w:val="18"/>
        </w:rPr>
        <w:tab/>
        <w:t xml:space="preserve">c) different than    </w:t>
      </w:r>
      <w:r w:rsidRPr="00AA23EF">
        <w:rPr>
          <w:rFonts w:ascii="Comic Sans MS" w:hAnsi="Comic Sans MS" w:cs="Arial"/>
          <w:sz w:val="18"/>
          <w:szCs w:val="18"/>
        </w:rPr>
        <w:tab/>
        <w:t xml:space="preserve"> </w:t>
      </w:r>
    </w:p>
    <w:p w:rsidR="00724F74" w:rsidRDefault="00724F74" w:rsidP="002217EA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AA23EF">
        <w:rPr>
          <w:rFonts w:ascii="Comic Sans MS" w:hAnsi="Comic Sans MS" w:cs="Arial"/>
          <w:sz w:val="18"/>
          <w:szCs w:val="18"/>
        </w:rPr>
        <w:t>b) the same as   d) different from</w:t>
      </w:r>
    </w:p>
    <w:p w:rsidR="00724F74" w:rsidRPr="00AA23EF" w:rsidRDefault="00724F74" w:rsidP="002217EA">
      <w:pPr>
        <w:spacing w:line="360" w:lineRule="auto"/>
        <w:rPr>
          <w:rFonts w:ascii="Comic Sans MS" w:hAnsi="Comic Sans MS" w:cs="Arial"/>
          <w:sz w:val="18"/>
          <w:szCs w:val="18"/>
        </w:rPr>
      </w:pPr>
      <w:r>
        <w:rPr>
          <w:noProof/>
          <w:lang w:val="tr-TR"/>
        </w:rPr>
        <w:pict>
          <v:shape id="Resim 57" o:spid="_x0000_s1074" type="#_x0000_t75" alt="A+_grade_141912_tns" style="position:absolute;margin-left:447.8pt;margin-top:640.5pt;width:37.45pt;height:49.5pt;z-index:251681792;visibility:visible;mso-position-horizontal-relative:margin;mso-position-vertical-relative:margin">
            <v:imagedata r:id="rId23" o:title="" chromakey="#fcfefc"/>
            <w10:wrap type="square" anchorx="margin" anchory="margin"/>
          </v:shape>
        </w:pict>
      </w:r>
    </w:p>
    <w:p w:rsidR="00724F74" w:rsidRDefault="00724F74" w:rsidP="00AA23EF">
      <w:pPr>
        <w:spacing w:line="360" w:lineRule="auto"/>
        <w:rPr>
          <w:rFonts w:ascii="Comic Sans MS" w:hAnsi="Comic Sans MS" w:cs="Arial"/>
          <w:sz w:val="18"/>
          <w:szCs w:val="18"/>
        </w:rPr>
      </w:pPr>
      <w:r>
        <w:rPr>
          <w:noProof/>
          <w:lang w:val="tr-TR"/>
        </w:rPr>
        <w:pict>
          <v:shape id="_x0000_s1075" type="#_x0000_t75" alt="acp960613clk_tns" style="position:absolute;margin-left:495.7pt;margin-top:647.95pt;width:51.65pt;height:36.75pt;z-index:251680768;visibility:visible;mso-position-horizontal-relative:margin;mso-position-vertical-relative:margin">
            <v:imagedata r:id="rId24" o:title="" chromakey="#fcfefc"/>
            <w10:wrap type="square" anchorx="margin" anchory="margin"/>
          </v:shape>
        </w:pict>
      </w:r>
      <w:r>
        <w:rPr>
          <w:rFonts w:ascii="Comic Sans MS" w:hAnsi="Comic Sans MS" w:cs="Arial"/>
          <w:sz w:val="18"/>
          <w:szCs w:val="18"/>
        </w:rPr>
        <w:t>10.Seda isn’t …………………..than Kerem.</w:t>
      </w:r>
    </w:p>
    <w:p w:rsidR="00724F74" w:rsidRDefault="00724F74" w:rsidP="00E56329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 A) the most hardworking</w:t>
      </w:r>
    </w:p>
    <w:p w:rsidR="00724F74" w:rsidRDefault="00724F74" w:rsidP="00E56329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 B) the harworkinger</w:t>
      </w:r>
    </w:p>
    <w:p w:rsidR="00724F74" w:rsidRDefault="00724F74" w:rsidP="00E56329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 C) lazier</w:t>
      </w:r>
    </w:p>
    <w:p w:rsidR="00724F74" w:rsidRDefault="00724F74" w:rsidP="00E56329">
      <w:pPr>
        <w:rPr>
          <w:rFonts w:ascii="Comic Sans MS" w:hAnsi="Comic Sans MS"/>
          <w:noProof/>
          <w:sz w:val="18"/>
          <w:szCs w:val="18"/>
        </w:rPr>
      </w:pPr>
      <w:r>
        <w:rPr>
          <w:noProof/>
          <w:lang w:val="tr-TR"/>
        </w:rPr>
        <w:pict>
          <v:shape id="Resim 59" o:spid="_x0000_s1076" type="#_x0000_t75" alt="http://www.persiangraphic.com/persian/albums/clipart/Computers/persiangraphic_thumb_computer_clipart07.jpg" style="position:absolute;margin-left:175.9pt;margin-top:9.25pt;width:68.25pt;height:69pt;z-index:251683840;visibility:visible">
            <v:imagedata r:id="rId25" r:href="rId26" chromakey="white"/>
          </v:shape>
        </w:pict>
      </w:r>
      <w:r>
        <w:rPr>
          <w:rFonts w:ascii="Comic Sans MS" w:hAnsi="Comic Sans MS"/>
          <w:noProof/>
          <w:sz w:val="18"/>
          <w:szCs w:val="18"/>
        </w:rPr>
        <w:t xml:space="preserve"> D) the laziest</w:t>
      </w:r>
    </w:p>
    <w:p w:rsidR="00724F74" w:rsidRPr="00AA23EF" w:rsidRDefault="00724F74" w:rsidP="00AA23EF">
      <w:pPr>
        <w:spacing w:line="360" w:lineRule="auto"/>
        <w:rPr>
          <w:rFonts w:ascii="Comic Sans MS" w:hAnsi="Comic Sans MS" w:cs="Arial"/>
          <w:sz w:val="18"/>
          <w:szCs w:val="18"/>
        </w:rPr>
      </w:pP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noProof/>
          <w:lang w:val="tr-TR"/>
        </w:rPr>
        <w:pict>
          <v:shape id="Resim 58" o:spid="_x0000_s1077" type="#_x0000_t75" alt="http://www.persiangraphic.com/persian/albums/clipart/Computers/persiangraphic_thumb_computer_clipart07.jpg" style="position:absolute;margin-left:475.85pt;margin-top:715.1pt;width:106.2pt;height:108pt;z-index:251682816;visibility:visible">
            <v:imagedata r:id="rId25" r:href="rId27" chromakey="white"/>
          </v:shape>
        </w:pict>
      </w:r>
      <w:r>
        <w:rPr>
          <w:rFonts w:ascii="Comic Sans MS" w:hAnsi="Comic Sans MS" w:cs="Arial"/>
          <w:sz w:val="18"/>
          <w:szCs w:val="18"/>
        </w:rPr>
        <w:t>ENGLISH TEACHER</w:t>
      </w:r>
      <w:r w:rsidRPr="00430478">
        <w:rPr>
          <w:rFonts w:ascii="Comic Sans MS" w:hAnsi="Comic Sans MS"/>
          <w:b/>
          <w:sz w:val="20"/>
          <w:szCs w:val="20"/>
          <w:lang w:val="en-GB"/>
        </w:rPr>
        <w:t>:</w:t>
      </w:r>
      <w:r>
        <w:rPr>
          <w:rFonts w:ascii="Comic Sans MS" w:hAnsi="Comic Sans MS" w:cs="Arial"/>
          <w:sz w:val="18"/>
          <w:szCs w:val="18"/>
        </w:rPr>
        <w:t xml:space="preserve"> FATMA UZA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I LOVE YOU…..</w:t>
      </w:r>
    </w:p>
    <w:p w:rsidR="00724F74" w:rsidRDefault="00724F74" w:rsidP="00596D8D">
      <w:pPr>
        <w:rPr>
          <w:rFonts w:ascii="Comic Sans MS" w:hAnsi="Comic Sans MS"/>
          <w:sz w:val="18"/>
          <w:szCs w:val="18"/>
        </w:rPr>
      </w:pPr>
    </w:p>
    <w:p w:rsidR="00724F74" w:rsidRPr="00822D39" w:rsidRDefault="00724F74" w:rsidP="00596D8D">
      <w:pPr>
        <w:rPr>
          <w:rFonts w:ascii="Comic Sans MS" w:hAnsi="Comic Sans MS"/>
          <w:sz w:val="18"/>
          <w:szCs w:val="18"/>
        </w:rPr>
      </w:pPr>
    </w:p>
    <w:sectPr w:rsidR="00724F74" w:rsidRPr="00822D39" w:rsidSect="0049542F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ashvill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73D8A"/>
    <w:multiLevelType w:val="hybridMultilevel"/>
    <w:tmpl w:val="4B0ED8B2"/>
    <w:lvl w:ilvl="0" w:tplc="A21A30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361719"/>
    <w:multiLevelType w:val="hybridMultilevel"/>
    <w:tmpl w:val="1C287A94"/>
    <w:lvl w:ilvl="0" w:tplc="A698A5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A44037C"/>
    <w:multiLevelType w:val="hybridMultilevel"/>
    <w:tmpl w:val="770CAB30"/>
    <w:lvl w:ilvl="0" w:tplc="B42A1DC6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D4646D"/>
    <w:multiLevelType w:val="hybridMultilevel"/>
    <w:tmpl w:val="49D623D2"/>
    <w:lvl w:ilvl="0" w:tplc="7302A8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587"/>
    <w:rsid w:val="000324DB"/>
    <w:rsid w:val="000428D1"/>
    <w:rsid w:val="0005076B"/>
    <w:rsid w:val="00064C9E"/>
    <w:rsid w:val="00071A53"/>
    <w:rsid w:val="000801DF"/>
    <w:rsid w:val="00081EC4"/>
    <w:rsid w:val="00085DAF"/>
    <w:rsid w:val="000956AD"/>
    <w:rsid w:val="000D69F2"/>
    <w:rsid w:val="00136DE6"/>
    <w:rsid w:val="00145494"/>
    <w:rsid w:val="00147632"/>
    <w:rsid w:val="00165084"/>
    <w:rsid w:val="00167BDB"/>
    <w:rsid w:val="00191919"/>
    <w:rsid w:val="00192101"/>
    <w:rsid w:val="00192A94"/>
    <w:rsid w:val="001B0A63"/>
    <w:rsid w:val="001B1DC1"/>
    <w:rsid w:val="001B6B14"/>
    <w:rsid w:val="001F7B67"/>
    <w:rsid w:val="00202DE1"/>
    <w:rsid w:val="002104BB"/>
    <w:rsid w:val="002217EA"/>
    <w:rsid w:val="00223DB3"/>
    <w:rsid w:val="00237680"/>
    <w:rsid w:val="0029724F"/>
    <w:rsid w:val="002C5632"/>
    <w:rsid w:val="002E6D8B"/>
    <w:rsid w:val="00317236"/>
    <w:rsid w:val="00340ADE"/>
    <w:rsid w:val="00375C47"/>
    <w:rsid w:val="003947E7"/>
    <w:rsid w:val="003D6F1F"/>
    <w:rsid w:val="003F2D5A"/>
    <w:rsid w:val="004110C2"/>
    <w:rsid w:val="00416B3A"/>
    <w:rsid w:val="00430478"/>
    <w:rsid w:val="00452C95"/>
    <w:rsid w:val="004550FA"/>
    <w:rsid w:val="00480197"/>
    <w:rsid w:val="00493587"/>
    <w:rsid w:val="0049542F"/>
    <w:rsid w:val="004B5A6E"/>
    <w:rsid w:val="004C3FC0"/>
    <w:rsid w:val="004D078F"/>
    <w:rsid w:val="004D0FC6"/>
    <w:rsid w:val="004D1065"/>
    <w:rsid w:val="004F12F2"/>
    <w:rsid w:val="00557015"/>
    <w:rsid w:val="005619EE"/>
    <w:rsid w:val="00570268"/>
    <w:rsid w:val="0057160C"/>
    <w:rsid w:val="00573C0F"/>
    <w:rsid w:val="00574047"/>
    <w:rsid w:val="0057724E"/>
    <w:rsid w:val="00581E82"/>
    <w:rsid w:val="005857C0"/>
    <w:rsid w:val="00596D8D"/>
    <w:rsid w:val="005D758C"/>
    <w:rsid w:val="00617DBD"/>
    <w:rsid w:val="00623A50"/>
    <w:rsid w:val="00656DE5"/>
    <w:rsid w:val="0067144B"/>
    <w:rsid w:val="0067268E"/>
    <w:rsid w:val="00676687"/>
    <w:rsid w:val="0068631A"/>
    <w:rsid w:val="00695A28"/>
    <w:rsid w:val="006C28A6"/>
    <w:rsid w:val="006D56F2"/>
    <w:rsid w:val="006F0835"/>
    <w:rsid w:val="00724F74"/>
    <w:rsid w:val="00734759"/>
    <w:rsid w:val="00744162"/>
    <w:rsid w:val="0076570C"/>
    <w:rsid w:val="007873C8"/>
    <w:rsid w:val="00797F2D"/>
    <w:rsid w:val="007A1414"/>
    <w:rsid w:val="007A16B6"/>
    <w:rsid w:val="007D0596"/>
    <w:rsid w:val="007D3532"/>
    <w:rsid w:val="007D4723"/>
    <w:rsid w:val="007E4C91"/>
    <w:rsid w:val="00806C26"/>
    <w:rsid w:val="00806E65"/>
    <w:rsid w:val="00822D39"/>
    <w:rsid w:val="00825D5D"/>
    <w:rsid w:val="00827C5A"/>
    <w:rsid w:val="00840255"/>
    <w:rsid w:val="00840C98"/>
    <w:rsid w:val="008445D2"/>
    <w:rsid w:val="00851DB1"/>
    <w:rsid w:val="00872D86"/>
    <w:rsid w:val="008927B3"/>
    <w:rsid w:val="008A62A1"/>
    <w:rsid w:val="00900977"/>
    <w:rsid w:val="00910240"/>
    <w:rsid w:val="00912A1D"/>
    <w:rsid w:val="0091428A"/>
    <w:rsid w:val="0091490D"/>
    <w:rsid w:val="00916928"/>
    <w:rsid w:val="00917727"/>
    <w:rsid w:val="009378A1"/>
    <w:rsid w:val="009615C6"/>
    <w:rsid w:val="00983E96"/>
    <w:rsid w:val="009A2BA5"/>
    <w:rsid w:val="009B3FB3"/>
    <w:rsid w:val="009D168A"/>
    <w:rsid w:val="009E5672"/>
    <w:rsid w:val="00A3025D"/>
    <w:rsid w:val="00A41B83"/>
    <w:rsid w:val="00A45094"/>
    <w:rsid w:val="00A51FA8"/>
    <w:rsid w:val="00A53A6B"/>
    <w:rsid w:val="00A64337"/>
    <w:rsid w:val="00A81777"/>
    <w:rsid w:val="00A86DF4"/>
    <w:rsid w:val="00A9258E"/>
    <w:rsid w:val="00AA23EF"/>
    <w:rsid w:val="00AE0BF0"/>
    <w:rsid w:val="00B15616"/>
    <w:rsid w:val="00B337E6"/>
    <w:rsid w:val="00B53564"/>
    <w:rsid w:val="00B55274"/>
    <w:rsid w:val="00B63FA6"/>
    <w:rsid w:val="00B67B23"/>
    <w:rsid w:val="00B74201"/>
    <w:rsid w:val="00B8722B"/>
    <w:rsid w:val="00B87A57"/>
    <w:rsid w:val="00BA5E50"/>
    <w:rsid w:val="00BB7585"/>
    <w:rsid w:val="00C1153B"/>
    <w:rsid w:val="00C2081C"/>
    <w:rsid w:val="00C476A7"/>
    <w:rsid w:val="00C61CEC"/>
    <w:rsid w:val="00C673C0"/>
    <w:rsid w:val="00CE15D2"/>
    <w:rsid w:val="00CE42AF"/>
    <w:rsid w:val="00CF391F"/>
    <w:rsid w:val="00D33114"/>
    <w:rsid w:val="00D61837"/>
    <w:rsid w:val="00D63273"/>
    <w:rsid w:val="00D7499F"/>
    <w:rsid w:val="00D94696"/>
    <w:rsid w:val="00D97ABF"/>
    <w:rsid w:val="00DD5288"/>
    <w:rsid w:val="00DF6EA6"/>
    <w:rsid w:val="00E455FF"/>
    <w:rsid w:val="00E47F4D"/>
    <w:rsid w:val="00E501FE"/>
    <w:rsid w:val="00E55E28"/>
    <w:rsid w:val="00E56329"/>
    <w:rsid w:val="00E57BD5"/>
    <w:rsid w:val="00E62BB2"/>
    <w:rsid w:val="00E847C9"/>
    <w:rsid w:val="00E91A78"/>
    <w:rsid w:val="00EC18D2"/>
    <w:rsid w:val="00EC7073"/>
    <w:rsid w:val="00EC737E"/>
    <w:rsid w:val="00EC7A04"/>
    <w:rsid w:val="00EE0ADA"/>
    <w:rsid w:val="00EE59DF"/>
    <w:rsid w:val="00EF3D8A"/>
    <w:rsid w:val="00EF7C6B"/>
    <w:rsid w:val="00F22016"/>
    <w:rsid w:val="00F51737"/>
    <w:rsid w:val="00F577D0"/>
    <w:rsid w:val="00F60763"/>
    <w:rsid w:val="00F91A28"/>
    <w:rsid w:val="00F95B48"/>
    <w:rsid w:val="00FA27EE"/>
    <w:rsid w:val="00FB2F9A"/>
    <w:rsid w:val="00FB6936"/>
    <w:rsid w:val="00FC23B5"/>
    <w:rsid w:val="00FD6E45"/>
    <w:rsid w:val="00FE10AA"/>
    <w:rsid w:val="00FE6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587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93587"/>
    <w:rPr>
      <w:lang w:eastAsia="en-US"/>
    </w:rPr>
  </w:style>
  <w:style w:type="paragraph" w:styleId="ListParagraph">
    <w:name w:val="List Paragraph"/>
    <w:basedOn w:val="Normal"/>
    <w:uiPriority w:val="99"/>
    <w:qFormat/>
    <w:rsid w:val="00916928"/>
    <w:pPr>
      <w:ind w:left="720"/>
      <w:contextualSpacing/>
    </w:pPr>
    <w:rPr>
      <w:lang w:val="tr-TR"/>
    </w:rPr>
  </w:style>
  <w:style w:type="paragraph" w:styleId="BalloonText">
    <w:name w:val="Balloon Text"/>
    <w:basedOn w:val="Normal"/>
    <w:link w:val="BalloonTextChar"/>
    <w:uiPriority w:val="99"/>
    <w:semiHidden/>
    <w:rsid w:val="009169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6928"/>
    <w:rPr>
      <w:rFonts w:ascii="Tahoma" w:hAnsi="Tahoma" w:cs="Tahoma"/>
      <w:sz w:val="16"/>
      <w:szCs w:val="16"/>
      <w:lang w:val="en-US" w:eastAsia="tr-TR"/>
    </w:rPr>
  </w:style>
  <w:style w:type="table" w:styleId="TableGrid">
    <w:name w:val="Table Grid"/>
    <w:basedOn w:val="TableNormal"/>
    <w:uiPriority w:val="99"/>
    <w:rsid w:val="0084025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C70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1.gstatic.com/images?q=tbn:xQeFaKVdKfHNwM:http://www.rso.cornell.edu/hellenic/images/stories/computer.jpg" TargetMode="External"/><Relationship Id="rId18" Type="http://schemas.openxmlformats.org/officeDocument/2006/relationships/image" Target="media/image11.png"/><Relationship Id="rId26" Type="http://schemas.openxmlformats.org/officeDocument/2006/relationships/image" Target="http://www.persiangraphic.com/persian/albums/clipart/Computers/persiangraphic_thumb_computer_clipart07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t2.gstatic.com/images?q=tbn:p8o-47An_KnUpM:http://www.uvu.edu/studentcomputing/images/printer.gif" TargetMode="External"/><Relationship Id="rId24" Type="http://schemas.openxmlformats.org/officeDocument/2006/relationships/image" Target="media/image17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http://www.persiangraphic.com/persian/albums/clipart/Computers/persiangraphic_thumb_computer_clipart07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312</TotalTime>
  <Pages>3</Pages>
  <Words>807</Words>
  <Characters>4604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vaio</dc:creator>
  <cp:keywords>www.sorubak.com</cp:keywords>
  <dc:description>www.sorubak.com</dc:description>
  <cp:lastModifiedBy>edanur</cp:lastModifiedBy>
  <cp:revision>165</cp:revision>
  <cp:lastPrinted>2012-12-03T18:37:00Z</cp:lastPrinted>
  <dcterms:created xsi:type="dcterms:W3CDTF">2012-04-14T20:40:00Z</dcterms:created>
  <dcterms:modified xsi:type="dcterms:W3CDTF">2013-12-01T19:20:00Z</dcterms:modified>
  <cp:category>www.sorubak.com</cp:category>
</cp:coreProperties>
</file>