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119D" w:rsidRPr="00526DC3" w:rsidRDefault="00E4119D" w:rsidP="00FB3224">
      <w:pPr>
        <w:spacing w:line="240" w:lineRule="auto"/>
        <w:jc w:val="center"/>
        <w:rPr>
          <w:b/>
          <w:sz w:val="24"/>
          <w:szCs w:val="24"/>
        </w:rPr>
      </w:pPr>
      <w:r>
        <w:rPr>
          <w:noProof/>
          <w:lang w:eastAsia="tr-TR"/>
        </w:rPr>
        <w:pict>
          <v:line id="Straight Connector 32" o:spid="_x0000_s1029" style="position:absolute;left:0;text-align:left;z-index:251658752;visibility:visible" from="235.1pt,-9.15pt" to="235.1pt,51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"/>
        </w:pict>
      </w:r>
      <w:r>
        <w:rPr>
          <w:noProof/>
          <w:lang w:eastAsia="tr-TR"/>
        </w:rPr>
        <w:pict>
          <v:line id="Straight Connector 1" o:spid="_x0000_s1030" style="position:absolute;left:0;text-align:left;z-index:251649536;visibility:visible" from="-16.9pt,-5.4pt" to="-16.9pt,5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"/>
        </w:pict>
      </w:r>
      <w:r>
        <w:rPr>
          <w:b/>
          <w:sz w:val="24"/>
          <w:szCs w:val="24"/>
        </w:rPr>
        <w:t xml:space="preserve"> “ </w:t>
      </w:r>
      <w:r w:rsidRPr="00526DC3">
        <w:rPr>
          <w:b/>
          <w:sz w:val="24"/>
          <w:szCs w:val="24"/>
        </w:rPr>
        <w:t>TEVFİK ÜNSAL İ.Ö.O</w:t>
      </w:r>
      <w:r>
        <w:rPr>
          <w:b/>
          <w:sz w:val="24"/>
          <w:szCs w:val="24"/>
        </w:rPr>
        <w:t xml:space="preserve"> ”</w:t>
      </w:r>
    </w:p>
    <w:p w:rsidR="00E4119D" w:rsidRPr="00526DC3" w:rsidRDefault="00E4119D" w:rsidP="00FB3224">
      <w:pPr>
        <w:spacing w:line="240" w:lineRule="auto"/>
        <w:jc w:val="center"/>
        <w:rPr>
          <w:b/>
          <w:sz w:val="24"/>
          <w:szCs w:val="24"/>
        </w:rPr>
      </w:pPr>
      <w:r w:rsidRPr="00526DC3">
        <w:rPr>
          <w:b/>
          <w:sz w:val="24"/>
          <w:szCs w:val="24"/>
        </w:rPr>
        <w:t>2013 – 2014 EĞİTİM – ÖĞRETİM YILI</w:t>
      </w:r>
    </w:p>
    <w:p w:rsidR="00E4119D" w:rsidRPr="00526DC3" w:rsidRDefault="00E4119D" w:rsidP="00FB3224">
      <w:pPr>
        <w:spacing w:line="240" w:lineRule="auto"/>
        <w:jc w:val="center"/>
        <w:rPr>
          <w:b/>
          <w:sz w:val="24"/>
          <w:szCs w:val="24"/>
        </w:rPr>
      </w:pPr>
      <w:r w:rsidRPr="00526DC3">
        <w:rPr>
          <w:b/>
          <w:sz w:val="24"/>
          <w:szCs w:val="24"/>
        </w:rPr>
        <w:t xml:space="preserve">İNGİLİZCE  DERSİ 7. SINIFLAR </w:t>
      </w:r>
    </w:p>
    <w:p w:rsidR="00E4119D" w:rsidRDefault="00E4119D" w:rsidP="00FB3224">
      <w:pPr>
        <w:spacing w:line="24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III.</w:t>
      </w:r>
      <w:r w:rsidRPr="00526DC3">
        <w:rPr>
          <w:b/>
          <w:sz w:val="24"/>
          <w:szCs w:val="24"/>
        </w:rPr>
        <w:t xml:space="preserve"> SINAV SORULARI</w:t>
      </w:r>
    </w:p>
    <w:p w:rsidR="00E4119D" w:rsidRPr="00526DC3" w:rsidRDefault="00E4119D" w:rsidP="00FB3224">
      <w:pPr>
        <w:spacing w:line="240" w:lineRule="auto"/>
        <w:jc w:val="center"/>
        <w:rPr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380"/>
      </w:tblGrid>
      <w:tr w:rsidR="00E4119D" w:rsidRPr="00D36B08" w:rsidTr="00D36B08">
        <w:trPr>
          <w:trHeight w:val="982"/>
        </w:trPr>
        <w:tc>
          <w:tcPr>
            <w:tcW w:w="4380" w:type="dxa"/>
            <w:shd w:val="clear" w:color="auto" w:fill="F2F2F2"/>
            <w:vAlign w:val="center"/>
          </w:tcPr>
          <w:p w:rsidR="00E4119D" w:rsidRPr="00D36B08" w:rsidRDefault="00E4119D" w:rsidP="00D36B08">
            <w:pPr>
              <w:spacing w:after="0" w:line="240" w:lineRule="auto"/>
              <w:rPr>
                <w:b/>
              </w:rPr>
            </w:pPr>
            <w:r w:rsidRPr="00D36B08">
              <w:rPr>
                <w:b/>
              </w:rPr>
              <w:t>ADI SOYADI:</w:t>
            </w:r>
          </w:p>
          <w:p w:rsidR="00E4119D" w:rsidRPr="00D36B08" w:rsidRDefault="00E4119D" w:rsidP="00D36B08">
            <w:pPr>
              <w:spacing w:after="0" w:line="240" w:lineRule="auto"/>
              <w:rPr>
                <w:b/>
              </w:rPr>
            </w:pPr>
          </w:p>
          <w:p w:rsidR="00E4119D" w:rsidRPr="00D36B08" w:rsidRDefault="00E4119D" w:rsidP="00D36B08">
            <w:pPr>
              <w:spacing w:after="0" w:line="240" w:lineRule="auto"/>
              <w:rPr>
                <w:b/>
              </w:rPr>
            </w:pPr>
            <w:r w:rsidRPr="00D36B08">
              <w:rPr>
                <w:b/>
              </w:rPr>
              <w:t>SINIF            :                         NO:</w:t>
            </w:r>
          </w:p>
        </w:tc>
      </w:tr>
    </w:tbl>
    <w:p w:rsidR="00E4119D" w:rsidRDefault="00E4119D" w:rsidP="00FB3224">
      <w:pPr>
        <w:spacing w:line="240" w:lineRule="auto"/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335"/>
      </w:tblGrid>
      <w:tr w:rsidR="00E4119D" w:rsidRPr="00D36B08" w:rsidTr="00D36B08">
        <w:tc>
          <w:tcPr>
            <w:tcW w:w="4335" w:type="dxa"/>
            <w:shd w:val="clear" w:color="auto" w:fill="F2F2F2"/>
          </w:tcPr>
          <w:p w:rsidR="00E4119D" w:rsidRPr="00D36B08" w:rsidRDefault="00E4119D" w:rsidP="00D36B08">
            <w:pPr>
              <w:spacing w:after="0" w:line="240" w:lineRule="auto"/>
              <w:rPr>
                <w:b/>
              </w:rPr>
            </w:pPr>
          </w:p>
          <w:p w:rsidR="00E4119D" w:rsidRPr="00D36B08" w:rsidRDefault="00E4119D" w:rsidP="00D36B08">
            <w:pPr>
              <w:spacing w:after="0" w:line="240" w:lineRule="auto"/>
            </w:pPr>
            <w:r w:rsidRPr="00D36B08">
              <w:t xml:space="preserve">Sınav </w:t>
            </w:r>
            <w:r w:rsidRPr="00D36B08">
              <w:rPr>
                <w:b/>
              </w:rPr>
              <w:t>8</w:t>
            </w:r>
            <w:r w:rsidRPr="00D36B08">
              <w:t xml:space="preserve"> </w:t>
            </w:r>
            <w:r w:rsidRPr="00D36B08">
              <w:rPr>
                <w:b/>
              </w:rPr>
              <w:t>adet</w:t>
            </w:r>
            <w:r w:rsidRPr="00D36B08">
              <w:t xml:space="preserve"> çoktan seçmeli, </w:t>
            </w:r>
            <w:r w:rsidRPr="00D36B08">
              <w:rPr>
                <w:b/>
              </w:rPr>
              <w:t>4 klasik</w:t>
            </w:r>
            <w:r w:rsidRPr="00D36B08">
              <w:t xml:space="preserve"> sorudan oluşmakta olup sınav süresi </w:t>
            </w:r>
            <w:r w:rsidRPr="00D36B08">
              <w:rPr>
                <w:b/>
              </w:rPr>
              <w:t>40</w:t>
            </w:r>
            <w:r w:rsidRPr="00D36B08">
              <w:t xml:space="preserve"> </w:t>
            </w:r>
            <w:r w:rsidRPr="00D36B08">
              <w:rPr>
                <w:b/>
              </w:rPr>
              <w:t>dk</w:t>
            </w:r>
            <w:r w:rsidRPr="00D36B08">
              <w:t xml:space="preserve"> dır. Her bir test sorusu </w:t>
            </w:r>
            <w:r w:rsidRPr="00D36B08">
              <w:rPr>
                <w:b/>
              </w:rPr>
              <w:t>5 puandır.</w:t>
            </w:r>
          </w:p>
          <w:p w:rsidR="00E4119D" w:rsidRPr="00D36B08" w:rsidRDefault="00E4119D" w:rsidP="00D36B08">
            <w:pPr>
              <w:spacing w:after="0" w:line="240" w:lineRule="auto"/>
            </w:pPr>
          </w:p>
          <w:p w:rsidR="00E4119D" w:rsidRPr="00D36B08" w:rsidRDefault="00E4119D" w:rsidP="00D36B08">
            <w:pPr>
              <w:spacing w:after="0" w:line="240" w:lineRule="auto"/>
            </w:pPr>
            <w:r w:rsidRPr="00D36B08">
              <w:t xml:space="preserve">Cevaplarınızı son bölümde bulunan cevap anahtarına işaretlemeyi ve sınav bitiminde cevaplarınızı kontrol etmeyi </w:t>
            </w:r>
            <w:r w:rsidRPr="00D36B08">
              <w:rPr>
                <w:b/>
                <w:u w:val="single"/>
              </w:rPr>
              <w:t>unutmayınız</w:t>
            </w:r>
            <w:r w:rsidRPr="00D36B08">
              <w:rPr>
                <w:u w:val="single"/>
              </w:rPr>
              <w:t>.</w:t>
            </w:r>
          </w:p>
          <w:p w:rsidR="00E4119D" w:rsidRPr="00D36B08" w:rsidRDefault="00E4119D" w:rsidP="00D36B08">
            <w:pPr>
              <w:spacing w:after="0" w:line="240" w:lineRule="auto"/>
              <w:rPr>
                <w:b/>
              </w:rPr>
            </w:pPr>
          </w:p>
          <w:p w:rsidR="00E4119D" w:rsidRPr="00D36B08" w:rsidRDefault="00E4119D" w:rsidP="00D36B08">
            <w:pPr>
              <w:spacing w:after="0" w:line="240" w:lineRule="auto"/>
              <w:rPr>
                <w:b/>
              </w:rPr>
            </w:pPr>
          </w:p>
          <w:p w:rsidR="00E4119D" w:rsidRPr="00D36B08" w:rsidRDefault="00E4119D" w:rsidP="00D36B08">
            <w:pPr>
              <w:spacing w:after="0" w:line="240" w:lineRule="auto"/>
              <w:rPr>
                <w:b/>
              </w:rPr>
            </w:pPr>
            <w:r w:rsidRPr="00D36B08">
              <w:rPr>
                <w:b/>
              </w:rPr>
              <w:t>Soru 5 = (18 Puan)     -     Soru 7  = (8 Puan)</w:t>
            </w:r>
          </w:p>
          <w:p w:rsidR="00E4119D" w:rsidRPr="00D36B08" w:rsidRDefault="00E4119D" w:rsidP="00D36B08">
            <w:pPr>
              <w:spacing w:after="0" w:line="240" w:lineRule="auto"/>
              <w:rPr>
                <w:b/>
              </w:rPr>
            </w:pPr>
          </w:p>
          <w:p w:rsidR="00E4119D" w:rsidRPr="00D36B08" w:rsidRDefault="00E4119D" w:rsidP="00D36B08">
            <w:pPr>
              <w:spacing w:after="0" w:line="240" w:lineRule="auto"/>
              <w:rPr>
                <w:b/>
              </w:rPr>
            </w:pPr>
            <w:r w:rsidRPr="00D36B08">
              <w:rPr>
                <w:b/>
              </w:rPr>
              <w:t>Soru 8 = (20 Puan)     -    Soru 10 = (9 Puan)</w:t>
            </w:r>
          </w:p>
          <w:p w:rsidR="00E4119D" w:rsidRPr="00D36B08" w:rsidRDefault="00E4119D" w:rsidP="00D36B08">
            <w:pPr>
              <w:spacing w:after="0" w:line="240" w:lineRule="auto"/>
              <w:rPr>
                <w:b/>
              </w:rPr>
            </w:pPr>
          </w:p>
          <w:p w:rsidR="00E4119D" w:rsidRPr="00D36B08" w:rsidRDefault="00E4119D" w:rsidP="00D36B08">
            <w:pPr>
              <w:spacing w:after="0" w:line="240" w:lineRule="auto"/>
              <w:rPr>
                <w:b/>
              </w:rPr>
            </w:pPr>
          </w:p>
          <w:p w:rsidR="00E4119D" w:rsidRPr="00D36B08" w:rsidRDefault="00E4119D" w:rsidP="00D36B08">
            <w:pPr>
              <w:spacing w:after="0" w:line="240" w:lineRule="auto"/>
              <w:jc w:val="center"/>
              <w:rPr>
                <w:b/>
              </w:rPr>
            </w:pPr>
            <w:r w:rsidRPr="00D36B08">
              <w:rPr>
                <w:b/>
              </w:rPr>
              <w:t>SON SINAV – SON ŞANS !</w:t>
            </w:r>
          </w:p>
          <w:p w:rsidR="00E4119D" w:rsidRPr="00D36B08" w:rsidRDefault="00E4119D" w:rsidP="00D36B08">
            <w:pPr>
              <w:spacing w:after="0" w:line="240" w:lineRule="auto"/>
              <w:rPr>
                <w:b/>
              </w:rPr>
            </w:pPr>
          </w:p>
          <w:p w:rsidR="00E4119D" w:rsidRPr="00D36B08" w:rsidRDefault="00E4119D" w:rsidP="00D36B08">
            <w:pPr>
              <w:spacing w:after="0" w:line="240" w:lineRule="auto"/>
              <w:rPr>
                <w:b/>
              </w:rPr>
            </w:pPr>
          </w:p>
          <w:p w:rsidR="00E4119D" w:rsidRPr="00D36B08" w:rsidRDefault="00E4119D" w:rsidP="00D36B08">
            <w:pPr>
              <w:spacing w:after="0" w:line="240" w:lineRule="auto"/>
              <w:jc w:val="right"/>
              <w:rPr>
                <w:b/>
              </w:rPr>
            </w:pPr>
            <w:r w:rsidRPr="00D36B08">
              <w:rPr>
                <w:b/>
              </w:rPr>
              <w:t xml:space="preserve">BAŞARILAR ... </w:t>
            </w:r>
          </w:p>
          <w:p w:rsidR="00E4119D" w:rsidRPr="00D36B08" w:rsidRDefault="00E4119D" w:rsidP="00D36B08">
            <w:pPr>
              <w:spacing w:after="0" w:line="240" w:lineRule="auto"/>
              <w:rPr>
                <w:b/>
              </w:rPr>
            </w:pPr>
          </w:p>
        </w:tc>
      </w:tr>
    </w:tbl>
    <w:p w:rsidR="00E4119D" w:rsidRDefault="00E4119D" w:rsidP="00FB3224">
      <w:pPr>
        <w:spacing w:line="240" w:lineRule="auto"/>
        <w:rPr>
          <w:b/>
        </w:rPr>
      </w:pPr>
    </w:p>
    <w:p w:rsidR="00E4119D" w:rsidRPr="002D5A97" w:rsidRDefault="00E4119D" w:rsidP="00732B32">
      <w:pPr>
        <w:spacing w:line="240" w:lineRule="auto"/>
        <w:ind w:right="-709"/>
      </w:pPr>
      <w:r>
        <w:rPr>
          <w:noProof/>
          <w:lang w:eastAsia="tr-TR"/>
        </w:rPr>
        <w:pict>
          <v:roundrect id="Yuvarlatılmış Dikdörtgen 2" o:spid="_x0000_s1031" style="position:absolute;margin-left:74.7pt;margin-top:-44.75pt;width:140.25pt;height:26.25pt;z-index:25166592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" filled="f" stroked="f" strokeweight="2pt">
            <v:textbox>
              <w:txbxContent>
                <w:p w:rsidR="00E4119D" w:rsidRDefault="00E4119D" w:rsidP="004F7635">
                  <w:pPr>
                    <w:jc w:val="center"/>
                  </w:pPr>
                  <w:hyperlink r:id="rId7" w:history="1">
                    <w:r w:rsidRPr="0058747A">
                      <w:rPr>
                        <w:rStyle w:val="Hyperlink"/>
                        <w:rFonts w:ascii="Comic Sans MS" w:hAnsi="Comic Sans MS"/>
                      </w:rPr>
                      <w:t>www.sorubak.com</w:t>
                    </w:r>
                  </w:hyperlink>
                </w:p>
              </w:txbxContent>
            </v:textbox>
          </v:roundrect>
        </w:pict>
      </w:r>
      <w:r w:rsidRPr="00732B32">
        <w:rPr>
          <w:b/>
        </w:rPr>
        <w:t>Soru 1:</w:t>
      </w:r>
      <w:r>
        <w:t xml:space="preserve"> </w:t>
      </w:r>
      <w:r w:rsidRPr="002D5A97">
        <w:t>Everest is ______ mountain in the world.</w:t>
      </w:r>
    </w:p>
    <w:p w:rsidR="00E4119D" w:rsidRPr="002D5A97" w:rsidRDefault="00E4119D" w:rsidP="00732B32">
      <w:pPr>
        <w:pStyle w:val="ListParagraph"/>
        <w:numPr>
          <w:ilvl w:val="0"/>
          <w:numId w:val="11"/>
        </w:numPr>
        <w:spacing w:line="240" w:lineRule="auto"/>
        <w:ind w:right="-709"/>
      </w:pPr>
      <w:r w:rsidRPr="002D5A97">
        <w:t>Highest</w:t>
      </w:r>
      <w:r w:rsidRPr="002D5A97">
        <w:tab/>
      </w:r>
      <w:r w:rsidRPr="002D5A97">
        <w:tab/>
      </w:r>
      <w:r w:rsidRPr="002D5A97">
        <w:tab/>
      </w:r>
      <w:r w:rsidRPr="002D5A97">
        <w:rPr>
          <w:b/>
        </w:rPr>
        <w:t>C)</w:t>
      </w:r>
      <w:r w:rsidRPr="002D5A97">
        <w:t xml:space="preserve"> higher</w:t>
      </w:r>
    </w:p>
    <w:p w:rsidR="00E4119D" w:rsidRDefault="00E4119D" w:rsidP="00732B32">
      <w:pPr>
        <w:pStyle w:val="ListParagraph"/>
        <w:numPr>
          <w:ilvl w:val="0"/>
          <w:numId w:val="11"/>
        </w:numPr>
        <w:spacing w:line="240" w:lineRule="auto"/>
        <w:ind w:right="-709"/>
      </w:pPr>
      <w:r w:rsidRPr="002D5A97">
        <w:t>Most high</w:t>
      </w:r>
      <w:r w:rsidRPr="002D5A97">
        <w:tab/>
      </w:r>
      <w:r w:rsidRPr="002D5A97">
        <w:tab/>
      </w:r>
      <w:r w:rsidRPr="002D5A97">
        <w:rPr>
          <w:b/>
        </w:rPr>
        <w:t>D)</w:t>
      </w:r>
      <w:r w:rsidRPr="002D5A97">
        <w:t xml:space="preserve"> the highest</w:t>
      </w:r>
    </w:p>
    <w:p w:rsidR="00E4119D" w:rsidRDefault="00E4119D" w:rsidP="007B24DF">
      <w:pPr>
        <w:pStyle w:val="ListParagraph"/>
        <w:spacing w:line="240" w:lineRule="auto"/>
        <w:ind w:right="-709"/>
      </w:pPr>
    </w:p>
    <w:p w:rsidR="00E4119D" w:rsidRDefault="00E4119D" w:rsidP="00732B32">
      <w:pPr>
        <w:pStyle w:val="ListParagraph"/>
        <w:spacing w:line="240" w:lineRule="auto"/>
        <w:ind w:right="-709"/>
      </w:pPr>
      <w:r>
        <w:rPr>
          <w:noProof/>
          <w:lang w:eastAsia="tr-TR"/>
        </w:rPr>
        <w:pict>
          <v:group id="Group 10" o:spid="_x0000_s1032" style="position:absolute;left:0;text-align:left;margin-left:38.5pt;margin-top:9.9pt;width:96pt;height:84.75pt;z-index:-251665920" coordsize="12192,10763" o:gfxdata="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5" o:spid="_x0000_s1033" type="#_x0000_t75" style="position:absolute;width:5429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iytHCAAAA2gAAAA8AAABkcnMvZG93bnJldi54bWxEj92KwjAUhO+FfYdwFrzT1AV/qEYRYUEQ&#10;VqzCsneH5tgWm5OaxFrffiMIXg4z8w2zWHWmFi05X1lWMBomIIhzqysuFJyO34MZCB+QNdaWScGD&#10;PKyWH70Fptre+UBtFgoRIexTVFCG0KRS+rwkg35oG+Lona0zGKJ0hdQO7xFuavmVJBNpsOK4UGJD&#10;m5LyS3YzCvbT266QP6frwyZ1dvbt3979Nkr1P7v1HESgLrzDr/ZWKxjD80q8AXL5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osrRwgAAANoAAAAPAAAAAAAAAAAAAAAAAJ8C&#10;AABkcnMvZG93bnJldi54bWxQSwUGAAAAAAQABAD3AAAAjgMAAAAA&#10;">
              <v:imagedata r:id="rId8" o:title="" cropright="21845f"/>
              <v:path arrowok="t"/>
            </v:shape>
            <v:shape id="Picture 6" o:spid="_x0000_s1034" type="#_x0000_t75" style="position:absolute;left:7810;top:3048;width:4382;height:77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DOj/CAAAA2gAAAA8AAABkcnMvZG93bnJldi54bWxEj0GLwjAUhO+C/yE8wZumKnalGkUEUU+L&#10;7rJ4fDZv267NS2mi1v31RhA8DjPzDTNbNKYUV6pdYVnBoB+BIE6tLjhT8P217k1AOI+ssbRMCu7k&#10;YDFvt2aYaHvjPV0PPhMBwi5BBbn3VSKlS3My6Pq2Ig7er60N+iDrTOoabwFuSjmMolgaLDgs5FjR&#10;Kqf0fLgYBdp87Pj8//N3dOXnMhtt8BSPY6W6nWY5BeGp8e/wq73VCmJ4Xgk3QM4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6wzo/wgAAANoAAAAPAAAAAAAAAAAAAAAAAJ8C&#10;AABkcnMvZG93bnJldi54bWxQSwUGAAAAAAQABAD3AAAAjgMAAAAA&#10;">
              <v:imagedata r:id="rId9" o:title="" croptop="27273f" cropleft="33967f"/>
              <v:path arrowok="t"/>
            </v:shape>
          </v:group>
        </w:pict>
      </w:r>
    </w:p>
    <w:p w:rsidR="00E4119D" w:rsidRPr="00732B32" w:rsidRDefault="00E4119D" w:rsidP="00732B32">
      <w:pPr>
        <w:pStyle w:val="ListParagraph"/>
        <w:spacing w:line="240" w:lineRule="auto"/>
        <w:ind w:left="0" w:right="-709"/>
        <w:rPr>
          <w:b/>
        </w:rPr>
      </w:pPr>
      <w:r w:rsidRPr="00732B32">
        <w:rPr>
          <w:b/>
        </w:rPr>
        <w:t>Soru 2:</w:t>
      </w:r>
      <w:r>
        <w:rPr>
          <w:b/>
        </w:rPr>
        <w:t xml:space="preserve"> </w:t>
      </w:r>
    </w:p>
    <w:p w:rsidR="00E4119D" w:rsidRDefault="00E4119D" w:rsidP="00732B32">
      <w:pPr>
        <w:spacing w:line="240" w:lineRule="auto"/>
        <w:rPr>
          <w:b/>
        </w:rPr>
      </w:pPr>
    </w:p>
    <w:p w:rsidR="00E4119D" w:rsidRDefault="00E4119D" w:rsidP="00732B32">
      <w:pPr>
        <w:spacing w:line="240" w:lineRule="auto"/>
        <w:ind w:right="-709"/>
        <w:rPr>
          <w:b/>
        </w:rPr>
      </w:pPr>
    </w:p>
    <w:p w:rsidR="00E4119D" w:rsidRDefault="00E4119D" w:rsidP="00732B32">
      <w:pPr>
        <w:spacing w:line="240" w:lineRule="auto"/>
        <w:ind w:right="-709" w:firstLine="708"/>
        <w:rPr>
          <w:b/>
        </w:rPr>
      </w:pPr>
      <w:r>
        <w:rPr>
          <w:b/>
        </w:rPr>
        <w:t xml:space="preserve">    </w:t>
      </w:r>
      <w:r w:rsidRPr="00240419">
        <w:t>Ahmet</w:t>
      </w:r>
      <w:r>
        <w:rPr>
          <w:b/>
        </w:rPr>
        <w:t xml:space="preserve">    -    </w:t>
      </w:r>
      <w:r w:rsidRPr="00240419">
        <w:t>Mahmut</w:t>
      </w:r>
    </w:p>
    <w:p w:rsidR="00E4119D" w:rsidRDefault="00E4119D" w:rsidP="00732B32">
      <w:pPr>
        <w:pStyle w:val="ListParagraph"/>
        <w:numPr>
          <w:ilvl w:val="0"/>
          <w:numId w:val="12"/>
        </w:numPr>
        <w:spacing w:line="240" w:lineRule="auto"/>
        <w:ind w:right="-709"/>
        <w:rPr>
          <w:b/>
        </w:rPr>
      </w:pPr>
      <w:r w:rsidRPr="00240419">
        <w:rPr>
          <w:b/>
        </w:rPr>
        <w:t>Ahmet is ______ than Mahmut</w:t>
      </w:r>
      <w:r>
        <w:rPr>
          <w:b/>
        </w:rPr>
        <w:t>.</w:t>
      </w:r>
    </w:p>
    <w:p w:rsidR="00E4119D" w:rsidRDefault="00E4119D" w:rsidP="00732B32">
      <w:pPr>
        <w:pStyle w:val="ListParagraph"/>
        <w:spacing w:line="240" w:lineRule="auto"/>
        <w:ind w:right="-709"/>
        <w:rPr>
          <w:b/>
        </w:rPr>
      </w:pPr>
    </w:p>
    <w:p w:rsidR="00E4119D" w:rsidRDefault="00E4119D" w:rsidP="00732B32">
      <w:pPr>
        <w:pStyle w:val="ListParagraph"/>
        <w:numPr>
          <w:ilvl w:val="0"/>
          <w:numId w:val="13"/>
        </w:numPr>
        <w:spacing w:line="240" w:lineRule="auto"/>
        <w:ind w:right="-709"/>
        <w:rPr>
          <w:b/>
        </w:rPr>
      </w:pPr>
      <w:r>
        <w:rPr>
          <w:b/>
        </w:rPr>
        <w:t>Longest</w:t>
      </w:r>
      <w:r>
        <w:rPr>
          <w:b/>
        </w:rPr>
        <w:tab/>
      </w:r>
      <w:r>
        <w:rPr>
          <w:b/>
        </w:rPr>
        <w:tab/>
        <w:t>C) longer</w:t>
      </w:r>
    </w:p>
    <w:p w:rsidR="00E4119D" w:rsidRDefault="00E4119D" w:rsidP="00732B32">
      <w:pPr>
        <w:pStyle w:val="ListParagraph"/>
        <w:numPr>
          <w:ilvl w:val="0"/>
          <w:numId w:val="13"/>
        </w:numPr>
        <w:spacing w:line="240" w:lineRule="auto"/>
        <w:ind w:right="-709"/>
        <w:rPr>
          <w:b/>
        </w:rPr>
      </w:pPr>
      <w:r>
        <w:rPr>
          <w:b/>
        </w:rPr>
        <w:t>Shorter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D) shortest</w:t>
      </w:r>
    </w:p>
    <w:p w:rsidR="00E4119D" w:rsidRDefault="00E4119D" w:rsidP="007B24DF">
      <w:pPr>
        <w:pStyle w:val="ListParagraph"/>
        <w:spacing w:line="240" w:lineRule="auto"/>
        <w:ind w:right="-709"/>
        <w:rPr>
          <w:b/>
        </w:rPr>
      </w:pPr>
    </w:p>
    <w:p w:rsidR="00E4119D" w:rsidRDefault="00E4119D" w:rsidP="007B24DF">
      <w:pPr>
        <w:pStyle w:val="ListParagraph"/>
        <w:spacing w:line="240" w:lineRule="auto"/>
        <w:ind w:right="-709"/>
        <w:rPr>
          <w:b/>
        </w:rPr>
      </w:pPr>
      <w:r>
        <w:rPr>
          <w:noProof/>
          <w:lang w:eastAsia="tr-TR"/>
        </w:rPr>
        <w:pict>
          <v:group id="Group 18" o:spid="_x0000_s1035" style="position:absolute;left:0;text-align:left;margin-left:14.05pt;margin-top:6.55pt;width:211.5pt;height:64.5pt;z-index:-251664896" coordsize="26860,8191" o:gfxdata="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">
            <v:shape id="Picture 15" o:spid="_x0000_s1036" type="#_x0000_t75" style="position:absolute;left:18288;width:8572;height:762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CjC/AAAAA2wAAAA8AAABkcnMvZG93bnJldi54bWxET0trwkAQvgv+h2UKvemm0qpENyFIS0tv&#10;PkCPQ3aahGZnQ3aq8d+7BcHbfHzPWeeDa9WZ+tB4NvAyTUARl942XBk47D8mS1BBkC22nsnAlQLk&#10;2Xi0xtT6C2/pvJNKxRAOKRqoRbpU61DW5DBMfUccuR/fO5QI+0rbHi8x3LV6liRz7bDh2FBjR5ua&#10;yt/dnzPwSTNpFuWyqAa9OBZeTu/F96sxz09DsQIlNMhDfHd/2Tj/Df5/iQfo7AY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wKML8AAAADbAAAADwAAAAAAAAAAAAAAAACfAgAA&#10;ZHJzL2Rvd25yZXYueG1sUEsFBgAAAAAEAAQA9wAAAIwDAAAAAA==&#10;">
              <v:imagedata r:id="rId10" o:title="" grayscale="t"/>
              <v:path arrowok="t"/>
            </v:shape>
            <v:shape id="Picture 16" o:spid="_x0000_s1037" type="#_x0000_t75" style="position:absolute;top:381;width:10477;height:73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bltPBAAAA2wAAAA8AAABkcnMvZG93bnJldi54bWxET8lqwzAQvRfyD2ICvTVycjDFjRKyYOrc&#10;6iTQ69Sa2G6skbHkJX9fFQq9zeOts95OphEDda62rGC5iEAQF1bXXCq4XtKXVxDOI2tsLJOCBznY&#10;bmZPa0y0HTmn4exLEULYJaig8r5NpHRFRQbdwrbEgbvZzqAPsCul7nAM4aaRqyiKpcGaQ0OFLR0q&#10;Ku7n3ijw2em2u6Z1NvaUf359v+f6+LFX6nk+7d5AeJr8v/jPnekwP4bfX8IBcvM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KbltPBAAAA2wAAAA8AAAAAAAAAAAAAAAAAnwIA&#10;AGRycy9kb3ducmV2LnhtbFBLBQYAAAAABAAEAPcAAACNAwAAAAA=&#10;">
              <v:imagedata r:id="rId11" o:title="" grayscale="t"/>
              <v:path arrowok="t"/>
            </v:shape>
            <v:shape id="Picture 17" o:spid="_x0000_s1038" type="#_x0000_t75" style="position:absolute;left:7715;top:2000;width:10573;height:61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1XsvCAAAA2wAAAA8AAABkcnMvZG93bnJldi54bWxET0trAjEQvgv+hzBCb5q1h7ZsjVIFoWCL&#10;9XHpbdyMu0s3kyUZdeuvN4WCt/n4njOZda5RZwqx9mxgPMpAERfe1lwa2O+WwxdQUZAtNp7JwC9F&#10;mE37vQnm1l94Q+etlCqFcMzRQCXS5lrHoiKHceRb4sQdfXAoCYZS24CXFO4a/ZhlT9phzamhwpYW&#10;FRU/25MzsFpoXX8dPr6zzyaM91dZz62sjXkYdG+voIQ6uYv/3e82zX+Gv1/SAXp6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lNV7LwgAAANsAAAAPAAAAAAAAAAAAAAAAAJ8C&#10;AABkcnMvZG93bnJldi54bWxQSwUGAAAAAAQABAD3AAAAjgMAAAAA&#10;">
              <v:imagedata r:id="rId12" o:title="" grayscale="t"/>
              <v:path arrowok="t"/>
            </v:shape>
          </v:group>
        </w:pict>
      </w:r>
    </w:p>
    <w:p w:rsidR="00E4119D" w:rsidRDefault="00E4119D" w:rsidP="007B24DF">
      <w:pPr>
        <w:spacing w:line="240" w:lineRule="auto"/>
        <w:ind w:right="-709"/>
        <w:rPr>
          <w:b/>
        </w:rPr>
      </w:pPr>
      <w:r>
        <w:rPr>
          <w:b/>
        </w:rPr>
        <w:t xml:space="preserve">Soru 3: </w:t>
      </w:r>
    </w:p>
    <w:p w:rsidR="00E4119D" w:rsidRDefault="00E4119D" w:rsidP="007B24DF">
      <w:pPr>
        <w:spacing w:line="240" w:lineRule="auto"/>
        <w:ind w:right="-709"/>
        <w:rPr>
          <w:b/>
        </w:rPr>
      </w:pPr>
    </w:p>
    <w:p w:rsidR="00E4119D" w:rsidRDefault="00E4119D" w:rsidP="007B24DF">
      <w:pPr>
        <w:spacing w:line="240" w:lineRule="auto"/>
        <w:ind w:right="-709"/>
        <w:rPr>
          <w:b/>
        </w:rPr>
      </w:pPr>
      <w:r>
        <w:rPr>
          <w:b/>
        </w:rPr>
        <w:t xml:space="preserve">      Cheetah  </w:t>
      </w:r>
      <w:r>
        <w:rPr>
          <w:b/>
        </w:rPr>
        <w:tab/>
        <w:t xml:space="preserve">          Turtle </w:t>
      </w:r>
      <w:r>
        <w:rPr>
          <w:b/>
        </w:rPr>
        <w:tab/>
        <w:t xml:space="preserve">              Rabbit</w:t>
      </w:r>
    </w:p>
    <w:p w:rsidR="00E4119D" w:rsidRPr="008E7288" w:rsidRDefault="00E4119D" w:rsidP="007B24DF">
      <w:pPr>
        <w:spacing w:line="240" w:lineRule="auto"/>
        <w:ind w:right="-709" w:firstLine="708"/>
      </w:pPr>
      <w:r>
        <w:t xml:space="preserve">      </w:t>
      </w:r>
      <w:r w:rsidRPr="008E7288">
        <w:t>(</w:t>
      </w:r>
      <w:r>
        <w:t>Doğru olanı seçiniz</w:t>
      </w:r>
      <w:r w:rsidRPr="008E7288">
        <w:t>. )</w:t>
      </w:r>
    </w:p>
    <w:p w:rsidR="00E4119D" w:rsidRPr="008E7288" w:rsidRDefault="00E4119D" w:rsidP="007B24DF">
      <w:pPr>
        <w:pStyle w:val="ListParagraph"/>
        <w:numPr>
          <w:ilvl w:val="0"/>
          <w:numId w:val="16"/>
        </w:numPr>
        <w:spacing w:line="240" w:lineRule="auto"/>
        <w:ind w:right="-709"/>
      </w:pPr>
      <w:r w:rsidRPr="008E7288">
        <w:t>Turtle is faster than cheetah.</w:t>
      </w:r>
    </w:p>
    <w:p w:rsidR="00E4119D" w:rsidRPr="008E7288" w:rsidRDefault="00E4119D" w:rsidP="007B24DF">
      <w:pPr>
        <w:pStyle w:val="ListParagraph"/>
        <w:numPr>
          <w:ilvl w:val="0"/>
          <w:numId w:val="16"/>
        </w:numPr>
        <w:spacing w:line="240" w:lineRule="auto"/>
        <w:ind w:right="-709"/>
      </w:pPr>
      <w:r w:rsidRPr="008E7288">
        <w:t>Rabbit is the fastest of all.</w:t>
      </w:r>
    </w:p>
    <w:p w:rsidR="00E4119D" w:rsidRPr="008E7288" w:rsidRDefault="00E4119D" w:rsidP="007B24DF">
      <w:pPr>
        <w:pStyle w:val="ListParagraph"/>
        <w:numPr>
          <w:ilvl w:val="0"/>
          <w:numId w:val="16"/>
        </w:numPr>
        <w:spacing w:line="240" w:lineRule="auto"/>
        <w:ind w:right="-709"/>
      </w:pPr>
      <w:r w:rsidRPr="008E7288">
        <w:t>Cheetah is shorter than turtle.</w:t>
      </w:r>
    </w:p>
    <w:p w:rsidR="00E4119D" w:rsidRDefault="00E4119D" w:rsidP="007B24DF">
      <w:pPr>
        <w:pStyle w:val="ListParagraph"/>
        <w:numPr>
          <w:ilvl w:val="0"/>
          <w:numId w:val="16"/>
        </w:numPr>
        <w:spacing w:line="240" w:lineRule="auto"/>
        <w:ind w:right="-709"/>
      </w:pPr>
      <w:r w:rsidRPr="008E7288">
        <w:t>Cheetah is the fastest of all.</w:t>
      </w:r>
    </w:p>
    <w:p w:rsidR="00E4119D" w:rsidRPr="008E7288" w:rsidRDefault="00E4119D" w:rsidP="007B24DF">
      <w:pPr>
        <w:pStyle w:val="ListParagraph"/>
        <w:spacing w:line="240" w:lineRule="auto"/>
        <w:ind w:right="-709"/>
      </w:pPr>
    </w:p>
    <w:p w:rsidR="00E4119D" w:rsidRPr="007B24DF" w:rsidRDefault="00E4119D" w:rsidP="007B24DF">
      <w:pPr>
        <w:spacing w:line="240" w:lineRule="auto"/>
        <w:ind w:right="-709"/>
      </w:pPr>
      <w:r>
        <w:rPr>
          <w:b/>
        </w:rPr>
        <w:t xml:space="preserve">Soru 4: </w:t>
      </w:r>
      <w:r>
        <w:t xml:space="preserve">Kızılırmak is </w:t>
      </w:r>
      <w:r w:rsidRPr="002D5A97">
        <w:t>______</w:t>
      </w:r>
      <w:r>
        <w:t xml:space="preserve"> river in Turkey.</w:t>
      </w:r>
    </w:p>
    <w:p w:rsidR="00E4119D" w:rsidRDefault="00E4119D" w:rsidP="007B24DF">
      <w:pPr>
        <w:pStyle w:val="ListParagraph"/>
        <w:numPr>
          <w:ilvl w:val="0"/>
          <w:numId w:val="21"/>
        </w:numPr>
        <w:spacing w:line="240" w:lineRule="auto"/>
        <w:ind w:right="-709"/>
        <w:rPr>
          <w:b/>
        </w:rPr>
      </w:pPr>
      <w:r>
        <w:rPr>
          <w:b/>
        </w:rPr>
        <w:t>longer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C) the longest</w:t>
      </w:r>
    </w:p>
    <w:p w:rsidR="00E4119D" w:rsidRDefault="00E4119D" w:rsidP="007B24DF">
      <w:pPr>
        <w:pStyle w:val="ListParagraph"/>
        <w:numPr>
          <w:ilvl w:val="0"/>
          <w:numId w:val="21"/>
        </w:numPr>
        <w:spacing w:line="240" w:lineRule="auto"/>
        <w:ind w:right="-709"/>
        <w:rPr>
          <w:b/>
        </w:rPr>
      </w:pPr>
      <w:r>
        <w:rPr>
          <w:b/>
        </w:rPr>
        <w:t>more longer</w:t>
      </w:r>
      <w:r>
        <w:rPr>
          <w:b/>
        </w:rPr>
        <w:tab/>
      </w:r>
      <w:r>
        <w:rPr>
          <w:b/>
        </w:rPr>
        <w:tab/>
        <w:t>D) longest</w:t>
      </w:r>
    </w:p>
    <w:p w:rsidR="00E4119D" w:rsidRDefault="00E4119D" w:rsidP="00743542">
      <w:pPr>
        <w:pStyle w:val="ListParagraph"/>
        <w:spacing w:line="240" w:lineRule="auto"/>
        <w:ind w:right="-709"/>
        <w:rPr>
          <w:b/>
        </w:rPr>
      </w:pPr>
      <w:r>
        <w:rPr>
          <w:noProof/>
          <w:lang w:eastAsia="tr-TR"/>
        </w:rPr>
        <w:pict>
          <v:line id="Straight Connector 33" o:spid="_x0000_s1039" style="position:absolute;left:0;text-align:left;z-index:251659776;visibility:visible" from="1.65pt,-10.65pt" to="1.65pt,51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"/>
        </w:pict>
      </w:r>
      <w:r>
        <w:rPr>
          <w:b/>
        </w:rPr>
        <w:t>Soru 5:             (3 X 6 = 18 Puan)</w:t>
      </w:r>
    </w:p>
    <w:p w:rsidR="00E4119D" w:rsidRDefault="00E4119D" w:rsidP="00694DF6">
      <w:pPr>
        <w:pStyle w:val="ListParagraph"/>
        <w:spacing w:line="240" w:lineRule="auto"/>
        <w:ind w:right="-709" w:firstLine="696"/>
        <w:rPr>
          <w:b/>
        </w:rPr>
      </w:pPr>
      <w:r>
        <w:rPr>
          <w:b/>
        </w:rPr>
        <w:t>Write the names of the pictures.</w:t>
      </w:r>
    </w:p>
    <w:p w:rsidR="00E4119D" w:rsidRDefault="00E4119D" w:rsidP="00743542">
      <w:pPr>
        <w:pStyle w:val="ListParagraph"/>
        <w:spacing w:line="240" w:lineRule="auto"/>
        <w:ind w:right="-709"/>
        <w:rPr>
          <w:b/>
        </w:rPr>
      </w:pPr>
      <w:r>
        <w:rPr>
          <w:b/>
        </w:rPr>
        <w:t xml:space="preserve">            (Resimlerin altına adlarını yazınız.)</w:t>
      </w:r>
    </w:p>
    <w:p w:rsidR="00E4119D" w:rsidRDefault="00E4119D" w:rsidP="00743542">
      <w:pPr>
        <w:pStyle w:val="ListParagraph"/>
        <w:spacing w:line="240" w:lineRule="auto"/>
        <w:ind w:right="-709"/>
        <w:rPr>
          <w:b/>
        </w:rPr>
      </w:pPr>
    </w:p>
    <w:tbl>
      <w:tblPr>
        <w:tblW w:w="4252" w:type="dxa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134"/>
        <w:gridCol w:w="1134"/>
        <w:gridCol w:w="921"/>
        <w:gridCol w:w="1063"/>
      </w:tblGrid>
      <w:tr w:rsidR="00E4119D" w:rsidRPr="00D36B08" w:rsidTr="00D36B08">
        <w:tc>
          <w:tcPr>
            <w:tcW w:w="1134" w:type="dxa"/>
          </w:tcPr>
          <w:p w:rsidR="00E4119D" w:rsidRPr="00D36B08" w:rsidRDefault="00E4119D" w:rsidP="00D36B08">
            <w:pPr>
              <w:pStyle w:val="ListParagraph"/>
              <w:spacing w:after="0" w:line="240" w:lineRule="auto"/>
              <w:ind w:left="0" w:right="-709"/>
              <w:rPr>
                <w:b/>
              </w:rPr>
            </w:pPr>
            <w:r w:rsidRPr="00D36B08">
              <w:rPr>
                <w:b/>
              </w:rPr>
              <w:t>Talk Show</w:t>
            </w:r>
          </w:p>
        </w:tc>
        <w:tc>
          <w:tcPr>
            <w:tcW w:w="1134" w:type="dxa"/>
          </w:tcPr>
          <w:p w:rsidR="00E4119D" w:rsidRPr="00D36B08" w:rsidRDefault="00E4119D" w:rsidP="00D36B08">
            <w:pPr>
              <w:pStyle w:val="ListParagraph"/>
              <w:spacing w:after="0" w:line="240" w:lineRule="auto"/>
              <w:ind w:left="0" w:right="-709"/>
              <w:rPr>
                <w:b/>
              </w:rPr>
            </w:pPr>
            <w:r w:rsidRPr="00D36B08">
              <w:rPr>
                <w:b/>
              </w:rPr>
              <w:t>TV Series</w:t>
            </w:r>
          </w:p>
        </w:tc>
        <w:tc>
          <w:tcPr>
            <w:tcW w:w="921" w:type="dxa"/>
          </w:tcPr>
          <w:p w:rsidR="00E4119D" w:rsidRPr="00D36B08" w:rsidRDefault="00E4119D" w:rsidP="00D36B08">
            <w:pPr>
              <w:pStyle w:val="ListParagraph"/>
              <w:spacing w:after="0" w:line="240" w:lineRule="auto"/>
              <w:ind w:left="0" w:right="-709"/>
              <w:rPr>
                <w:b/>
              </w:rPr>
            </w:pPr>
            <w:r w:rsidRPr="00D36B08">
              <w:rPr>
                <w:b/>
              </w:rPr>
              <w:t>News</w:t>
            </w:r>
          </w:p>
        </w:tc>
        <w:tc>
          <w:tcPr>
            <w:tcW w:w="1063" w:type="dxa"/>
          </w:tcPr>
          <w:p w:rsidR="00E4119D" w:rsidRPr="00D36B08" w:rsidRDefault="00E4119D" w:rsidP="00D36B08">
            <w:pPr>
              <w:pStyle w:val="ListParagraph"/>
              <w:spacing w:after="0" w:line="240" w:lineRule="auto"/>
              <w:ind w:left="0" w:right="-709"/>
              <w:rPr>
                <w:b/>
              </w:rPr>
            </w:pPr>
            <w:r w:rsidRPr="00D36B08">
              <w:rPr>
                <w:b/>
              </w:rPr>
              <w:t>Cartoon</w:t>
            </w:r>
          </w:p>
        </w:tc>
      </w:tr>
      <w:tr w:rsidR="00E4119D" w:rsidRPr="00D36B08" w:rsidTr="00D36B08">
        <w:tc>
          <w:tcPr>
            <w:tcW w:w="2268" w:type="dxa"/>
            <w:gridSpan w:val="2"/>
          </w:tcPr>
          <w:p w:rsidR="00E4119D" w:rsidRPr="00D36B08" w:rsidRDefault="00E4119D" w:rsidP="00D36B08">
            <w:pPr>
              <w:pStyle w:val="ListParagraph"/>
              <w:spacing w:after="0" w:line="240" w:lineRule="auto"/>
              <w:ind w:left="0" w:right="-709"/>
              <w:rPr>
                <w:b/>
              </w:rPr>
            </w:pPr>
            <w:r w:rsidRPr="00D36B08">
              <w:rPr>
                <w:b/>
              </w:rPr>
              <w:t xml:space="preserve">     Sport  Program</w:t>
            </w:r>
          </w:p>
        </w:tc>
        <w:tc>
          <w:tcPr>
            <w:tcW w:w="1984" w:type="dxa"/>
            <w:gridSpan w:val="2"/>
          </w:tcPr>
          <w:p w:rsidR="00E4119D" w:rsidRPr="00D36B08" w:rsidRDefault="00E4119D" w:rsidP="00D36B08">
            <w:pPr>
              <w:pStyle w:val="ListParagraph"/>
              <w:spacing w:after="0" w:line="240" w:lineRule="auto"/>
              <w:ind w:left="0" w:right="-709"/>
              <w:rPr>
                <w:b/>
              </w:rPr>
            </w:pPr>
            <w:r w:rsidRPr="00D36B08">
              <w:rPr>
                <w:b/>
              </w:rPr>
              <w:t xml:space="preserve"> Weather Forecast</w:t>
            </w:r>
          </w:p>
        </w:tc>
      </w:tr>
    </w:tbl>
    <w:p w:rsidR="00E4119D" w:rsidRPr="00BC4D2B" w:rsidRDefault="00E4119D" w:rsidP="00BC4D2B">
      <w:pPr>
        <w:spacing w:line="240" w:lineRule="auto"/>
        <w:ind w:right="-709"/>
        <w:rPr>
          <w:b/>
        </w:rPr>
      </w:pPr>
      <w:r>
        <w:rPr>
          <w:noProof/>
          <w:lang w:eastAsia="tr-TR"/>
        </w:rPr>
        <w:pict>
          <v:shape id="Picture 14" o:spid="_x0000_s1040" type="#_x0000_t75" style="position:absolute;margin-left:155.95pt;margin-top:5.55pt;width:86.2pt;height:66.95pt;z-index:-251662848;visibility:visible;mso-position-horizontal-relative:text;mso-position-vertical-relative:text" wrapcoords="-188 0 -188 21357 21600 21357 21600 0 -188 0">
            <v:imagedata r:id="rId13" o:title="" cropbottom="7093f" cropleft="2908f" cropright="3341f"/>
            <w10:wrap type="tight"/>
          </v:shape>
        </w:pict>
      </w:r>
      <w:r>
        <w:rPr>
          <w:noProof/>
          <w:lang w:eastAsia="tr-TR"/>
        </w:rPr>
        <w:pict>
          <v:shape id="Picture 11" o:spid="_x0000_s1041" type="#_x0000_t75" style="position:absolute;margin-left:47.6pt;margin-top:6.45pt;width:90.75pt;height:64pt;z-index:-251663872;visibility:visible;mso-position-horizontal-relative:text;mso-position-vertical-relative:text" wrapcoords="-179 0 -179 21346 21600 21346 21600 0 -179 0">
            <v:imagedata r:id="rId14" o:title="" cropleft="7783f" cropright="6480f"/>
            <w10:wrap type="through"/>
          </v:shape>
        </w:pict>
      </w:r>
    </w:p>
    <w:p w:rsidR="00E4119D" w:rsidRDefault="00E4119D" w:rsidP="00A76DC7">
      <w:pPr>
        <w:pStyle w:val="ListParagraph"/>
        <w:ind w:right="-709"/>
        <w:rPr>
          <w:b/>
        </w:rPr>
      </w:pPr>
    </w:p>
    <w:p w:rsidR="00E4119D" w:rsidRDefault="00E4119D" w:rsidP="00A76DC7">
      <w:pPr>
        <w:pStyle w:val="ListParagraph"/>
        <w:ind w:right="-709"/>
        <w:rPr>
          <w:b/>
        </w:rPr>
      </w:pPr>
    </w:p>
    <w:p w:rsidR="00E4119D" w:rsidRDefault="00E4119D" w:rsidP="00A76DC7">
      <w:pPr>
        <w:pStyle w:val="ListParagraph"/>
        <w:ind w:right="-709"/>
        <w:rPr>
          <w:b/>
        </w:rPr>
      </w:pPr>
    </w:p>
    <w:p w:rsidR="00E4119D" w:rsidRPr="00BC4D2B" w:rsidRDefault="00E4119D" w:rsidP="00BC4D2B">
      <w:pPr>
        <w:ind w:right="-709" w:firstLine="708"/>
        <w:rPr>
          <w:b/>
        </w:rPr>
      </w:pPr>
      <w:r>
        <w:rPr>
          <w:noProof/>
          <w:lang w:eastAsia="tr-TR"/>
        </w:rPr>
        <w:pict>
          <v:shape id="Picture 23" o:spid="_x0000_s1042" type="#_x0000_t75" style="position:absolute;left:0;text-align:left;margin-left:155.65pt;margin-top:21.05pt;width:80.25pt;height:60.15pt;z-index:-251660800;visibility:visible">
            <v:imagedata r:id="rId15" o:title=""/>
          </v:shape>
        </w:pict>
      </w:r>
      <w:r>
        <w:rPr>
          <w:noProof/>
          <w:lang w:eastAsia="tr-TR"/>
        </w:rPr>
        <w:pict>
          <v:shape id="Picture 22" o:spid="_x0000_s1043" type="#_x0000_t75" style="position:absolute;left:0;text-align:left;margin-left:47.8pt;margin-top:23.35pt;width:69.75pt;height:58.25pt;z-index:-251661824;visibility:visible">
            <v:imagedata r:id="rId16" o:title=""/>
          </v:shape>
        </w:pict>
      </w:r>
      <w:r>
        <w:rPr>
          <w:b/>
        </w:rPr>
        <w:t xml:space="preserve">  </w:t>
      </w:r>
      <w:r w:rsidRPr="00BC4D2B">
        <w:rPr>
          <w:b/>
        </w:rPr>
        <w:t xml:space="preserve"> _________________       _________________</w:t>
      </w:r>
    </w:p>
    <w:p w:rsidR="00E4119D" w:rsidRDefault="00E4119D" w:rsidP="00A76DC7">
      <w:pPr>
        <w:pStyle w:val="ListParagraph"/>
        <w:ind w:right="-709"/>
        <w:rPr>
          <w:b/>
        </w:rPr>
      </w:pPr>
    </w:p>
    <w:p w:rsidR="00E4119D" w:rsidRDefault="00E4119D" w:rsidP="00A76DC7">
      <w:pPr>
        <w:pStyle w:val="ListParagraph"/>
        <w:ind w:right="-709"/>
        <w:rPr>
          <w:b/>
        </w:rPr>
      </w:pPr>
    </w:p>
    <w:p w:rsidR="00E4119D" w:rsidRDefault="00E4119D" w:rsidP="00A76DC7">
      <w:pPr>
        <w:pStyle w:val="ListParagraph"/>
        <w:ind w:right="-709"/>
        <w:rPr>
          <w:b/>
        </w:rPr>
      </w:pPr>
    </w:p>
    <w:p w:rsidR="00E4119D" w:rsidRDefault="00E4119D" w:rsidP="00A76DC7">
      <w:pPr>
        <w:pStyle w:val="ListParagraph"/>
        <w:ind w:right="-709"/>
        <w:rPr>
          <w:b/>
        </w:rPr>
      </w:pPr>
    </w:p>
    <w:p w:rsidR="00E4119D" w:rsidRDefault="00E4119D" w:rsidP="00A76DC7">
      <w:pPr>
        <w:pStyle w:val="ListParagraph"/>
        <w:ind w:right="-709"/>
        <w:rPr>
          <w:b/>
        </w:rPr>
      </w:pPr>
      <w:r>
        <w:rPr>
          <w:b/>
        </w:rPr>
        <w:t xml:space="preserve">   _________________      _________________</w:t>
      </w:r>
    </w:p>
    <w:p w:rsidR="00E4119D" w:rsidRDefault="00E4119D" w:rsidP="00A76DC7">
      <w:pPr>
        <w:pStyle w:val="ListParagraph"/>
        <w:ind w:right="-709"/>
        <w:rPr>
          <w:b/>
        </w:rPr>
      </w:pPr>
    </w:p>
    <w:p w:rsidR="00E4119D" w:rsidRDefault="00E4119D" w:rsidP="00A76DC7">
      <w:pPr>
        <w:pStyle w:val="ListParagraph"/>
        <w:ind w:right="-709"/>
        <w:rPr>
          <w:b/>
        </w:rPr>
      </w:pPr>
      <w:r>
        <w:rPr>
          <w:noProof/>
          <w:lang w:eastAsia="tr-TR"/>
        </w:rPr>
        <w:pict>
          <v:shape id="Picture 31" o:spid="_x0000_s1044" type="#_x0000_t75" style="position:absolute;left:0;text-align:left;margin-left:152pt;margin-top:.05pt;width:85pt;height:59.25pt;z-index:-251658752;visibility:visible">
            <v:imagedata r:id="rId17" o:title=""/>
          </v:shape>
        </w:pict>
      </w:r>
      <w:r>
        <w:rPr>
          <w:noProof/>
          <w:lang w:eastAsia="tr-TR"/>
        </w:rPr>
        <w:pict>
          <v:shape id="Picture 24" o:spid="_x0000_s1045" type="#_x0000_t75" style="position:absolute;left:0;text-align:left;margin-left:46.9pt;margin-top:5.3pt;width:76.5pt;height:54.2pt;z-index:251656704;visibility:visible">
            <v:imagedata r:id="rId18" o:title=""/>
          </v:shape>
        </w:pict>
      </w:r>
    </w:p>
    <w:p w:rsidR="00E4119D" w:rsidRDefault="00E4119D" w:rsidP="00A76DC7">
      <w:pPr>
        <w:pStyle w:val="ListParagraph"/>
        <w:ind w:right="-709"/>
        <w:rPr>
          <w:b/>
        </w:rPr>
      </w:pPr>
      <w:r>
        <w:rPr>
          <w:b/>
        </w:rPr>
        <w:t xml:space="preserve"> </w:t>
      </w:r>
    </w:p>
    <w:p w:rsidR="00E4119D" w:rsidRDefault="00E4119D" w:rsidP="00A76DC7">
      <w:pPr>
        <w:pStyle w:val="ListParagraph"/>
        <w:ind w:right="-709"/>
        <w:rPr>
          <w:b/>
        </w:rPr>
      </w:pPr>
    </w:p>
    <w:p w:rsidR="00E4119D" w:rsidRDefault="00E4119D" w:rsidP="00A76DC7">
      <w:pPr>
        <w:pStyle w:val="ListParagraph"/>
        <w:ind w:right="-709"/>
        <w:rPr>
          <w:b/>
        </w:rPr>
      </w:pPr>
    </w:p>
    <w:p w:rsidR="00E4119D" w:rsidRDefault="00E4119D" w:rsidP="009612C7">
      <w:pPr>
        <w:pStyle w:val="ListParagraph"/>
        <w:ind w:right="-709"/>
        <w:rPr>
          <w:b/>
        </w:rPr>
      </w:pPr>
      <w:r>
        <w:rPr>
          <w:b/>
        </w:rPr>
        <w:t xml:space="preserve">  _________________      _________________      </w:t>
      </w:r>
    </w:p>
    <w:p w:rsidR="00E4119D" w:rsidRPr="009612C7" w:rsidRDefault="00E4119D" w:rsidP="009612C7">
      <w:pPr>
        <w:pStyle w:val="ListParagraph"/>
        <w:ind w:right="-709"/>
        <w:rPr>
          <w:b/>
        </w:rPr>
      </w:pPr>
    </w:p>
    <w:p w:rsidR="00E4119D" w:rsidRDefault="00E4119D" w:rsidP="00A76DC7">
      <w:pPr>
        <w:pStyle w:val="ListParagraph"/>
        <w:ind w:right="-709"/>
        <w:rPr>
          <w:b/>
        </w:rPr>
      </w:pPr>
      <w:r>
        <w:rPr>
          <w:b/>
        </w:rPr>
        <w:t>Soru 6:  Choose the wrong one.</w:t>
      </w:r>
    </w:p>
    <w:p w:rsidR="00E4119D" w:rsidRDefault="00E4119D" w:rsidP="00A76DC7">
      <w:pPr>
        <w:pStyle w:val="ListParagraph"/>
        <w:ind w:right="-709"/>
        <w:rPr>
          <w:b/>
        </w:rPr>
      </w:pPr>
      <w:r>
        <w:rPr>
          <w:b/>
        </w:rPr>
        <w:tab/>
        <w:t xml:space="preserve">  (Yanlış olanı seçiniz.)</w:t>
      </w:r>
    </w:p>
    <w:p w:rsidR="00E4119D" w:rsidRDefault="00E4119D" w:rsidP="00A76DC7">
      <w:pPr>
        <w:pStyle w:val="ListParagraph"/>
        <w:ind w:right="-709"/>
        <w:rPr>
          <w:b/>
        </w:rPr>
      </w:pPr>
    </w:p>
    <w:p w:rsidR="00E4119D" w:rsidRDefault="00E4119D" w:rsidP="00BC4D2B">
      <w:pPr>
        <w:pStyle w:val="ListParagraph"/>
        <w:numPr>
          <w:ilvl w:val="0"/>
          <w:numId w:val="22"/>
        </w:numPr>
        <w:ind w:right="-709"/>
        <w:rPr>
          <w:b/>
        </w:rPr>
      </w:pPr>
      <w:r>
        <w:rPr>
          <w:b/>
        </w:rPr>
        <w:t xml:space="preserve">duty </w:t>
      </w:r>
      <w:r>
        <w:rPr>
          <w:b/>
        </w:rPr>
        <w:tab/>
      </w:r>
      <w:r>
        <w:rPr>
          <w:b/>
        </w:rPr>
        <w:tab/>
        <w:t>– responsibility</w:t>
      </w:r>
    </w:p>
    <w:p w:rsidR="00E4119D" w:rsidRDefault="00E4119D" w:rsidP="00BC4D2B">
      <w:pPr>
        <w:pStyle w:val="ListParagraph"/>
        <w:numPr>
          <w:ilvl w:val="0"/>
          <w:numId w:val="22"/>
        </w:numPr>
        <w:ind w:right="-709"/>
        <w:rPr>
          <w:b/>
        </w:rPr>
      </w:pPr>
      <w:r>
        <w:rPr>
          <w:b/>
        </w:rPr>
        <w:t xml:space="preserve">crash </w:t>
      </w:r>
      <w:r>
        <w:rPr>
          <w:b/>
        </w:rPr>
        <w:tab/>
      </w:r>
      <w:r>
        <w:rPr>
          <w:b/>
        </w:rPr>
        <w:tab/>
        <w:t>– accident</w:t>
      </w:r>
    </w:p>
    <w:p w:rsidR="00E4119D" w:rsidRDefault="00E4119D" w:rsidP="00BC4D2B">
      <w:pPr>
        <w:pStyle w:val="ListParagraph"/>
        <w:numPr>
          <w:ilvl w:val="0"/>
          <w:numId w:val="22"/>
        </w:numPr>
        <w:ind w:right="-709"/>
        <w:rPr>
          <w:b/>
        </w:rPr>
      </w:pPr>
      <w:r>
        <w:rPr>
          <w:b/>
        </w:rPr>
        <w:t xml:space="preserve">award </w:t>
      </w:r>
      <w:r>
        <w:rPr>
          <w:b/>
        </w:rPr>
        <w:tab/>
      </w:r>
      <w:r>
        <w:rPr>
          <w:b/>
        </w:rPr>
        <w:tab/>
        <w:t>– prize</w:t>
      </w:r>
    </w:p>
    <w:p w:rsidR="00E4119D" w:rsidRDefault="00E4119D" w:rsidP="00BC4D2B">
      <w:pPr>
        <w:pStyle w:val="ListParagraph"/>
        <w:numPr>
          <w:ilvl w:val="0"/>
          <w:numId w:val="22"/>
        </w:numPr>
        <w:ind w:right="-709"/>
        <w:rPr>
          <w:b/>
        </w:rPr>
      </w:pPr>
      <w:r>
        <w:rPr>
          <w:b/>
        </w:rPr>
        <w:t xml:space="preserve"> extraordinary </w:t>
      </w:r>
      <w:r>
        <w:rPr>
          <w:b/>
        </w:rPr>
        <w:tab/>
        <w:t>- handsome</w:t>
      </w:r>
    </w:p>
    <w:p w:rsidR="00E4119D" w:rsidRDefault="00E4119D" w:rsidP="009612C7">
      <w:pPr>
        <w:ind w:right="-709"/>
        <w:rPr>
          <w:b/>
        </w:rPr>
      </w:pPr>
      <w:r>
        <w:rPr>
          <w:b/>
        </w:rPr>
        <w:t>Soru 7:    (2,5 X 4 = 10 Puan)</w:t>
      </w:r>
    </w:p>
    <w:p w:rsidR="00E4119D" w:rsidRDefault="00E4119D" w:rsidP="009612C7">
      <w:pPr>
        <w:pStyle w:val="ListParagraph"/>
        <w:spacing w:line="240" w:lineRule="auto"/>
        <w:ind w:left="0" w:right="-709"/>
        <w:rPr>
          <w:b/>
        </w:rPr>
      </w:pPr>
      <w:r>
        <w:rPr>
          <w:b/>
        </w:rPr>
        <w:t>“Kelimeleri kullanarak boşlukları doldurunuz.”</w:t>
      </w:r>
    </w:p>
    <w:p w:rsidR="00E4119D" w:rsidRDefault="00E4119D" w:rsidP="009612C7">
      <w:pPr>
        <w:pStyle w:val="ListParagraph"/>
        <w:spacing w:line="240" w:lineRule="auto"/>
        <w:ind w:left="0" w:right="-709"/>
        <w:rPr>
          <w:b/>
        </w:rPr>
      </w:pPr>
    </w:p>
    <w:tbl>
      <w:tblPr>
        <w:tblW w:w="43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87"/>
        <w:gridCol w:w="995"/>
        <w:gridCol w:w="1180"/>
        <w:gridCol w:w="1088"/>
      </w:tblGrid>
      <w:tr w:rsidR="00E4119D" w:rsidRPr="00D36B08" w:rsidTr="00D36B08">
        <w:tc>
          <w:tcPr>
            <w:tcW w:w="1087" w:type="dxa"/>
            <w:vAlign w:val="center"/>
          </w:tcPr>
          <w:p w:rsidR="00E4119D" w:rsidRPr="00D36B08" w:rsidRDefault="00E4119D" w:rsidP="00D36B08">
            <w:pPr>
              <w:pStyle w:val="ListParagraph"/>
              <w:spacing w:after="0" w:line="240" w:lineRule="auto"/>
              <w:ind w:left="0" w:right="-709"/>
              <w:rPr>
                <w:b/>
              </w:rPr>
            </w:pPr>
            <w:r w:rsidRPr="00D36B08">
              <w:rPr>
                <w:b/>
              </w:rPr>
              <w:t xml:space="preserve"> favorite</w:t>
            </w:r>
          </w:p>
        </w:tc>
        <w:tc>
          <w:tcPr>
            <w:tcW w:w="995" w:type="dxa"/>
            <w:vAlign w:val="center"/>
          </w:tcPr>
          <w:p w:rsidR="00E4119D" w:rsidRPr="00D36B08" w:rsidRDefault="00E4119D" w:rsidP="00D36B08">
            <w:pPr>
              <w:pStyle w:val="ListParagraph"/>
              <w:spacing w:after="0" w:line="240" w:lineRule="auto"/>
              <w:ind w:left="0" w:right="-709"/>
              <w:rPr>
                <w:b/>
              </w:rPr>
            </w:pPr>
            <w:r w:rsidRPr="00D36B08">
              <w:rPr>
                <w:b/>
              </w:rPr>
              <w:t xml:space="preserve">   actor</w:t>
            </w:r>
          </w:p>
        </w:tc>
        <w:tc>
          <w:tcPr>
            <w:tcW w:w="1180" w:type="dxa"/>
            <w:vAlign w:val="center"/>
          </w:tcPr>
          <w:p w:rsidR="00E4119D" w:rsidRPr="00D36B08" w:rsidRDefault="00E4119D" w:rsidP="00D36B08">
            <w:pPr>
              <w:pStyle w:val="ListParagraph"/>
              <w:spacing w:after="0" w:line="240" w:lineRule="auto"/>
              <w:ind w:left="0" w:right="-709"/>
              <w:rPr>
                <w:b/>
              </w:rPr>
            </w:pPr>
            <w:r w:rsidRPr="00D36B08">
              <w:rPr>
                <w:b/>
              </w:rPr>
              <w:t>interested</w:t>
            </w:r>
          </w:p>
        </w:tc>
        <w:tc>
          <w:tcPr>
            <w:tcW w:w="1088" w:type="dxa"/>
            <w:vAlign w:val="center"/>
          </w:tcPr>
          <w:p w:rsidR="00E4119D" w:rsidRPr="00D36B08" w:rsidRDefault="00E4119D" w:rsidP="00D36B08">
            <w:pPr>
              <w:pStyle w:val="ListParagraph"/>
              <w:spacing w:after="0" w:line="240" w:lineRule="auto"/>
              <w:ind w:left="0" w:right="-709"/>
              <w:jc w:val="both"/>
              <w:rPr>
                <w:b/>
              </w:rPr>
            </w:pPr>
            <w:r w:rsidRPr="00D36B08">
              <w:rPr>
                <w:b/>
              </w:rPr>
              <w:t xml:space="preserve">   films</w:t>
            </w:r>
          </w:p>
        </w:tc>
      </w:tr>
    </w:tbl>
    <w:p w:rsidR="00E4119D" w:rsidRDefault="00E4119D" w:rsidP="009612C7">
      <w:pPr>
        <w:pStyle w:val="ListParagraph"/>
        <w:spacing w:line="240" w:lineRule="auto"/>
        <w:ind w:left="0" w:right="-709"/>
        <w:rPr>
          <w:b/>
        </w:rPr>
      </w:pPr>
    </w:p>
    <w:p w:rsidR="00E4119D" w:rsidRDefault="00E4119D" w:rsidP="00A85CC3">
      <w:pPr>
        <w:pStyle w:val="ListParagraph"/>
        <w:spacing w:line="360" w:lineRule="auto"/>
        <w:ind w:left="0" w:right="-709"/>
        <w:rPr>
          <w:b/>
        </w:rPr>
      </w:pPr>
      <w:r>
        <w:rPr>
          <w:b/>
        </w:rPr>
        <w:t xml:space="preserve">Ahmet    : </w:t>
      </w:r>
      <w:r w:rsidRPr="009612C7">
        <w:t>Do you know Kıvanç Tatlıtuğ ?</w:t>
      </w:r>
    </w:p>
    <w:p w:rsidR="00E4119D" w:rsidRDefault="00E4119D" w:rsidP="00A85CC3">
      <w:pPr>
        <w:pStyle w:val="ListParagraph"/>
        <w:spacing w:line="360" w:lineRule="auto"/>
        <w:ind w:left="0" w:right="-709"/>
        <w:rPr>
          <w:b/>
        </w:rPr>
      </w:pPr>
      <w:r>
        <w:rPr>
          <w:b/>
        </w:rPr>
        <w:t xml:space="preserve">Mahmut : </w:t>
      </w:r>
      <w:r w:rsidRPr="009612C7">
        <w:t>No. I don’t know him. Who is he ?</w:t>
      </w:r>
    </w:p>
    <w:p w:rsidR="00E4119D" w:rsidRDefault="00E4119D" w:rsidP="00A85CC3">
      <w:pPr>
        <w:pStyle w:val="ListParagraph"/>
        <w:spacing w:line="360" w:lineRule="auto"/>
        <w:ind w:left="0" w:right="-709"/>
        <w:rPr>
          <w:b/>
        </w:rPr>
      </w:pPr>
      <w:r>
        <w:rPr>
          <w:b/>
        </w:rPr>
        <w:t xml:space="preserve">Ahmet     : </w:t>
      </w:r>
      <w:r w:rsidRPr="009612C7">
        <w:t>He is a famous _____. He acts in</w:t>
      </w:r>
    </w:p>
    <w:p w:rsidR="00E4119D" w:rsidRPr="009612C7" w:rsidRDefault="00E4119D" w:rsidP="00A85CC3">
      <w:pPr>
        <w:pStyle w:val="ListParagraph"/>
        <w:spacing w:line="360" w:lineRule="auto"/>
        <w:ind w:left="0" w:right="-709"/>
      </w:pPr>
      <w:r>
        <w:rPr>
          <w:b/>
        </w:rPr>
        <w:tab/>
        <w:t xml:space="preserve">      </w:t>
      </w:r>
      <w:r w:rsidRPr="009612C7">
        <w:t>_____. Are you _____ in films ?</w:t>
      </w:r>
    </w:p>
    <w:p w:rsidR="00E4119D" w:rsidRDefault="00E4119D" w:rsidP="00A85CC3">
      <w:pPr>
        <w:pStyle w:val="ListParagraph"/>
        <w:spacing w:line="360" w:lineRule="auto"/>
        <w:ind w:left="0" w:right="-709"/>
        <w:rPr>
          <w:b/>
        </w:rPr>
      </w:pPr>
      <w:r>
        <w:rPr>
          <w:b/>
        </w:rPr>
        <w:t xml:space="preserve">Mahmut  :   </w:t>
      </w:r>
      <w:r w:rsidRPr="009612C7">
        <w:t>Yes, I do.</w:t>
      </w:r>
    </w:p>
    <w:p w:rsidR="00E4119D" w:rsidRDefault="00E4119D" w:rsidP="00A85CC3">
      <w:pPr>
        <w:pStyle w:val="ListParagraph"/>
        <w:spacing w:line="360" w:lineRule="auto"/>
        <w:ind w:left="0" w:right="-709"/>
        <w:rPr>
          <w:b/>
        </w:rPr>
      </w:pPr>
      <w:r>
        <w:rPr>
          <w:b/>
        </w:rPr>
        <w:t xml:space="preserve">Ahmet      :  </w:t>
      </w:r>
      <w:r w:rsidRPr="009612C7">
        <w:t>Who is your _____ film star ?</w:t>
      </w:r>
    </w:p>
    <w:p w:rsidR="00E4119D" w:rsidRPr="009612C7" w:rsidRDefault="00E4119D" w:rsidP="00A85CC3">
      <w:pPr>
        <w:pStyle w:val="ListParagraph"/>
        <w:spacing w:line="360" w:lineRule="auto"/>
        <w:ind w:left="0" w:right="-709"/>
      </w:pPr>
      <w:r>
        <w:rPr>
          <w:b/>
        </w:rPr>
        <w:t xml:space="preserve">Mahmut   :  </w:t>
      </w:r>
      <w:r w:rsidRPr="009612C7">
        <w:t xml:space="preserve">My favorite film star is Kenan </w:t>
      </w:r>
    </w:p>
    <w:p w:rsidR="00E4119D" w:rsidRDefault="00E4119D" w:rsidP="00A85CC3">
      <w:pPr>
        <w:pStyle w:val="ListParagraph"/>
        <w:spacing w:line="600" w:lineRule="auto"/>
        <w:ind w:left="0" w:right="-709"/>
      </w:pPr>
      <w:r w:rsidRPr="009612C7">
        <w:tab/>
        <w:t xml:space="preserve">        İmirzalıoğlu.</w:t>
      </w:r>
    </w:p>
    <w:p w:rsidR="00E4119D" w:rsidRDefault="00E4119D" w:rsidP="00A85CC3">
      <w:pPr>
        <w:pStyle w:val="ListParagraph"/>
        <w:spacing w:line="360" w:lineRule="auto"/>
        <w:ind w:left="0" w:right="-709"/>
        <w:rPr>
          <w:b/>
        </w:rPr>
      </w:pPr>
      <w:r w:rsidRPr="009612C7">
        <w:rPr>
          <w:b/>
        </w:rPr>
        <w:t>Soru 8:</w:t>
      </w:r>
      <w:r>
        <w:rPr>
          <w:b/>
        </w:rPr>
        <w:t xml:space="preserve">    (2 X 10 = 20 Puan) </w:t>
      </w:r>
    </w:p>
    <w:p w:rsidR="00E4119D" w:rsidRPr="00694DF6" w:rsidRDefault="00E4119D" w:rsidP="00694DF6">
      <w:pPr>
        <w:pStyle w:val="ListParagraph"/>
        <w:ind w:left="0" w:right="-709"/>
        <w:rPr>
          <w:b/>
        </w:rPr>
      </w:pPr>
      <w:r>
        <w:rPr>
          <w:b/>
        </w:rPr>
        <w:t xml:space="preserve">Fill in the blanks with “was-wasn’t / </w:t>
      </w:r>
      <w:r w:rsidRPr="00694DF6">
        <w:rPr>
          <w:b/>
        </w:rPr>
        <w:t>were-weren’t”.</w:t>
      </w:r>
    </w:p>
    <w:p w:rsidR="00E4119D" w:rsidRDefault="00E4119D" w:rsidP="00A85CC3">
      <w:pPr>
        <w:spacing w:after="0" w:line="240" w:lineRule="auto"/>
        <w:rPr>
          <w:b/>
        </w:rPr>
      </w:pPr>
      <w:r w:rsidRPr="00A85CC3">
        <w:rPr>
          <w:b/>
        </w:rPr>
        <w:t xml:space="preserve">Kate : </w:t>
      </w:r>
      <w:r>
        <w:rPr>
          <w:b/>
        </w:rPr>
        <w:t xml:space="preserve"> </w:t>
      </w:r>
      <w:r w:rsidRPr="00A85CC3">
        <w:t>You _________at the party</w:t>
      </w:r>
      <w:r w:rsidRPr="00A85CC3">
        <w:rPr>
          <w:b/>
        </w:rPr>
        <w:t xml:space="preserve">. </w:t>
      </w:r>
    </w:p>
    <w:p w:rsidR="00E4119D" w:rsidRDefault="00E4119D" w:rsidP="00A85CC3">
      <w:pPr>
        <w:spacing w:after="0" w:line="240" w:lineRule="auto"/>
        <w:ind w:right="-284"/>
      </w:pPr>
      <w:r>
        <w:t xml:space="preserve">             </w:t>
      </w:r>
      <w:r w:rsidRPr="00A85CC3">
        <w:t>Where __________ you yeaterday evening?</w:t>
      </w:r>
    </w:p>
    <w:p w:rsidR="00E4119D" w:rsidRPr="00A85CC3" w:rsidRDefault="00E4119D" w:rsidP="00A85CC3">
      <w:pPr>
        <w:spacing w:after="0" w:line="240" w:lineRule="auto"/>
        <w:ind w:right="-284"/>
      </w:pPr>
    </w:p>
    <w:p w:rsidR="00E4119D" w:rsidRDefault="00E4119D" w:rsidP="00A85CC3">
      <w:pPr>
        <w:spacing w:after="0" w:line="240" w:lineRule="auto"/>
      </w:pPr>
      <w:r w:rsidRPr="00A85CC3">
        <w:rPr>
          <w:b/>
        </w:rPr>
        <w:t xml:space="preserve">Mike : </w:t>
      </w:r>
      <w:r>
        <w:rPr>
          <w:b/>
        </w:rPr>
        <w:t xml:space="preserve"> </w:t>
      </w:r>
      <w:r w:rsidRPr="00A85CC3">
        <w:t xml:space="preserve">I ___________ at home. I ____________ </w:t>
      </w:r>
      <w:r>
        <w:t xml:space="preserve"> </w:t>
      </w:r>
    </w:p>
    <w:p w:rsidR="00E4119D" w:rsidRDefault="00E4119D" w:rsidP="00A85CC3">
      <w:pPr>
        <w:spacing w:after="0" w:line="240" w:lineRule="auto"/>
      </w:pPr>
      <w:r>
        <w:t xml:space="preserve">             </w:t>
      </w:r>
      <w:r w:rsidRPr="00A85CC3">
        <w:t>in the living room and watching TV.</w:t>
      </w:r>
    </w:p>
    <w:p w:rsidR="00E4119D" w:rsidRPr="00A85CC3" w:rsidRDefault="00E4119D" w:rsidP="00A85CC3">
      <w:pPr>
        <w:spacing w:after="0" w:line="240" w:lineRule="auto"/>
      </w:pPr>
    </w:p>
    <w:p w:rsidR="00E4119D" w:rsidRDefault="00E4119D" w:rsidP="00A85CC3">
      <w:pPr>
        <w:spacing w:after="0" w:line="240" w:lineRule="auto"/>
      </w:pPr>
      <w:r w:rsidRPr="00A85CC3">
        <w:rPr>
          <w:b/>
        </w:rPr>
        <w:t>Kate:</w:t>
      </w:r>
      <w:r>
        <w:rPr>
          <w:b/>
        </w:rPr>
        <w:t xml:space="preserve">  </w:t>
      </w:r>
      <w:r w:rsidRPr="00A85CC3">
        <w:rPr>
          <w:b/>
        </w:rPr>
        <w:t xml:space="preserve"> </w:t>
      </w:r>
      <w:r w:rsidRPr="00A85CC3">
        <w:t>___________ your parents at home?</w:t>
      </w:r>
    </w:p>
    <w:p w:rsidR="00E4119D" w:rsidRPr="00A85CC3" w:rsidRDefault="00E4119D" w:rsidP="00A85CC3">
      <w:pPr>
        <w:spacing w:after="0" w:line="240" w:lineRule="auto"/>
      </w:pPr>
    </w:p>
    <w:p w:rsidR="00E4119D" w:rsidRDefault="00E4119D" w:rsidP="00A85CC3">
      <w:pPr>
        <w:spacing w:after="0" w:line="240" w:lineRule="auto"/>
      </w:pPr>
      <w:r w:rsidRPr="00A85CC3">
        <w:rPr>
          <w:b/>
        </w:rPr>
        <w:t>Mike:</w:t>
      </w:r>
      <w:r>
        <w:rPr>
          <w:b/>
        </w:rPr>
        <w:t xml:space="preserve">  </w:t>
      </w:r>
      <w:r w:rsidRPr="00A85CC3">
        <w:t xml:space="preserve">No, they __________. They ________ at </w:t>
      </w:r>
    </w:p>
    <w:p w:rsidR="00E4119D" w:rsidRPr="00A85CC3" w:rsidRDefault="00E4119D" w:rsidP="00A85CC3">
      <w:pPr>
        <w:spacing w:after="0" w:line="240" w:lineRule="auto"/>
      </w:pPr>
      <w:r>
        <w:t xml:space="preserve">             </w:t>
      </w:r>
      <w:r w:rsidRPr="00A85CC3">
        <w:t>the cinema</w:t>
      </w:r>
      <w:r>
        <w:t>.</w:t>
      </w:r>
    </w:p>
    <w:p w:rsidR="00E4119D" w:rsidRDefault="00E4119D" w:rsidP="00A85CC3">
      <w:pPr>
        <w:spacing w:after="0" w:line="240" w:lineRule="auto"/>
      </w:pPr>
      <w:r w:rsidRPr="00A85CC3">
        <w:rPr>
          <w:b/>
        </w:rPr>
        <w:t>Kate:</w:t>
      </w:r>
      <w:r w:rsidRPr="00A85CC3">
        <w:t xml:space="preserve"> </w:t>
      </w:r>
      <w:r>
        <w:t xml:space="preserve"> </w:t>
      </w:r>
      <w:r w:rsidRPr="00A85CC3">
        <w:t xml:space="preserve"> ____________ there a film on the TV?</w:t>
      </w:r>
    </w:p>
    <w:p w:rsidR="00E4119D" w:rsidRPr="00A85CC3" w:rsidRDefault="00E4119D" w:rsidP="00A85CC3">
      <w:pPr>
        <w:spacing w:after="0" w:line="240" w:lineRule="auto"/>
      </w:pPr>
    </w:p>
    <w:p w:rsidR="00E4119D" w:rsidRDefault="00E4119D" w:rsidP="00A85CC3">
      <w:pPr>
        <w:pStyle w:val="ListParagraph"/>
        <w:spacing w:after="0" w:line="240" w:lineRule="auto"/>
        <w:ind w:left="0" w:right="-709"/>
      </w:pPr>
      <w:r w:rsidRPr="00A85CC3">
        <w:rPr>
          <w:b/>
        </w:rPr>
        <w:t>Mike:</w:t>
      </w:r>
      <w:r w:rsidRPr="00A85CC3">
        <w:t xml:space="preserve"> </w:t>
      </w:r>
      <w:r>
        <w:t xml:space="preserve"> </w:t>
      </w:r>
      <w:r w:rsidRPr="00A85CC3">
        <w:t>Yeah, There _____________ a horror film on</w:t>
      </w:r>
    </w:p>
    <w:p w:rsidR="00E4119D" w:rsidRDefault="00E4119D" w:rsidP="00A85CC3">
      <w:pPr>
        <w:pStyle w:val="ListParagraph"/>
        <w:spacing w:after="0" w:line="240" w:lineRule="auto"/>
        <w:ind w:left="0" w:right="-709"/>
      </w:pPr>
      <w:r>
        <w:t xml:space="preserve">             </w:t>
      </w:r>
      <w:r w:rsidRPr="00A85CC3">
        <w:t>TV. It ___________ terrible</w:t>
      </w:r>
      <w:r>
        <w:t>.</w:t>
      </w:r>
    </w:p>
    <w:p w:rsidR="00E4119D" w:rsidRDefault="00E4119D" w:rsidP="00A85CC3">
      <w:pPr>
        <w:pStyle w:val="ListParagraph"/>
        <w:spacing w:after="0" w:line="240" w:lineRule="auto"/>
        <w:ind w:left="0" w:right="-709"/>
        <w:rPr>
          <w:b/>
        </w:rPr>
      </w:pPr>
      <w:r>
        <w:rPr>
          <w:noProof/>
          <w:lang w:eastAsia="tr-TR"/>
        </w:rPr>
        <w:pict>
          <v:line id="Straight Connector 34" o:spid="_x0000_s1046" style="position:absolute;z-index:251660800;visibility:visible" from="-15.5pt,-6.25pt" to="-15.5pt,5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"/>
        </w:pict>
      </w:r>
      <w:r w:rsidRPr="00A85CC3">
        <w:rPr>
          <w:b/>
        </w:rPr>
        <w:t>Soru 9:</w:t>
      </w:r>
      <w:r>
        <w:rPr>
          <w:b/>
        </w:rPr>
        <w:t xml:space="preserve"> Choose the correct answer.</w:t>
      </w:r>
    </w:p>
    <w:p w:rsidR="00E4119D" w:rsidRDefault="00E4119D" w:rsidP="00A85CC3">
      <w:pPr>
        <w:pStyle w:val="ListParagraph"/>
        <w:spacing w:after="0" w:line="240" w:lineRule="auto"/>
        <w:ind w:left="0" w:right="-709"/>
        <w:rPr>
          <w:b/>
        </w:rPr>
      </w:pPr>
    </w:p>
    <w:p w:rsidR="00E4119D" w:rsidRDefault="00E4119D" w:rsidP="007D2B22">
      <w:pPr>
        <w:pStyle w:val="ListParagraph"/>
        <w:numPr>
          <w:ilvl w:val="0"/>
          <w:numId w:val="12"/>
        </w:numPr>
        <w:spacing w:after="0" w:line="240" w:lineRule="auto"/>
        <w:ind w:left="426" w:right="-709" w:hanging="284"/>
        <w:rPr>
          <w:b/>
        </w:rPr>
      </w:pPr>
      <w:r>
        <w:rPr>
          <w:b/>
        </w:rPr>
        <w:t>I _____  a new car last week.</w:t>
      </w:r>
    </w:p>
    <w:p w:rsidR="00E4119D" w:rsidRDefault="00E4119D" w:rsidP="00A85CC3">
      <w:pPr>
        <w:pStyle w:val="ListParagraph"/>
        <w:spacing w:after="0" w:line="240" w:lineRule="auto"/>
        <w:ind w:left="0" w:right="-709"/>
        <w:rPr>
          <w:b/>
        </w:rPr>
      </w:pPr>
    </w:p>
    <w:p w:rsidR="00E4119D" w:rsidRDefault="00E4119D" w:rsidP="007D2B22">
      <w:pPr>
        <w:pStyle w:val="ListParagraph"/>
        <w:numPr>
          <w:ilvl w:val="0"/>
          <w:numId w:val="23"/>
        </w:numPr>
        <w:spacing w:after="0" w:line="240" w:lineRule="auto"/>
        <w:ind w:right="-709"/>
        <w:rPr>
          <w:b/>
        </w:rPr>
      </w:pPr>
      <w:r>
        <w:rPr>
          <w:b/>
        </w:rPr>
        <w:t>bought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C)  went</w:t>
      </w:r>
    </w:p>
    <w:p w:rsidR="00E4119D" w:rsidRPr="00A85CC3" w:rsidRDefault="00E4119D" w:rsidP="007D2B22">
      <w:pPr>
        <w:pStyle w:val="ListParagraph"/>
        <w:numPr>
          <w:ilvl w:val="0"/>
          <w:numId w:val="23"/>
        </w:numPr>
        <w:spacing w:after="0" w:line="240" w:lineRule="auto"/>
        <w:ind w:right="-709"/>
        <w:rPr>
          <w:b/>
        </w:rPr>
      </w:pPr>
      <w:r>
        <w:rPr>
          <w:b/>
        </w:rPr>
        <w:t>made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D)  took</w:t>
      </w:r>
    </w:p>
    <w:p w:rsidR="00E4119D" w:rsidRDefault="00E4119D" w:rsidP="007D2B22">
      <w:pPr>
        <w:pStyle w:val="NoSpacing1"/>
      </w:pPr>
    </w:p>
    <w:p w:rsidR="00E4119D" w:rsidRDefault="00E4119D" w:rsidP="000C4C27">
      <w:pPr>
        <w:pStyle w:val="NoSpacing1"/>
        <w:rPr>
          <w:b/>
        </w:rPr>
      </w:pPr>
    </w:p>
    <w:p w:rsidR="00E4119D" w:rsidRDefault="00E4119D" w:rsidP="00117976">
      <w:pPr>
        <w:spacing w:after="0"/>
        <w:ind w:right="-709"/>
        <w:rPr>
          <w:b/>
        </w:rPr>
      </w:pPr>
      <w:r>
        <w:rPr>
          <w:b/>
        </w:rPr>
        <w:t>Soru 10:    (2,5 X 4 = 10 Puan)</w:t>
      </w:r>
    </w:p>
    <w:p w:rsidR="00E4119D" w:rsidRDefault="00E4119D" w:rsidP="00117976">
      <w:pPr>
        <w:pStyle w:val="NoSpacing1"/>
        <w:rPr>
          <w:b/>
        </w:rPr>
      </w:pPr>
      <w:r>
        <w:rPr>
          <w:b/>
        </w:rPr>
        <w:t xml:space="preserve">               Write the sentences again in order.</w:t>
      </w:r>
    </w:p>
    <w:p w:rsidR="00E4119D" w:rsidRDefault="00E4119D" w:rsidP="00117976">
      <w:pPr>
        <w:pStyle w:val="NoSpacing1"/>
        <w:rPr>
          <w:b/>
        </w:rPr>
      </w:pPr>
      <w:r>
        <w:rPr>
          <w:b/>
        </w:rPr>
        <w:t xml:space="preserve">           (Cümleleri düzenli halde tekrar yazınız.)</w:t>
      </w:r>
    </w:p>
    <w:p w:rsidR="00E4119D" w:rsidRPr="00E7431D" w:rsidRDefault="00E4119D" w:rsidP="000C4C27">
      <w:pPr>
        <w:pStyle w:val="NoSpacing1"/>
      </w:pPr>
      <w:r>
        <w:rPr>
          <w:noProof/>
          <w:lang w:eastAsia="tr-TR"/>
        </w:rPr>
        <w:pict>
          <v:shape id="_x0000_s1047" type="#_x0000_t75" alt="Ing_7_Bilge-95" style="position:absolute;margin-left:43.25pt;margin-top:1.4pt;width:147pt;height:56.25pt;z-index:-251652608;visibility:visible">
            <v:imagedata r:id="rId19" o:title="" croptop="6660f" cropbottom="54238f" cropleft="34906f" cropright="18714f"/>
          </v:shape>
        </w:pict>
      </w:r>
    </w:p>
    <w:p w:rsidR="00E4119D" w:rsidRPr="007D2B22" w:rsidRDefault="00E4119D" w:rsidP="00A85CC3">
      <w:pPr>
        <w:pStyle w:val="ListParagraph"/>
        <w:spacing w:after="0" w:line="240" w:lineRule="auto"/>
        <w:ind w:left="0" w:right="-709"/>
        <w:rPr>
          <w:b/>
        </w:rPr>
      </w:pPr>
    </w:p>
    <w:p w:rsidR="00E4119D" w:rsidRPr="00A85CC3" w:rsidRDefault="00E4119D" w:rsidP="00A85CC3">
      <w:pPr>
        <w:pStyle w:val="ListParagraph"/>
        <w:spacing w:after="0" w:line="240" w:lineRule="auto"/>
        <w:ind w:left="0" w:right="-709"/>
        <w:rPr>
          <w:b/>
        </w:rPr>
      </w:pPr>
      <w:r w:rsidRPr="00A85CC3">
        <w:t xml:space="preserve"> </w:t>
      </w:r>
    </w:p>
    <w:p w:rsidR="00E4119D" w:rsidRPr="000F1275" w:rsidRDefault="00E4119D" w:rsidP="000F1275">
      <w:pPr>
        <w:spacing w:line="240" w:lineRule="auto"/>
        <w:ind w:right="-709"/>
        <w:rPr>
          <w:b/>
        </w:rPr>
      </w:pPr>
    </w:p>
    <w:p w:rsidR="00E4119D" w:rsidRDefault="00E4119D" w:rsidP="00F139F4">
      <w:pPr>
        <w:spacing w:line="240" w:lineRule="auto"/>
        <w:ind w:right="-709"/>
        <w:jc w:val="center"/>
        <w:rPr>
          <w:b/>
        </w:rPr>
      </w:pPr>
      <w:r w:rsidRPr="00F139F4">
        <w:rPr>
          <w:b/>
        </w:rPr>
        <w:t xml:space="preserve">Saly / yesterday / was / evening / at </w:t>
      </w:r>
      <w:r>
        <w:rPr>
          <w:b/>
        </w:rPr>
        <w:t xml:space="preserve">the </w:t>
      </w:r>
      <w:r w:rsidRPr="00F139F4">
        <w:rPr>
          <w:b/>
        </w:rPr>
        <w:t>cinema</w:t>
      </w:r>
    </w:p>
    <w:p w:rsidR="00E4119D" w:rsidRPr="00F139F4" w:rsidRDefault="00E4119D" w:rsidP="00F139F4">
      <w:pPr>
        <w:spacing w:line="240" w:lineRule="auto"/>
        <w:ind w:right="-709"/>
        <w:jc w:val="center"/>
        <w:rPr>
          <w:b/>
        </w:rPr>
      </w:pPr>
      <w:r>
        <w:rPr>
          <w:b/>
        </w:rPr>
        <w:t>...................................................................</w:t>
      </w:r>
    </w:p>
    <w:p w:rsidR="00E4119D" w:rsidRDefault="00E4119D" w:rsidP="00A76DC7">
      <w:pPr>
        <w:pStyle w:val="ListParagraph"/>
        <w:spacing w:line="240" w:lineRule="auto"/>
        <w:ind w:right="-709"/>
        <w:rPr>
          <w:b/>
        </w:rPr>
      </w:pPr>
      <w:r>
        <w:rPr>
          <w:noProof/>
          <w:lang w:eastAsia="tr-TR"/>
        </w:rPr>
        <w:pict>
          <v:shape id="_x0000_s1048" type="#_x0000_t75" alt="Ing_7_Bilge-95" style="position:absolute;left:0;text-align:left;margin-left:43.25pt;margin-top:6.65pt;width:141pt;height:56.25pt;z-index:-251651584;visibility:visible">
            <v:imagedata r:id="rId20" o:title="" croptop="12313f" cropbottom="48404f" cropleft="41293f" cropright="12359f"/>
          </v:shape>
        </w:pict>
      </w:r>
    </w:p>
    <w:p w:rsidR="00E4119D" w:rsidRDefault="00E4119D" w:rsidP="00A76DC7">
      <w:pPr>
        <w:pStyle w:val="ListParagraph"/>
        <w:spacing w:line="240" w:lineRule="auto"/>
        <w:ind w:right="-709"/>
        <w:rPr>
          <w:b/>
        </w:rPr>
      </w:pPr>
    </w:p>
    <w:p w:rsidR="00E4119D" w:rsidRDefault="00E4119D" w:rsidP="00A76DC7">
      <w:pPr>
        <w:pStyle w:val="ListParagraph"/>
        <w:spacing w:line="240" w:lineRule="auto"/>
        <w:ind w:right="-709"/>
        <w:rPr>
          <w:b/>
        </w:rPr>
      </w:pPr>
    </w:p>
    <w:p w:rsidR="00E4119D" w:rsidRPr="000F1275" w:rsidRDefault="00E4119D" w:rsidP="000F1275">
      <w:pPr>
        <w:spacing w:line="240" w:lineRule="auto"/>
        <w:ind w:right="-709"/>
        <w:rPr>
          <w:b/>
        </w:rPr>
      </w:pPr>
    </w:p>
    <w:p w:rsidR="00E4119D" w:rsidRPr="00F139F4" w:rsidRDefault="00E4119D" w:rsidP="00F139F4">
      <w:pPr>
        <w:pStyle w:val="ListParagraph"/>
        <w:spacing w:line="240" w:lineRule="auto"/>
        <w:ind w:right="-709"/>
        <w:rPr>
          <w:b/>
        </w:rPr>
      </w:pPr>
      <w:r>
        <w:rPr>
          <w:b/>
        </w:rPr>
        <w:t>library / Ahmet / last Monday /was / in the</w:t>
      </w:r>
    </w:p>
    <w:p w:rsidR="00E4119D" w:rsidRPr="00F139F4" w:rsidRDefault="00E4119D" w:rsidP="00F139F4">
      <w:pPr>
        <w:spacing w:after="0" w:line="240" w:lineRule="auto"/>
        <w:ind w:right="-709"/>
        <w:jc w:val="center"/>
        <w:rPr>
          <w:b/>
        </w:rPr>
      </w:pPr>
      <w:r>
        <w:rPr>
          <w:b/>
        </w:rPr>
        <w:t>..................................................................</w:t>
      </w:r>
    </w:p>
    <w:p w:rsidR="00E4119D" w:rsidRDefault="00E4119D" w:rsidP="00A76DC7">
      <w:pPr>
        <w:pStyle w:val="ListParagraph"/>
        <w:spacing w:line="240" w:lineRule="auto"/>
        <w:ind w:right="-709"/>
        <w:rPr>
          <w:b/>
        </w:rPr>
      </w:pPr>
    </w:p>
    <w:p w:rsidR="00E4119D" w:rsidRDefault="00E4119D" w:rsidP="00A76DC7">
      <w:pPr>
        <w:pStyle w:val="ListParagraph"/>
        <w:spacing w:line="240" w:lineRule="auto"/>
        <w:ind w:right="-709"/>
        <w:rPr>
          <w:b/>
        </w:rPr>
      </w:pPr>
      <w:r>
        <w:rPr>
          <w:noProof/>
          <w:lang w:eastAsia="tr-TR"/>
        </w:rPr>
        <w:pict>
          <v:shape id="Picture 2" o:spid="_x0000_s1049" type="#_x0000_t75" alt="Ing_7_Bilge-95" style="position:absolute;left:0;text-align:left;margin-left:43.25pt;margin-top:2.8pt;width:131.15pt;height:52.5pt;z-index:-251653632;visibility:visible">
            <v:imagedata r:id="rId21" o:title="" croptop="6660f" cropbottom="54328f" cropleft="48379f" cropright="5978f"/>
          </v:shape>
        </w:pict>
      </w:r>
    </w:p>
    <w:p w:rsidR="00E4119D" w:rsidRDefault="00E4119D" w:rsidP="00A76DC7">
      <w:pPr>
        <w:pStyle w:val="ListParagraph"/>
        <w:spacing w:line="240" w:lineRule="auto"/>
        <w:ind w:right="-709"/>
        <w:rPr>
          <w:b/>
        </w:rPr>
      </w:pPr>
    </w:p>
    <w:p w:rsidR="00E4119D" w:rsidRDefault="00E4119D" w:rsidP="00A76DC7">
      <w:pPr>
        <w:pStyle w:val="ListParagraph"/>
        <w:spacing w:line="240" w:lineRule="auto"/>
        <w:ind w:right="-709"/>
        <w:rPr>
          <w:b/>
        </w:rPr>
      </w:pPr>
    </w:p>
    <w:p w:rsidR="00E4119D" w:rsidRDefault="00E4119D" w:rsidP="00A76DC7">
      <w:pPr>
        <w:pStyle w:val="ListParagraph"/>
        <w:spacing w:line="240" w:lineRule="auto"/>
        <w:ind w:right="-709"/>
        <w:rPr>
          <w:b/>
        </w:rPr>
      </w:pPr>
    </w:p>
    <w:p w:rsidR="00E4119D" w:rsidRDefault="00E4119D" w:rsidP="00A76DC7">
      <w:pPr>
        <w:pStyle w:val="ListParagraph"/>
        <w:spacing w:line="240" w:lineRule="auto"/>
        <w:ind w:right="-709"/>
        <w:rPr>
          <w:b/>
        </w:rPr>
      </w:pPr>
    </w:p>
    <w:p w:rsidR="00E4119D" w:rsidRDefault="00E4119D" w:rsidP="00A76DC7">
      <w:pPr>
        <w:pStyle w:val="ListParagraph"/>
        <w:spacing w:line="240" w:lineRule="auto"/>
        <w:ind w:right="-709"/>
        <w:rPr>
          <w:b/>
        </w:rPr>
      </w:pPr>
      <w:r>
        <w:rPr>
          <w:b/>
        </w:rPr>
        <w:t>two days ago / Mahmut / at park / was</w:t>
      </w:r>
    </w:p>
    <w:p w:rsidR="00E4119D" w:rsidRPr="00F139F4" w:rsidRDefault="00E4119D" w:rsidP="00F139F4">
      <w:pPr>
        <w:spacing w:line="240" w:lineRule="auto"/>
        <w:ind w:right="-709"/>
        <w:jc w:val="center"/>
        <w:rPr>
          <w:b/>
        </w:rPr>
      </w:pPr>
      <w:r>
        <w:rPr>
          <w:b/>
        </w:rPr>
        <w:t>...................................................................</w:t>
      </w:r>
    </w:p>
    <w:p w:rsidR="00E4119D" w:rsidRPr="00F139F4" w:rsidRDefault="00E4119D" w:rsidP="000F1275">
      <w:pPr>
        <w:pStyle w:val="NoSpacing1"/>
        <w:rPr>
          <w:b/>
        </w:rPr>
      </w:pPr>
      <w:r>
        <w:rPr>
          <w:noProof/>
          <w:lang w:eastAsia="tr-TR"/>
        </w:rPr>
        <w:pict>
          <v:line id="Straight Connector 35" o:spid="_x0000_s1050" style="position:absolute;z-index:251661824;visibility:visible" from="-5.85pt,-10.85pt" to="-5.85pt,5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"/>
        </w:pict>
      </w:r>
      <w:r w:rsidRPr="007D2B22">
        <w:rPr>
          <w:b/>
        </w:rPr>
        <w:t>Soru 11:</w:t>
      </w:r>
      <w:r>
        <w:rPr>
          <w:b/>
        </w:rPr>
        <w:t xml:space="preserve"> </w:t>
      </w:r>
      <w:r w:rsidRPr="007D2B22">
        <w:rPr>
          <w:b/>
        </w:rPr>
        <w:t xml:space="preserve"> </w:t>
      </w:r>
      <w:r>
        <w:t>I _____  13 years old now but,</w:t>
      </w:r>
    </w:p>
    <w:p w:rsidR="00E4119D" w:rsidRDefault="00E4119D" w:rsidP="000F1275">
      <w:pPr>
        <w:pStyle w:val="NoSpacing1"/>
        <w:ind w:firstLine="708"/>
        <w:rPr>
          <w:b/>
        </w:rPr>
      </w:pPr>
      <w:r>
        <w:t xml:space="preserve">   I _____ 8 years old 5 years ago.</w:t>
      </w:r>
      <w:r w:rsidRPr="007D2B22">
        <w:rPr>
          <w:b/>
        </w:rPr>
        <w:t xml:space="preserve"> </w:t>
      </w:r>
    </w:p>
    <w:p w:rsidR="00E4119D" w:rsidRDefault="00E4119D" w:rsidP="000F1275">
      <w:pPr>
        <w:pStyle w:val="NoSpacing1"/>
        <w:ind w:firstLine="708"/>
        <w:rPr>
          <w:b/>
        </w:rPr>
      </w:pPr>
    </w:p>
    <w:p w:rsidR="00E4119D" w:rsidRDefault="00E4119D" w:rsidP="000F1275">
      <w:pPr>
        <w:pStyle w:val="NoSpacing1"/>
        <w:numPr>
          <w:ilvl w:val="0"/>
          <w:numId w:val="24"/>
        </w:numPr>
      </w:pPr>
      <w:r>
        <w:t>are / will</w:t>
      </w:r>
      <w:r>
        <w:tab/>
      </w:r>
      <w:r>
        <w:tab/>
      </w:r>
      <w:r w:rsidRPr="00F139F4">
        <w:rPr>
          <w:b/>
        </w:rPr>
        <w:t>C)</w:t>
      </w:r>
      <w:r>
        <w:t xml:space="preserve"> am / was</w:t>
      </w:r>
    </w:p>
    <w:p w:rsidR="00E4119D" w:rsidRPr="00AA2A54" w:rsidRDefault="00E4119D" w:rsidP="000F1275">
      <w:pPr>
        <w:pStyle w:val="NoSpacing1"/>
        <w:numPr>
          <w:ilvl w:val="0"/>
          <w:numId w:val="24"/>
        </w:numPr>
      </w:pPr>
      <w:r>
        <w:t>was / was</w:t>
      </w:r>
      <w:r>
        <w:tab/>
      </w:r>
      <w:r>
        <w:tab/>
      </w:r>
      <w:r w:rsidRPr="00F139F4">
        <w:rPr>
          <w:b/>
        </w:rPr>
        <w:t>D)</w:t>
      </w:r>
      <w:r>
        <w:t xml:space="preserve"> was / am</w:t>
      </w:r>
      <w:r w:rsidRPr="007D2B22">
        <w:rPr>
          <w:b/>
        </w:rPr>
        <w:t xml:space="preserve"> </w:t>
      </w:r>
    </w:p>
    <w:p w:rsidR="00E4119D" w:rsidRPr="00F139F4" w:rsidRDefault="00E4119D" w:rsidP="00AA2A54">
      <w:pPr>
        <w:pStyle w:val="NoSpacing1"/>
        <w:ind w:left="1068"/>
      </w:pPr>
    </w:p>
    <w:p w:rsidR="00E4119D" w:rsidRDefault="00E4119D" w:rsidP="00F139F4">
      <w:pPr>
        <w:pStyle w:val="NoSpacing1"/>
        <w:rPr>
          <w:b/>
        </w:rPr>
      </w:pPr>
    </w:p>
    <w:p w:rsidR="00E4119D" w:rsidRPr="007D2B22" w:rsidRDefault="00E4119D" w:rsidP="00F139F4">
      <w:pPr>
        <w:pStyle w:val="NoSpacing1"/>
      </w:pPr>
      <w:r>
        <w:rPr>
          <w:b/>
        </w:rPr>
        <w:t>Soru 12</w:t>
      </w:r>
      <w:r w:rsidRPr="007D2B22">
        <w:rPr>
          <w:b/>
        </w:rPr>
        <w:t>:</w:t>
      </w:r>
      <w:r>
        <w:rPr>
          <w:b/>
        </w:rPr>
        <w:t xml:space="preserve">  </w:t>
      </w:r>
      <w:r w:rsidRPr="007D2B22">
        <w:rPr>
          <w:b/>
        </w:rPr>
        <w:t>A</w:t>
      </w:r>
      <w:r>
        <w:t xml:space="preserve">: </w:t>
      </w:r>
      <w:r>
        <w:rPr>
          <w:b/>
        </w:rPr>
        <w:t xml:space="preserve">_____  </w:t>
      </w:r>
      <w:r w:rsidRPr="007D2B22">
        <w:t xml:space="preserve"> you ill  </w:t>
      </w:r>
      <w:r>
        <w:t>yesterday</w:t>
      </w:r>
      <w:r w:rsidRPr="007D2B22">
        <w:t xml:space="preserve">?      </w:t>
      </w:r>
    </w:p>
    <w:p w:rsidR="00E4119D" w:rsidRPr="007D2B22" w:rsidRDefault="00E4119D" w:rsidP="00F139F4">
      <w:pPr>
        <w:pStyle w:val="NoSpacing1"/>
      </w:pPr>
      <w:r w:rsidRPr="007D2B22">
        <w:t xml:space="preserve">    </w:t>
      </w:r>
      <w:r w:rsidRPr="007D2B22">
        <w:tab/>
        <w:t xml:space="preserve">  </w:t>
      </w:r>
      <w:r>
        <w:t xml:space="preserve"> </w:t>
      </w:r>
      <w:r w:rsidRPr="007D2B22">
        <w:rPr>
          <w:b/>
        </w:rPr>
        <w:t>B</w:t>
      </w:r>
      <w:r w:rsidRPr="007D2B22">
        <w:t>:</w:t>
      </w:r>
      <w:r>
        <w:t xml:space="preserve"> </w:t>
      </w:r>
      <w:r w:rsidRPr="007D2B22">
        <w:t>Yes,I</w:t>
      </w:r>
      <w:r>
        <w:t xml:space="preserve"> </w:t>
      </w:r>
      <w:r>
        <w:rPr>
          <w:b/>
        </w:rPr>
        <w:t xml:space="preserve">_____  </w:t>
      </w:r>
      <w:r>
        <w:t>.</w:t>
      </w:r>
    </w:p>
    <w:p w:rsidR="00E4119D" w:rsidRPr="007D2B22" w:rsidRDefault="00E4119D" w:rsidP="00F139F4">
      <w:pPr>
        <w:pStyle w:val="NoSpacing1"/>
      </w:pPr>
      <w:r w:rsidRPr="007D2B22">
        <w:t xml:space="preserve">    </w:t>
      </w:r>
    </w:p>
    <w:p w:rsidR="00E4119D" w:rsidRPr="007D2B22" w:rsidRDefault="00E4119D" w:rsidP="00F139F4">
      <w:pPr>
        <w:pStyle w:val="NoSpacing1"/>
      </w:pPr>
      <w:r w:rsidRPr="007D2B22">
        <w:rPr>
          <w:b/>
        </w:rPr>
        <w:t xml:space="preserve">          A)</w:t>
      </w:r>
      <w:r>
        <w:t xml:space="preserve"> </w:t>
      </w:r>
      <w:r w:rsidRPr="007D2B22">
        <w:t>were/</w:t>
      </w:r>
      <w:r>
        <w:t xml:space="preserve">were </w:t>
      </w:r>
      <w:r>
        <w:tab/>
      </w:r>
      <w:r>
        <w:tab/>
      </w:r>
      <w:r w:rsidRPr="007D2B22">
        <w:rPr>
          <w:b/>
        </w:rPr>
        <w:t>C)</w:t>
      </w:r>
      <w:r>
        <w:t xml:space="preserve"> </w:t>
      </w:r>
      <w:r w:rsidRPr="007D2B22">
        <w:t xml:space="preserve">was/were             </w:t>
      </w:r>
    </w:p>
    <w:p w:rsidR="00E4119D" w:rsidRDefault="00E4119D" w:rsidP="00F139F4">
      <w:pPr>
        <w:pStyle w:val="NoSpacing1"/>
      </w:pPr>
      <w:r w:rsidRPr="007D2B22">
        <w:rPr>
          <w:b/>
        </w:rPr>
        <w:t xml:space="preserve">          B)</w:t>
      </w:r>
      <w:r>
        <w:t xml:space="preserve"> </w:t>
      </w:r>
      <w:r w:rsidRPr="007D2B22">
        <w:t>was/was</w:t>
      </w:r>
      <w:r>
        <w:tab/>
      </w:r>
      <w:r>
        <w:tab/>
      </w:r>
      <w:r w:rsidRPr="007D2B22">
        <w:rPr>
          <w:b/>
        </w:rPr>
        <w:t>D)</w:t>
      </w:r>
      <w:r>
        <w:t xml:space="preserve"> </w:t>
      </w:r>
      <w:r w:rsidRPr="007D2B22">
        <w:t xml:space="preserve">were/was   </w:t>
      </w:r>
    </w:p>
    <w:p w:rsidR="00E4119D" w:rsidRDefault="00E4119D" w:rsidP="00F139F4">
      <w:pPr>
        <w:pStyle w:val="NoSpacing1"/>
      </w:pPr>
    </w:p>
    <w:p w:rsidR="00E4119D" w:rsidRDefault="00E4119D" w:rsidP="00F139F4">
      <w:pPr>
        <w:pStyle w:val="NoSpacing1"/>
      </w:pPr>
    </w:p>
    <w:p w:rsidR="00E4119D" w:rsidRDefault="00E4119D" w:rsidP="00F139F4">
      <w:pPr>
        <w:pStyle w:val="NoSpacing1"/>
      </w:pPr>
    </w:p>
    <w:p w:rsidR="00E4119D" w:rsidRPr="00C16ADE" w:rsidRDefault="00E4119D" w:rsidP="00C16ADE">
      <w:pPr>
        <w:pStyle w:val="NoSpacing1"/>
        <w:jc w:val="center"/>
        <w:rPr>
          <w:b/>
        </w:rPr>
      </w:pPr>
      <w:r>
        <w:rPr>
          <w:b/>
        </w:rPr>
        <w:t xml:space="preserve">            </w:t>
      </w:r>
      <w:r w:rsidRPr="00C16ADE">
        <w:rPr>
          <w:b/>
        </w:rPr>
        <w:t>CEVAP ANAHTARI</w:t>
      </w:r>
    </w:p>
    <w:p w:rsidR="00E4119D" w:rsidRDefault="00E4119D" w:rsidP="00F139F4">
      <w:pPr>
        <w:pStyle w:val="NoSpacing1"/>
      </w:pPr>
    </w:p>
    <w:tbl>
      <w:tblPr>
        <w:tblpPr w:leftFromText="141" w:rightFromText="141" w:vertAnchor="text" w:horzAnchor="page" w:tblpX="11462" w:tblpY="76"/>
        <w:tblW w:w="250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96"/>
        <w:gridCol w:w="1610"/>
      </w:tblGrid>
      <w:tr w:rsidR="00E4119D" w:rsidRPr="00D36B08" w:rsidTr="00D36B08">
        <w:trPr>
          <w:trHeight w:val="454"/>
        </w:trPr>
        <w:tc>
          <w:tcPr>
            <w:tcW w:w="1509" w:type="pct"/>
            <w:shd w:val="clear" w:color="auto" w:fill="D9D9D9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rPr>
                <w:b/>
              </w:rPr>
            </w:pPr>
            <w:r w:rsidRPr="00D36B08">
              <w:rPr>
                <w:b/>
              </w:rPr>
              <w:t>1</w:t>
            </w:r>
          </w:p>
        </w:tc>
        <w:tc>
          <w:tcPr>
            <w:tcW w:w="3491" w:type="pct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jc w:val="center"/>
              <w:rPr>
                <w:b/>
              </w:rPr>
            </w:pPr>
          </w:p>
        </w:tc>
      </w:tr>
      <w:tr w:rsidR="00E4119D" w:rsidRPr="00D36B08" w:rsidTr="00D36B08">
        <w:trPr>
          <w:trHeight w:val="454"/>
        </w:trPr>
        <w:tc>
          <w:tcPr>
            <w:tcW w:w="1509" w:type="pct"/>
            <w:shd w:val="clear" w:color="auto" w:fill="D9D9D9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rPr>
                <w:b/>
              </w:rPr>
            </w:pPr>
            <w:r w:rsidRPr="00D36B08">
              <w:rPr>
                <w:b/>
              </w:rPr>
              <w:t>2</w:t>
            </w:r>
          </w:p>
        </w:tc>
        <w:tc>
          <w:tcPr>
            <w:tcW w:w="3491" w:type="pct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jc w:val="center"/>
              <w:rPr>
                <w:b/>
              </w:rPr>
            </w:pPr>
          </w:p>
        </w:tc>
      </w:tr>
      <w:tr w:rsidR="00E4119D" w:rsidRPr="00D36B08" w:rsidTr="00D36B08">
        <w:trPr>
          <w:trHeight w:val="454"/>
        </w:trPr>
        <w:tc>
          <w:tcPr>
            <w:tcW w:w="1509" w:type="pct"/>
            <w:shd w:val="clear" w:color="auto" w:fill="D9D9D9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rPr>
                <w:b/>
              </w:rPr>
            </w:pPr>
            <w:r w:rsidRPr="00D36B08">
              <w:rPr>
                <w:b/>
              </w:rPr>
              <w:t>3</w:t>
            </w:r>
          </w:p>
        </w:tc>
        <w:tc>
          <w:tcPr>
            <w:tcW w:w="3491" w:type="pct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jc w:val="center"/>
              <w:rPr>
                <w:b/>
              </w:rPr>
            </w:pPr>
          </w:p>
        </w:tc>
      </w:tr>
      <w:tr w:rsidR="00E4119D" w:rsidRPr="00D36B08" w:rsidTr="00D36B08">
        <w:trPr>
          <w:trHeight w:val="454"/>
        </w:trPr>
        <w:tc>
          <w:tcPr>
            <w:tcW w:w="1509" w:type="pct"/>
            <w:shd w:val="clear" w:color="auto" w:fill="D9D9D9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rPr>
                <w:b/>
              </w:rPr>
            </w:pPr>
            <w:r w:rsidRPr="00D36B08">
              <w:rPr>
                <w:b/>
              </w:rPr>
              <w:t>4</w:t>
            </w:r>
          </w:p>
        </w:tc>
        <w:tc>
          <w:tcPr>
            <w:tcW w:w="3491" w:type="pct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jc w:val="center"/>
              <w:rPr>
                <w:b/>
              </w:rPr>
            </w:pPr>
          </w:p>
        </w:tc>
      </w:tr>
      <w:tr w:rsidR="00E4119D" w:rsidRPr="00D36B08" w:rsidTr="00D36B08">
        <w:trPr>
          <w:trHeight w:val="454"/>
        </w:trPr>
        <w:tc>
          <w:tcPr>
            <w:tcW w:w="1509" w:type="pct"/>
            <w:shd w:val="clear" w:color="auto" w:fill="D9D9D9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rPr>
                <w:b/>
              </w:rPr>
            </w:pPr>
            <w:r w:rsidRPr="00D36B08">
              <w:rPr>
                <w:b/>
              </w:rPr>
              <w:t>5</w:t>
            </w:r>
          </w:p>
        </w:tc>
        <w:tc>
          <w:tcPr>
            <w:tcW w:w="3491" w:type="pct"/>
            <w:shd w:val="clear" w:color="auto" w:fill="D9D9D9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rPr>
                <w:b/>
              </w:rPr>
            </w:pPr>
            <w:r w:rsidRPr="00D36B08">
              <w:rPr>
                <w:b/>
              </w:rPr>
              <w:t xml:space="preserve">  BOŞ BIRAK</w:t>
            </w:r>
          </w:p>
        </w:tc>
      </w:tr>
      <w:tr w:rsidR="00E4119D" w:rsidRPr="00D36B08" w:rsidTr="00D36B08">
        <w:trPr>
          <w:trHeight w:val="454"/>
        </w:trPr>
        <w:tc>
          <w:tcPr>
            <w:tcW w:w="1509" w:type="pct"/>
            <w:shd w:val="clear" w:color="auto" w:fill="D9D9D9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rPr>
                <w:b/>
              </w:rPr>
            </w:pPr>
            <w:r w:rsidRPr="00D36B08">
              <w:rPr>
                <w:b/>
              </w:rPr>
              <w:t>6</w:t>
            </w:r>
          </w:p>
        </w:tc>
        <w:tc>
          <w:tcPr>
            <w:tcW w:w="3491" w:type="pct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jc w:val="center"/>
              <w:rPr>
                <w:b/>
              </w:rPr>
            </w:pPr>
          </w:p>
        </w:tc>
      </w:tr>
    </w:tbl>
    <w:tbl>
      <w:tblPr>
        <w:tblpPr w:leftFromText="141" w:rightFromText="141" w:vertAnchor="text" w:horzAnchor="page" w:tblpX="14023" w:tblpY="89"/>
        <w:tblW w:w="25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96"/>
        <w:gridCol w:w="1680"/>
      </w:tblGrid>
      <w:tr w:rsidR="00E4119D" w:rsidRPr="00D36B08" w:rsidTr="00D36B08">
        <w:trPr>
          <w:trHeight w:val="454"/>
        </w:trPr>
        <w:tc>
          <w:tcPr>
            <w:tcW w:w="1465" w:type="pct"/>
            <w:shd w:val="clear" w:color="auto" w:fill="D9D9D9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rPr>
                <w:b/>
              </w:rPr>
            </w:pPr>
            <w:r w:rsidRPr="00D36B08">
              <w:rPr>
                <w:b/>
              </w:rPr>
              <w:t>7</w:t>
            </w:r>
          </w:p>
        </w:tc>
        <w:tc>
          <w:tcPr>
            <w:tcW w:w="3535" w:type="pct"/>
            <w:shd w:val="clear" w:color="auto" w:fill="D9D9D9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rPr>
                <w:b/>
              </w:rPr>
            </w:pPr>
            <w:r w:rsidRPr="00D36B08">
              <w:rPr>
                <w:b/>
              </w:rPr>
              <w:t xml:space="preserve">  BOŞ BIRAK</w:t>
            </w:r>
          </w:p>
        </w:tc>
      </w:tr>
      <w:tr w:rsidR="00E4119D" w:rsidRPr="00D36B08" w:rsidTr="00D36B08">
        <w:trPr>
          <w:trHeight w:val="454"/>
        </w:trPr>
        <w:tc>
          <w:tcPr>
            <w:tcW w:w="1465" w:type="pct"/>
            <w:shd w:val="clear" w:color="auto" w:fill="D9D9D9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rPr>
                <w:b/>
              </w:rPr>
            </w:pPr>
            <w:r w:rsidRPr="00D36B08">
              <w:rPr>
                <w:b/>
              </w:rPr>
              <w:t>8</w:t>
            </w:r>
          </w:p>
        </w:tc>
        <w:tc>
          <w:tcPr>
            <w:tcW w:w="3535" w:type="pct"/>
            <w:shd w:val="clear" w:color="auto" w:fill="D9D9D9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rPr>
                <w:b/>
              </w:rPr>
            </w:pPr>
            <w:r w:rsidRPr="00D36B08">
              <w:rPr>
                <w:b/>
              </w:rPr>
              <w:t xml:space="preserve">  BOŞ BIRAK</w:t>
            </w:r>
          </w:p>
        </w:tc>
      </w:tr>
      <w:tr w:rsidR="00E4119D" w:rsidRPr="00D36B08" w:rsidTr="00D36B08">
        <w:trPr>
          <w:trHeight w:val="454"/>
        </w:trPr>
        <w:tc>
          <w:tcPr>
            <w:tcW w:w="1465" w:type="pct"/>
            <w:shd w:val="clear" w:color="auto" w:fill="D9D9D9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rPr>
                <w:b/>
              </w:rPr>
            </w:pPr>
            <w:r w:rsidRPr="00D36B08">
              <w:rPr>
                <w:b/>
              </w:rPr>
              <w:t>9</w:t>
            </w:r>
          </w:p>
        </w:tc>
        <w:tc>
          <w:tcPr>
            <w:tcW w:w="3535" w:type="pct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jc w:val="center"/>
              <w:rPr>
                <w:b/>
              </w:rPr>
            </w:pPr>
          </w:p>
        </w:tc>
      </w:tr>
      <w:tr w:rsidR="00E4119D" w:rsidRPr="00D36B08" w:rsidTr="00D36B08">
        <w:trPr>
          <w:trHeight w:val="454"/>
        </w:trPr>
        <w:tc>
          <w:tcPr>
            <w:tcW w:w="1465" w:type="pct"/>
            <w:shd w:val="clear" w:color="auto" w:fill="D9D9D9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rPr>
                <w:b/>
              </w:rPr>
            </w:pPr>
            <w:r w:rsidRPr="00D36B08">
              <w:rPr>
                <w:b/>
              </w:rPr>
              <w:t>10</w:t>
            </w:r>
          </w:p>
        </w:tc>
        <w:tc>
          <w:tcPr>
            <w:tcW w:w="3535" w:type="pct"/>
            <w:shd w:val="clear" w:color="auto" w:fill="D9D9D9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rPr>
                <w:b/>
              </w:rPr>
            </w:pPr>
            <w:r w:rsidRPr="00D36B08">
              <w:rPr>
                <w:b/>
              </w:rPr>
              <w:t xml:space="preserve">  BOŞ BIRAK</w:t>
            </w:r>
          </w:p>
        </w:tc>
      </w:tr>
      <w:tr w:rsidR="00E4119D" w:rsidRPr="00D36B08" w:rsidTr="00D36B08">
        <w:trPr>
          <w:trHeight w:val="454"/>
        </w:trPr>
        <w:tc>
          <w:tcPr>
            <w:tcW w:w="1465" w:type="pct"/>
            <w:shd w:val="clear" w:color="auto" w:fill="D9D9D9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rPr>
                <w:b/>
              </w:rPr>
            </w:pPr>
            <w:r w:rsidRPr="00D36B08">
              <w:rPr>
                <w:b/>
              </w:rPr>
              <w:t>11</w:t>
            </w:r>
          </w:p>
        </w:tc>
        <w:tc>
          <w:tcPr>
            <w:tcW w:w="3535" w:type="pct"/>
            <w:shd w:val="clear" w:color="auto" w:fill="FFFFFF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rPr>
                <w:b/>
              </w:rPr>
            </w:pPr>
            <w:r w:rsidRPr="00D36B08">
              <w:rPr>
                <w:b/>
              </w:rPr>
              <w:t xml:space="preserve">  </w:t>
            </w:r>
          </w:p>
        </w:tc>
      </w:tr>
      <w:tr w:rsidR="00E4119D" w:rsidRPr="00D36B08" w:rsidTr="00D36B08">
        <w:trPr>
          <w:trHeight w:val="454"/>
        </w:trPr>
        <w:tc>
          <w:tcPr>
            <w:tcW w:w="1465" w:type="pct"/>
            <w:shd w:val="clear" w:color="auto" w:fill="D9D9D9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rPr>
                <w:b/>
              </w:rPr>
            </w:pPr>
            <w:r w:rsidRPr="00D36B08">
              <w:rPr>
                <w:b/>
              </w:rPr>
              <w:t>12</w:t>
            </w:r>
          </w:p>
        </w:tc>
        <w:tc>
          <w:tcPr>
            <w:tcW w:w="3535" w:type="pct"/>
            <w:vAlign w:val="center"/>
          </w:tcPr>
          <w:p w:rsidR="00E4119D" w:rsidRPr="00D36B08" w:rsidRDefault="00E4119D" w:rsidP="00D36B08">
            <w:pPr>
              <w:spacing w:after="0" w:line="240" w:lineRule="auto"/>
              <w:ind w:right="-709"/>
              <w:jc w:val="center"/>
              <w:rPr>
                <w:b/>
              </w:rPr>
            </w:pPr>
          </w:p>
        </w:tc>
      </w:tr>
    </w:tbl>
    <w:p w:rsidR="00E4119D" w:rsidRPr="000C4C27" w:rsidRDefault="00E4119D" w:rsidP="00F139F4">
      <w:pPr>
        <w:pStyle w:val="NoSpacing1"/>
      </w:pPr>
    </w:p>
    <w:p w:rsidR="00E4119D" w:rsidRDefault="00E4119D" w:rsidP="005A0808">
      <w:pPr>
        <w:spacing w:after="0" w:line="240" w:lineRule="auto"/>
        <w:ind w:right="-709"/>
        <w:rPr>
          <w:b/>
        </w:rPr>
      </w:pPr>
    </w:p>
    <w:p w:rsidR="00E4119D" w:rsidRDefault="00E4119D" w:rsidP="005A0808">
      <w:pPr>
        <w:spacing w:after="0" w:line="240" w:lineRule="auto"/>
        <w:ind w:right="-709"/>
        <w:rPr>
          <w:b/>
        </w:rPr>
      </w:pPr>
    </w:p>
    <w:p w:rsidR="00E4119D" w:rsidRDefault="00E4119D" w:rsidP="005A0808">
      <w:pPr>
        <w:spacing w:after="0" w:line="240" w:lineRule="auto"/>
        <w:ind w:right="-709"/>
        <w:rPr>
          <w:b/>
        </w:rPr>
      </w:pPr>
      <w:r>
        <w:rPr>
          <w:b/>
        </w:rPr>
        <w:t xml:space="preserve"> </w:t>
      </w:r>
      <w:r w:rsidRPr="005A0808">
        <w:rPr>
          <w:b/>
          <w:u w:val="single"/>
        </w:rPr>
        <w:t>NOTE</w:t>
      </w:r>
      <w:r>
        <w:rPr>
          <w:b/>
        </w:rPr>
        <w:t xml:space="preserve">:  Cevap anahtarında “BOŞ BIRAK” olan soruları </w:t>
      </w:r>
    </w:p>
    <w:p w:rsidR="00E4119D" w:rsidRDefault="00E4119D" w:rsidP="005A0808">
      <w:pPr>
        <w:spacing w:after="0" w:line="240" w:lineRule="auto"/>
        <w:ind w:right="-709"/>
        <w:rPr>
          <w:b/>
        </w:rPr>
      </w:pPr>
      <w:r>
        <w:rPr>
          <w:b/>
        </w:rPr>
        <w:tab/>
        <w:t xml:space="preserve">direk sorular üzerine yapınız. Diğer testlerin </w:t>
      </w:r>
    </w:p>
    <w:p w:rsidR="00E4119D" w:rsidRDefault="00E4119D" w:rsidP="005A0808">
      <w:pPr>
        <w:spacing w:after="0" w:line="240" w:lineRule="auto"/>
        <w:ind w:right="-709"/>
        <w:rPr>
          <w:b/>
        </w:rPr>
      </w:pPr>
      <w:r>
        <w:rPr>
          <w:b/>
        </w:rPr>
        <w:tab/>
        <w:t xml:space="preserve">cevaplarını ise bu cevap anahtarına doldurmayı </w:t>
      </w:r>
    </w:p>
    <w:p w:rsidR="00E4119D" w:rsidRPr="00C16ADE" w:rsidRDefault="00E4119D" w:rsidP="005A0808">
      <w:pPr>
        <w:spacing w:after="0" w:line="240" w:lineRule="auto"/>
        <w:ind w:right="-709"/>
        <w:rPr>
          <w:b/>
        </w:rPr>
      </w:pPr>
      <w:r>
        <w:rPr>
          <w:b/>
        </w:rPr>
        <w:tab/>
        <w:t>unutmayınız.</w:t>
      </w:r>
    </w:p>
    <w:p w:rsidR="00E4119D" w:rsidRPr="005A0808" w:rsidRDefault="00E4119D" w:rsidP="005A0808">
      <w:pPr>
        <w:spacing w:line="240" w:lineRule="auto"/>
        <w:ind w:right="-709"/>
        <w:rPr>
          <w:b/>
        </w:rPr>
      </w:pPr>
    </w:p>
    <w:sectPr w:rsidR="00E4119D" w:rsidRPr="005A0808" w:rsidSect="00493356">
      <w:headerReference w:type="even" r:id="rId22"/>
      <w:headerReference w:type="default" r:id="rId23"/>
      <w:footerReference w:type="default" r:id="rId24"/>
      <w:headerReference w:type="first" r:id="rId25"/>
      <w:pgSz w:w="16838" w:h="11906" w:orient="landscape"/>
      <w:pgMar w:top="567" w:right="1247" w:bottom="1134" w:left="993" w:header="709" w:footer="709" w:gutter="0"/>
      <w:cols w:num="3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4119D" w:rsidRDefault="00E4119D" w:rsidP="00D85FBF">
      <w:pPr>
        <w:spacing w:after="0" w:line="240" w:lineRule="auto"/>
      </w:pPr>
      <w:r>
        <w:separator/>
      </w:r>
    </w:p>
  </w:endnote>
  <w:endnote w:type="continuationSeparator" w:id="0">
    <w:p w:rsidR="00E4119D" w:rsidRDefault="00E4119D" w:rsidP="00D85F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119D" w:rsidRDefault="00E4119D" w:rsidP="006C0535">
    <w:pPr>
      <w:pStyle w:val="Footer"/>
      <w:ind w:left="720"/>
    </w:pPr>
    <w:r>
      <w:t xml:space="preserve">- Samet SAYGI -  </w:t>
    </w:r>
    <w:r>
      <w:tab/>
      <w:t xml:space="preserve">                                                                        7. Graders 1. Term 3. Exam</w:t>
    </w:r>
    <w:r>
      <w:tab/>
    </w:r>
    <w:r>
      <w:tab/>
    </w:r>
    <w:r>
      <w:tab/>
    </w:r>
    <w:r>
      <w:tab/>
    </w:r>
    <w:r>
      <w:tab/>
      <w:t xml:space="preserve">          GOOD LUCK </w:t>
    </w:r>
    <w:r>
      <w:sym w:font="Wingdings" w:char="F04A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4119D" w:rsidRDefault="00E4119D" w:rsidP="00D85FBF">
      <w:pPr>
        <w:spacing w:after="0" w:line="240" w:lineRule="auto"/>
      </w:pPr>
      <w:r>
        <w:separator/>
      </w:r>
    </w:p>
  </w:footnote>
  <w:footnote w:type="continuationSeparator" w:id="0">
    <w:p w:rsidR="00E4119D" w:rsidRDefault="00E4119D" w:rsidP="00D85F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119D" w:rsidRDefault="00E4119D">
    <w:pPr>
      <w:pStyle w:val="Header"/>
    </w:pPr>
    <w:r>
      <w:rPr>
        <w:noProof/>
        <w:lang w:eastAsia="tr-TR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9804592" o:spid="_x0000_s2049" type="#_x0000_t136" style="position:absolute;margin-left:0;margin-top:0;width:599.4pt;height:99.9pt;rotation:315;z-index:-25165875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119D" w:rsidRDefault="00E4119D">
    <w:pPr>
      <w:pStyle w:val="Header"/>
    </w:pPr>
    <w:r>
      <w:rPr>
        <w:noProof/>
        <w:lang w:eastAsia="tr-TR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9804593" o:spid="_x0000_s2050" type="#_x0000_t136" style="position:absolute;margin-left:0;margin-top:0;width:599.4pt;height:99.9pt;rotation:315;z-index:-25165772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119D" w:rsidRDefault="00E4119D">
    <w:pPr>
      <w:pStyle w:val="Header"/>
    </w:pPr>
    <w:r>
      <w:rPr>
        <w:noProof/>
        <w:lang w:eastAsia="tr-TR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9804591" o:spid="_x0000_s2051" type="#_x0000_t136" style="position:absolute;margin-left:0;margin-top:0;width:599.4pt;height:99.9pt;rotation:315;z-index:-25165977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F675F"/>
    <w:multiLevelType w:val="hybridMultilevel"/>
    <w:tmpl w:val="E6D8769E"/>
    <w:lvl w:ilvl="0" w:tplc="C38094B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4BD635A"/>
    <w:multiLevelType w:val="hybridMultilevel"/>
    <w:tmpl w:val="E5822C6E"/>
    <w:lvl w:ilvl="0" w:tplc="DD4AEB2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6687743"/>
    <w:multiLevelType w:val="hybridMultilevel"/>
    <w:tmpl w:val="BC0818F4"/>
    <w:lvl w:ilvl="0" w:tplc="9BE4139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F317ED8"/>
    <w:multiLevelType w:val="hybridMultilevel"/>
    <w:tmpl w:val="5B2E8EE0"/>
    <w:lvl w:ilvl="0" w:tplc="97D089E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3CB1188"/>
    <w:multiLevelType w:val="hybridMultilevel"/>
    <w:tmpl w:val="8D06C49C"/>
    <w:lvl w:ilvl="0" w:tplc="1392148A">
      <w:start w:val="1"/>
      <w:numFmt w:val="upperLetter"/>
      <w:lvlText w:val="%1)"/>
      <w:lvlJc w:val="left"/>
      <w:pPr>
        <w:ind w:left="502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5">
    <w:nsid w:val="14941ECF"/>
    <w:multiLevelType w:val="hybridMultilevel"/>
    <w:tmpl w:val="A816DD3C"/>
    <w:lvl w:ilvl="0" w:tplc="20164B3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83570C6"/>
    <w:multiLevelType w:val="hybridMultilevel"/>
    <w:tmpl w:val="1854A8D2"/>
    <w:lvl w:ilvl="0" w:tplc="4D3EA7F0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F2145C"/>
    <w:multiLevelType w:val="hybridMultilevel"/>
    <w:tmpl w:val="8716DC60"/>
    <w:lvl w:ilvl="0" w:tplc="DCA64E5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2997F03"/>
    <w:multiLevelType w:val="hybridMultilevel"/>
    <w:tmpl w:val="11AAE556"/>
    <w:lvl w:ilvl="0" w:tplc="8A847F3E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9">
    <w:nsid w:val="26E14D48"/>
    <w:multiLevelType w:val="hybridMultilevel"/>
    <w:tmpl w:val="32900E90"/>
    <w:lvl w:ilvl="0" w:tplc="F57AD46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AD55C1D"/>
    <w:multiLevelType w:val="hybridMultilevel"/>
    <w:tmpl w:val="8C92345C"/>
    <w:lvl w:ilvl="0" w:tplc="805816D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303C28FB"/>
    <w:multiLevelType w:val="hybridMultilevel"/>
    <w:tmpl w:val="3AA2B4E6"/>
    <w:lvl w:ilvl="0" w:tplc="3544BDEA">
      <w:start w:val="1"/>
      <w:numFmt w:val="upperLetter"/>
      <w:lvlText w:val="%1)"/>
      <w:lvlJc w:val="left"/>
      <w:pPr>
        <w:ind w:left="1068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2">
    <w:nsid w:val="3C123CFD"/>
    <w:multiLevelType w:val="hybridMultilevel"/>
    <w:tmpl w:val="771CFC02"/>
    <w:lvl w:ilvl="0" w:tplc="6B4CBFE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E9352AA"/>
    <w:multiLevelType w:val="hybridMultilevel"/>
    <w:tmpl w:val="2F680784"/>
    <w:lvl w:ilvl="0" w:tplc="C38094B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42F444D0"/>
    <w:multiLevelType w:val="hybridMultilevel"/>
    <w:tmpl w:val="989C09FE"/>
    <w:lvl w:ilvl="0" w:tplc="D892087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4B2504BA"/>
    <w:multiLevelType w:val="hybridMultilevel"/>
    <w:tmpl w:val="168C5CA6"/>
    <w:lvl w:ilvl="0" w:tplc="F948024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50A76818"/>
    <w:multiLevelType w:val="hybridMultilevel"/>
    <w:tmpl w:val="11B473A4"/>
    <w:lvl w:ilvl="0" w:tplc="0D06E8C2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7">
    <w:nsid w:val="570805D6"/>
    <w:multiLevelType w:val="hybridMultilevel"/>
    <w:tmpl w:val="C464AD24"/>
    <w:lvl w:ilvl="0" w:tplc="A8D814A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71F76D2"/>
    <w:multiLevelType w:val="hybridMultilevel"/>
    <w:tmpl w:val="B852A0FA"/>
    <w:lvl w:ilvl="0" w:tplc="0FF6B02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5D47453F"/>
    <w:multiLevelType w:val="hybridMultilevel"/>
    <w:tmpl w:val="AAC4AC3C"/>
    <w:lvl w:ilvl="0" w:tplc="1124E55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64EF653F"/>
    <w:multiLevelType w:val="hybridMultilevel"/>
    <w:tmpl w:val="1E34016A"/>
    <w:lvl w:ilvl="0" w:tplc="9CE2097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6791750D"/>
    <w:multiLevelType w:val="hybridMultilevel"/>
    <w:tmpl w:val="2F680784"/>
    <w:lvl w:ilvl="0" w:tplc="C38094B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6AC25D1F"/>
    <w:multiLevelType w:val="hybridMultilevel"/>
    <w:tmpl w:val="F5CC1744"/>
    <w:lvl w:ilvl="0" w:tplc="CDB64F7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759826EA"/>
    <w:multiLevelType w:val="hybridMultilevel"/>
    <w:tmpl w:val="F4002820"/>
    <w:lvl w:ilvl="0" w:tplc="A7D6264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7"/>
  </w:num>
  <w:num w:numId="2">
    <w:abstractNumId w:val="7"/>
  </w:num>
  <w:num w:numId="3">
    <w:abstractNumId w:val="18"/>
  </w:num>
  <w:num w:numId="4">
    <w:abstractNumId w:val="22"/>
  </w:num>
  <w:num w:numId="5">
    <w:abstractNumId w:val="23"/>
  </w:num>
  <w:num w:numId="6">
    <w:abstractNumId w:val="16"/>
  </w:num>
  <w:num w:numId="7">
    <w:abstractNumId w:val="4"/>
  </w:num>
  <w:num w:numId="8">
    <w:abstractNumId w:val="9"/>
  </w:num>
  <w:num w:numId="9">
    <w:abstractNumId w:val="15"/>
  </w:num>
  <w:num w:numId="10">
    <w:abstractNumId w:val="5"/>
  </w:num>
  <w:num w:numId="11">
    <w:abstractNumId w:val="14"/>
  </w:num>
  <w:num w:numId="12">
    <w:abstractNumId w:val="6"/>
  </w:num>
  <w:num w:numId="13">
    <w:abstractNumId w:val="13"/>
  </w:num>
  <w:num w:numId="14">
    <w:abstractNumId w:val="19"/>
  </w:num>
  <w:num w:numId="15">
    <w:abstractNumId w:val="3"/>
  </w:num>
  <w:num w:numId="16">
    <w:abstractNumId w:val="2"/>
  </w:num>
  <w:num w:numId="17">
    <w:abstractNumId w:val="10"/>
  </w:num>
  <w:num w:numId="18">
    <w:abstractNumId w:val="12"/>
  </w:num>
  <w:num w:numId="19">
    <w:abstractNumId w:val="20"/>
  </w:num>
  <w:num w:numId="20">
    <w:abstractNumId w:val="1"/>
  </w:num>
  <w:num w:numId="21">
    <w:abstractNumId w:val="21"/>
  </w:num>
  <w:num w:numId="22">
    <w:abstractNumId w:val="8"/>
  </w:num>
  <w:num w:numId="23">
    <w:abstractNumId w:val="0"/>
  </w:num>
  <w:num w:numId="24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B3224"/>
    <w:rsid w:val="000C4C27"/>
    <w:rsid w:val="000F1275"/>
    <w:rsid w:val="00117976"/>
    <w:rsid w:val="001E2421"/>
    <w:rsid w:val="00240419"/>
    <w:rsid w:val="002D5A97"/>
    <w:rsid w:val="002F32DF"/>
    <w:rsid w:val="0039702D"/>
    <w:rsid w:val="00493356"/>
    <w:rsid w:val="004F7635"/>
    <w:rsid w:val="00523DE7"/>
    <w:rsid w:val="00526DC3"/>
    <w:rsid w:val="0053527F"/>
    <w:rsid w:val="005405B0"/>
    <w:rsid w:val="0058747A"/>
    <w:rsid w:val="005A0808"/>
    <w:rsid w:val="00641283"/>
    <w:rsid w:val="00694DF6"/>
    <w:rsid w:val="006B1403"/>
    <w:rsid w:val="006C0535"/>
    <w:rsid w:val="006D228A"/>
    <w:rsid w:val="00732B32"/>
    <w:rsid w:val="00743542"/>
    <w:rsid w:val="007B24DF"/>
    <w:rsid w:val="007D2B22"/>
    <w:rsid w:val="007D37CB"/>
    <w:rsid w:val="0083334D"/>
    <w:rsid w:val="00852FAB"/>
    <w:rsid w:val="008E7288"/>
    <w:rsid w:val="009612C7"/>
    <w:rsid w:val="00A05000"/>
    <w:rsid w:val="00A76DC7"/>
    <w:rsid w:val="00A85CC3"/>
    <w:rsid w:val="00AA2A54"/>
    <w:rsid w:val="00BA46DF"/>
    <w:rsid w:val="00BC4D2B"/>
    <w:rsid w:val="00C16ADE"/>
    <w:rsid w:val="00CC00CF"/>
    <w:rsid w:val="00D36B08"/>
    <w:rsid w:val="00D85FBF"/>
    <w:rsid w:val="00DD30DE"/>
    <w:rsid w:val="00DF1F9D"/>
    <w:rsid w:val="00E4119D"/>
    <w:rsid w:val="00E61A1D"/>
    <w:rsid w:val="00E7431D"/>
    <w:rsid w:val="00F06F77"/>
    <w:rsid w:val="00F139F4"/>
    <w:rsid w:val="00FB32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B3224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FB322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FB322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FB32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FB3224"/>
    <w:rPr>
      <w:rFonts w:cs="Times New Roman"/>
    </w:rPr>
  </w:style>
  <w:style w:type="paragraph" w:styleId="Footer">
    <w:name w:val="footer"/>
    <w:basedOn w:val="Normal"/>
    <w:link w:val="FooterChar"/>
    <w:uiPriority w:val="99"/>
    <w:rsid w:val="00FB32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FB3224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5352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3527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rsid w:val="00A85CC3"/>
    <w:pPr>
      <w:spacing w:after="240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customStyle="1" w:styleId="NoSpacing1">
    <w:name w:val="No Spacing1"/>
    <w:uiPriority w:val="99"/>
    <w:rsid w:val="007D2B22"/>
    <w:rPr>
      <w:rFonts w:eastAsia="Times New Roman"/>
      <w:lang w:eastAsia="en-US"/>
    </w:rPr>
  </w:style>
  <w:style w:type="character" w:styleId="Hyperlink">
    <w:name w:val="Hyperlink"/>
    <w:basedOn w:val="DefaultParagraphFont"/>
    <w:uiPriority w:val="99"/>
    <w:rsid w:val="00CC00CF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303</TotalTime>
  <Pages>2</Pages>
  <Words>554</Words>
  <Characters>3158</Characters>
  <Application>Microsoft Office Outlook</Application>
  <DocSecurity>0</DocSecurity>
  <Lines>0</Lines>
  <Paragraphs>0</Paragraphs>
  <ScaleCrop>false</ScaleCrop>
  <Manager>www.sorubak.com</Manager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sametsaygi</dc:creator>
  <cp:keywords>www.sorubak.com</cp:keywords>
  <dc:description>www.sorubak.com</dc:description>
  <cp:lastModifiedBy>edanur</cp:lastModifiedBy>
  <cp:revision>14</cp:revision>
  <dcterms:created xsi:type="dcterms:W3CDTF">2014-01-12T13:57:00Z</dcterms:created>
  <dcterms:modified xsi:type="dcterms:W3CDTF">2014-01-13T15:46:00Z</dcterms:modified>
  <cp:category>www.sorubak.com</cp:category>
</cp:coreProperties>
</file>