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KISALTMASI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 xml:space="preserve"> NE FİİLİ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BASİT 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KÖK  ÇEKİM  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TÜREMİŞ 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 xml:space="preserve">BİRLEŞİK FİİL 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İSİMDEN FİİL YAPIM 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YAPIM 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İ.F.Y.E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TÜREMİŞ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FİİLDEN FİİL YAPIM 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YAPIM EKİ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F.F.Y.E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TÜREMİŞ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YARDIMCI FİİLLE KURULMUŞ  BİRLEŞİK 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ETMEK  OLMAK  KILMAK  EYLEMEK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Y.F.K.B.F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KURALLI BİRLEŞİK 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K.B.F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ANLAMCA KAYNAŞMIŞ FİİL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BİR İSİM BİR FİİLDEN OLUŞAN DEYİM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A.K.F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YETERLİLİK FİİLİ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EBİLMEK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KURALLI 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TEZLİK FİİLİ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İVERMEK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T.F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KURALLI 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SÜREKLİLİK FİİLİ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ADURMAK  EKALMAK  EGELMEK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S.F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KURALLI BİRLEŞİK FİİL</w:t>
            </w:r>
          </w:p>
        </w:tc>
      </w:tr>
      <w:tr w:rsidR="0034712B" w:rsidRPr="00333961" w:rsidTr="00333961"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YAKLAŞMA FİİLİ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EYAZMAK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Y.F</w:t>
            </w:r>
          </w:p>
        </w:tc>
        <w:tc>
          <w:tcPr>
            <w:tcW w:w="2303" w:type="dxa"/>
          </w:tcPr>
          <w:p w:rsidR="0034712B" w:rsidRPr="00333961" w:rsidRDefault="0034712B" w:rsidP="00333961">
            <w:pPr>
              <w:spacing w:after="0" w:line="240" w:lineRule="auto"/>
            </w:pPr>
            <w:r w:rsidRPr="00333961">
              <w:t>KURALLI BİRLEŞİK FİİL</w:t>
            </w:r>
          </w:p>
        </w:tc>
      </w:tr>
    </w:tbl>
    <w:p w:rsidR="0034712B" w:rsidRDefault="0034712B" w:rsidP="00454948">
      <w:hyperlink r:id="rId4" w:history="1">
        <w:r>
          <w:rPr>
            <w:rStyle w:val="Hyperlink"/>
          </w:rPr>
          <w:t>www.sorubak.com</w:t>
        </w:r>
      </w:hyperlink>
    </w:p>
    <w:sectPr w:rsidR="0034712B" w:rsidSect="00B75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46A"/>
    <w:rsid w:val="0001734F"/>
    <w:rsid w:val="00333961"/>
    <w:rsid w:val="0034712B"/>
    <w:rsid w:val="00454948"/>
    <w:rsid w:val="005918D8"/>
    <w:rsid w:val="006A660D"/>
    <w:rsid w:val="00AD746A"/>
    <w:rsid w:val="00B7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1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D746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549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104</Words>
  <Characters>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edanur</cp:lastModifiedBy>
  <cp:revision>3</cp:revision>
  <dcterms:created xsi:type="dcterms:W3CDTF">2013-12-04T14:59:00Z</dcterms:created>
  <dcterms:modified xsi:type="dcterms:W3CDTF">2013-12-17T16:29:00Z</dcterms:modified>
</cp:coreProperties>
</file>