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47" w:rsidRPr="009A5C0A" w:rsidRDefault="00A04F47" w:rsidP="009A5C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2012-2013</w:t>
      </w:r>
      <w:r w:rsidRPr="009A5C0A">
        <w:rPr>
          <w:b/>
          <w:sz w:val="22"/>
          <w:szCs w:val="22"/>
        </w:rPr>
        <w:t xml:space="preserve"> EĞİTİM ÖĞRETİ</w:t>
      </w:r>
      <w:r>
        <w:rPr>
          <w:b/>
          <w:sz w:val="22"/>
          <w:szCs w:val="22"/>
        </w:rPr>
        <w:t>M YILI MERKEZ AKBABA ORTA</w:t>
      </w:r>
      <w:r w:rsidRPr="009A5C0A">
        <w:rPr>
          <w:b/>
          <w:sz w:val="22"/>
          <w:szCs w:val="22"/>
        </w:rPr>
        <w:t>OKULU 6-A</w:t>
      </w:r>
      <w:r>
        <w:rPr>
          <w:b/>
          <w:sz w:val="22"/>
          <w:szCs w:val="22"/>
        </w:rPr>
        <w:t xml:space="preserve"> SINIFI TÜRKÇE DERSİ BİRİNCİ DÖNEM ÜÇÜNCÜ </w:t>
      </w:r>
      <w:r w:rsidRPr="009A5C0A">
        <w:rPr>
          <w:b/>
          <w:sz w:val="22"/>
          <w:szCs w:val="22"/>
        </w:rPr>
        <w:t>YAZILI SORULARIDIR</w:t>
      </w:r>
    </w:p>
    <w:p w:rsidR="00A04F47" w:rsidRPr="009A5C0A" w:rsidRDefault="00A04F47" w:rsidP="00BF36AE">
      <w:pPr>
        <w:rPr>
          <w:sz w:val="22"/>
          <w:szCs w:val="22"/>
        </w:rPr>
      </w:pPr>
      <w:r w:rsidRPr="009A5C0A">
        <w:rPr>
          <w:sz w:val="22"/>
          <w:szCs w:val="22"/>
        </w:rPr>
        <w:t>ADI-SOYADI:</w:t>
      </w:r>
    </w:p>
    <w:p w:rsidR="00A04F47" w:rsidRPr="00BF36AE" w:rsidRDefault="00A04F47" w:rsidP="00BF36AE"/>
    <w:p w:rsidR="00A04F47" w:rsidRPr="00BF36AE" w:rsidRDefault="00A04F47" w:rsidP="009A5C0A">
      <w:pPr>
        <w:jc w:val="center"/>
      </w:pPr>
      <w:r w:rsidRPr="00BF36AE">
        <w:t>KARGA İLE TİLKİ</w:t>
      </w:r>
    </w:p>
    <w:p w:rsidR="00A04F47" w:rsidRPr="00BF36AE" w:rsidRDefault="00A04F47" w:rsidP="00BF36AE">
      <w:r w:rsidRPr="00BF36AE">
        <w:t>Birgün bir karga, bir dala konmuş, ağzında da bir parça peynir varmış. Peynirin kokusunu alan tilki, hemen gelmiş. Onu övmeye başlamış:</w:t>
      </w:r>
    </w:p>
    <w:p w:rsidR="00A04F47" w:rsidRPr="00BF36AE" w:rsidRDefault="00A04F47" w:rsidP="00BF36AE">
      <w:r>
        <w:t>−─</w:t>
      </w:r>
      <w:r w:rsidRPr="00BF36AE">
        <w:t xml:space="preserve">Günaydın sayın karga! Ne kadar güzelsiniz, ne kadar şirinsiniz… Şu tüylere bakın, pırıl pırıl! Acaba sesiniz de tüyleriniz gibi mi? Eğer öyleyse, bu ormanda sizden güzeli yoktur. </w:t>
      </w:r>
    </w:p>
    <w:p w:rsidR="00A04F47" w:rsidRPr="00BF36AE" w:rsidRDefault="00A04F47" w:rsidP="00BF36AE">
      <w:r w:rsidRPr="00BF36AE">
        <w:t xml:space="preserve">     Karga, bu sözlerden çok hoşlanmış. Sevinçten ne yapacağını şaşırmış. </w:t>
      </w:r>
    </w:p>
    <w:p w:rsidR="00A04F47" w:rsidRPr="00BF36AE" w:rsidRDefault="00A04F47" w:rsidP="00BF36AE">
      <w:r>
        <w:t>──</w:t>
      </w:r>
      <w:r w:rsidRPr="00BF36AE">
        <w:t>Gak! der demez, ağzındaki peynir düşmüş. Tilki, peyniri hemen kapıp yutmuş. Sonra da kargaya :</w:t>
      </w:r>
    </w:p>
    <w:p w:rsidR="00A04F47" w:rsidRPr="00BF36AE" w:rsidRDefault="00A04F47" w:rsidP="00BF36AE">
      <w:r>
        <w:t>──</w:t>
      </w:r>
      <w:r w:rsidRPr="00BF36AE">
        <w:t>Bu dersi unutma sakın! Bazıları kendi çıkarı için başkalarını över, onların yüzlerine güler, işte benim gibi de peynirlerini yer, demiş.</w:t>
      </w:r>
    </w:p>
    <w:p w:rsidR="00A04F47" w:rsidRPr="00BF36AE" w:rsidRDefault="00A04F47" w:rsidP="00BF36AE">
      <w:r w:rsidRPr="00BF36AE">
        <w:t xml:space="preserve">      İş işten geçtikten sonra karganın aklı başına gelmiş. Bir daha tuzağa düşmeyeceğine yemin etmiş.</w:t>
      </w:r>
    </w:p>
    <w:p w:rsidR="00A04F47" w:rsidRPr="00BF36AE" w:rsidRDefault="00A04F47" w:rsidP="00BF36AE">
      <w:r w:rsidRPr="00BF36AE">
        <w:t xml:space="preserve">                                                                                 </w:t>
      </w:r>
      <w:r>
        <w:t xml:space="preserve">                               ( La </w:t>
      </w:r>
      <w:r w:rsidRPr="00BF36AE">
        <w:t xml:space="preserve">FONTAINE  / </w:t>
      </w:r>
      <w:smartTag w:uri="urn:schemas-microsoft-com:office:smarttags" w:element="PersonName">
        <w:smartTagPr>
          <w:attr w:name="ProductID" w:val="La FONTEN"/>
        </w:smartTagPr>
        <w:r w:rsidRPr="00BF36AE">
          <w:t>La FONTEN</w:t>
        </w:r>
      </w:smartTag>
      <w:r w:rsidRPr="00BF36AE">
        <w:t xml:space="preserve"> )</w:t>
      </w:r>
    </w:p>
    <w:p w:rsidR="00A04F47" w:rsidRPr="00BF36AE" w:rsidRDefault="00A04F47" w:rsidP="00BF36AE"/>
    <w:p w:rsidR="00A04F47" w:rsidRPr="009A5C0A" w:rsidRDefault="00A04F47" w:rsidP="009A5C0A">
      <w:pPr>
        <w:pStyle w:val="ListParagraph"/>
        <w:numPr>
          <w:ilvl w:val="0"/>
          <w:numId w:val="2"/>
        </w:numPr>
        <w:rPr>
          <w:b/>
          <w:sz w:val="22"/>
          <w:szCs w:val="22"/>
        </w:rPr>
      </w:pPr>
      <w:r w:rsidRPr="009A5C0A">
        <w:rPr>
          <w:b/>
          <w:sz w:val="22"/>
          <w:szCs w:val="22"/>
        </w:rPr>
        <w:t>Tilki, Karganın ağzındaki peyniri alabilmek için ona neler söylemiştir?</w:t>
      </w:r>
      <w:r>
        <w:rPr>
          <w:b/>
          <w:sz w:val="22"/>
          <w:szCs w:val="22"/>
        </w:rPr>
        <w:t xml:space="preserve"> (5P)</w:t>
      </w:r>
    </w:p>
    <w:p w:rsidR="00A04F47" w:rsidRPr="009A5C0A" w:rsidRDefault="00A04F47" w:rsidP="00BF36AE">
      <w:pPr>
        <w:rPr>
          <w:b/>
          <w:sz w:val="22"/>
          <w:szCs w:val="22"/>
        </w:rPr>
      </w:pPr>
    </w:p>
    <w:p w:rsidR="00A04F47" w:rsidRPr="009A5C0A" w:rsidRDefault="00A04F47" w:rsidP="00BF36AE">
      <w:pPr>
        <w:rPr>
          <w:b/>
          <w:sz w:val="22"/>
          <w:szCs w:val="22"/>
        </w:rPr>
      </w:pPr>
    </w:p>
    <w:p w:rsidR="00A04F47" w:rsidRPr="009A5C0A" w:rsidRDefault="00A04F47" w:rsidP="00BF36AE">
      <w:pPr>
        <w:rPr>
          <w:b/>
          <w:sz w:val="22"/>
          <w:szCs w:val="22"/>
        </w:rPr>
      </w:pPr>
    </w:p>
    <w:p w:rsidR="00A04F47" w:rsidRPr="009A5C0A" w:rsidRDefault="00A04F47" w:rsidP="009A5C0A">
      <w:pPr>
        <w:pStyle w:val="ListParagraph"/>
        <w:numPr>
          <w:ilvl w:val="0"/>
          <w:numId w:val="2"/>
        </w:numPr>
        <w:rPr>
          <w:b/>
          <w:sz w:val="22"/>
          <w:szCs w:val="22"/>
        </w:rPr>
      </w:pPr>
      <w:r w:rsidRPr="009A5C0A">
        <w:rPr>
          <w:b/>
          <w:sz w:val="22"/>
          <w:szCs w:val="22"/>
        </w:rPr>
        <w:t>Bu metinde sözü edilen tilki ne türde insanları temsil etmektedir?</w:t>
      </w:r>
      <w:r>
        <w:rPr>
          <w:b/>
          <w:sz w:val="22"/>
          <w:szCs w:val="22"/>
        </w:rPr>
        <w:t xml:space="preserve"> (5P)</w:t>
      </w:r>
    </w:p>
    <w:p w:rsidR="00A04F47" w:rsidRPr="009A5C0A" w:rsidRDefault="00A04F47" w:rsidP="00BF36AE">
      <w:pPr>
        <w:rPr>
          <w:b/>
          <w:sz w:val="22"/>
          <w:szCs w:val="22"/>
        </w:rPr>
      </w:pPr>
    </w:p>
    <w:p w:rsidR="00A04F47" w:rsidRPr="009A5C0A" w:rsidRDefault="00A04F47" w:rsidP="00BF36AE">
      <w:pPr>
        <w:rPr>
          <w:b/>
          <w:sz w:val="22"/>
          <w:szCs w:val="22"/>
        </w:rPr>
      </w:pPr>
    </w:p>
    <w:p w:rsidR="00A04F47" w:rsidRPr="009A5C0A" w:rsidRDefault="00A04F47" w:rsidP="00BF36AE">
      <w:pPr>
        <w:rPr>
          <w:b/>
          <w:sz w:val="22"/>
          <w:szCs w:val="22"/>
        </w:rPr>
      </w:pPr>
    </w:p>
    <w:p w:rsidR="00A04F47" w:rsidRPr="009A5C0A" w:rsidRDefault="00A04F47" w:rsidP="009A5C0A">
      <w:pPr>
        <w:pStyle w:val="ListParagraph"/>
        <w:numPr>
          <w:ilvl w:val="0"/>
          <w:numId w:val="2"/>
        </w:numPr>
        <w:rPr>
          <w:b/>
          <w:sz w:val="22"/>
          <w:szCs w:val="22"/>
        </w:rPr>
      </w:pPr>
      <w:r w:rsidRPr="009A5C0A">
        <w:rPr>
          <w:b/>
          <w:sz w:val="22"/>
          <w:szCs w:val="22"/>
        </w:rPr>
        <w:t xml:space="preserve">Bu metnin ana fikri nedir? </w:t>
      </w:r>
      <w:r>
        <w:rPr>
          <w:b/>
          <w:sz w:val="22"/>
          <w:szCs w:val="22"/>
        </w:rPr>
        <w:t>(5P)</w:t>
      </w:r>
    </w:p>
    <w:p w:rsidR="00A04F47" w:rsidRPr="009A5C0A" w:rsidRDefault="00A04F47" w:rsidP="009A5C0A">
      <w:pPr>
        <w:pStyle w:val="ListParagraph"/>
        <w:ind w:left="360"/>
        <w:rPr>
          <w:b/>
          <w:sz w:val="22"/>
          <w:szCs w:val="22"/>
        </w:rPr>
      </w:pPr>
    </w:p>
    <w:p w:rsidR="00A04F47" w:rsidRPr="009A5C0A" w:rsidRDefault="00A04F47" w:rsidP="009A5C0A">
      <w:pPr>
        <w:pStyle w:val="ListParagraph"/>
        <w:ind w:left="360"/>
        <w:rPr>
          <w:b/>
          <w:sz w:val="22"/>
          <w:szCs w:val="22"/>
        </w:rPr>
      </w:pPr>
    </w:p>
    <w:p w:rsidR="00A04F47" w:rsidRPr="009A5C0A" w:rsidRDefault="00A04F47" w:rsidP="009A5C0A">
      <w:pPr>
        <w:rPr>
          <w:b/>
          <w:sz w:val="22"/>
          <w:szCs w:val="22"/>
        </w:rPr>
      </w:pPr>
    </w:p>
    <w:p w:rsidR="00A04F47" w:rsidRDefault="00A04F47" w:rsidP="009A5C0A">
      <w:pPr>
        <w:pStyle w:val="ListParagraph"/>
        <w:numPr>
          <w:ilvl w:val="0"/>
          <w:numId w:val="2"/>
        </w:numPr>
        <w:rPr>
          <w:b/>
          <w:sz w:val="22"/>
          <w:szCs w:val="22"/>
        </w:rPr>
      </w:pPr>
      <w:r w:rsidRPr="009A5C0A">
        <w:rPr>
          <w:b/>
          <w:sz w:val="22"/>
          <w:szCs w:val="22"/>
        </w:rPr>
        <w:t>Okuduğunuz metnin türü nedir? Açıklayınız.</w:t>
      </w:r>
      <w:r>
        <w:rPr>
          <w:b/>
          <w:sz w:val="22"/>
          <w:szCs w:val="22"/>
        </w:rPr>
        <w:t xml:space="preserve"> (5P)</w:t>
      </w:r>
    </w:p>
    <w:p w:rsidR="00A04F47" w:rsidRDefault="00A04F47" w:rsidP="0083762C">
      <w:pPr>
        <w:rPr>
          <w:b/>
          <w:sz w:val="22"/>
          <w:szCs w:val="22"/>
        </w:rPr>
      </w:pPr>
    </w:p>
    <w:p w:rsidR="00A04F47" w:rsidRDefault="00A04F47" w:rsidP="0083762C">
      <w:pPr>
        <w:rPr>
          <w:b/>
          <w:sz w:val="22"/>
          <w:szCs w:val="22"/>
        </w:rPr>
      </w:pPr>
    </w:p>
    <w:p w:rsidR="00A04F47" w:rsidRDefault="00A04F47" w:rsidP="0083762C">
      <w:pPr>
        <w:rPr>
          <w:b/>
          <w:sz w:val="22"/>
          <w:szCs w:val="22"/>
        </w:rPr>
      </w:pPr>
      <w:r>
        <w:rPr>
          <w:b/>
          <w:sz w:val="22"/>
          <w:szCs w:val="22"/>
        </w:rPr>
        <w:t>Aşağıdaki çoktan seçmeli soruların her biri 5 puandır.</w:t>
      </w:r>
    </w:p>
    <w:p w:rsidR="00A04F47" w:rsidRPr="0083762C" w:rsidRDefault="00A04F47" w:rsidP="0083762C">
      <w:pPr>
        <w:rPr>
          <w:b/>
          <w:sz w:val="22"/>
          <w:szCs w:val="22"/>
        </w:rPr>
      </w:pPr>
    </w:p>
    <w:p w:rsidR="00A04F47" w:rsidRDefault="00A04F47" w:rsidP="009A5C0A">
      <w:pPr>
        <w:pStyle w:val="ListParagraph"/>
        <w:numPr>
          <w:ilvl w:val="0"/>
          <w:numId w:val="2"/>
        </w:numPr>
        <w:rPr>
          <w:sz w:val="22"/>
          <w:szCs w:val="22"/>
        </w:rPr>
      </w:pPr>
      <w:r w:rsidRPr="0083762C">
        <w:rPr>
          <w:sz w:val="22"/>
          <w:szCs w:val="22"/>
        </w:rPr>
        <w:t>Aşağıdaki sözcüklerin hangisinde ünsüz yumuşaması vardır?</w:t>
      </w:r>
    </w:p>
    <w:p w:rsidR="00A04F47" w:rsidRDefault="00A04F47" w:rsidP="0083762C">
      <w:pPr>
        <w:pStyle w:val="ListParagraph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Yurdumuz          B) Türkçemiz             C)  Göğüs            D) Sepet</w:t>
      </w:r>
    </w:p>
    <w:p w:rsidR="00A04F47" w:rsidRDefault="00A04F47" w:rsidP="009A722C">
      <w:pPr>
        <w:pStyle w:val="ListParagraph"/>
        <w:rPr>
          <w:sz w:val="22"/>
          <w:szCs w:val="22"/>
        </w:rPr>
      </w:pPr>
    </w:p>
    <w:p w:rsidR="00A04F47" w:rsidRPr="0083762C" w:rsidRDefault="00A04F47" w:rsidP="0083762C">
      <w:pPr>
        <w:pStyle w:val="ListParagraph"/>
        <w:numPr>
          <w:ilvl w:val="0"/>
          <w:numId w:val="2"/>
        </w:numPr>
        <w:rPr>
          <w:b/>
          <w:sz w:val="22"/>
          <w:szCs w:val="22"/>
        </w:rPr>
      </w:pPr>
      <w:r>
        <w:rPr>
          <w:sz w:val="22"/>
          <w:szCs w:val="22"/>
        </w:rPr>
        <w:t>Aşağıdakilerin hangisinde büyük ünlü uyumuna uymayan bir kelime vardır?</w:t>
      </w:r>
    </w:p>
    <w:p w:rsidR="00A04F47" w:rsidRPr="0083762C" w:rsidRDefault="00A04F47" w:rsidP="0083762C">
      <w:pPr>
        <w:pStyle w:val="ListParagraph"/>
        <w:numPr>
          <w:ilvl w:val="0"/>
          <w:numId w:val="4"/>
        </w:numPr>
        <w:rPr>
          <w:b/>
          <w:sz w:val="22"/>
          <w:szCs w:val="22"/>
        </w:rPr>
      </w:pPr>
      <w:r>
        <w:rPr>
          <w:sz w:val="22"/>
          <w:szCs w:val="22"/>
        </w:rPr>
        <w:t xml:space="preserve">Zavallı kuşları kafese kapatmışlar.        C)  </w:t>
      </w:r>
      <w:r w:rsidRPr="0083762C">
        <w:rPr>
          <w:sz w:val="22"/>
          <w:szCs w:val="22"/>
        </w:rPr>
        <w:t xml:space="preserve"> </w:t>
      </w:r>
      <w:r>
        <w:rPr>
          <w:sz w:val="22"/>
          <w:szCs w:val="22"/>
        </w:rPr>
        <w:t>Boş çuval dik durmaz.</w:t>
      </w:r>
    </w:p>
    <w:p w:rsidR="00A04F47" w:rsidRPr="009A722C" w:rsidRDefault="00A04F47" w:rsidP="0083762C">
      <w:pPr>
        <w:pStyle w:val="ListParagraph"/>
        <w:numPr>
          <w:ilvl w:val="0"/>
          <w:numId w:val="4"/>
        </w:numPr>
        <w:rPr>
          <w:b/>
          <w:sz w:val="22"/>
          <w:szCs w:val="22"/>
        </w:rPr>
      </w:pPr>
      <w:r>
        <w:rPr>
          <w:sz w:val="22"/>
          <w:szCs w:val="22"/>
        </w:rPr>
        <w:t>Anahtarı evde unutmuşlar.                     D)   Hızla çıkınca çantasını unuttu.</w:t>
      </w:r>
    </w:p>
    <w:p w:rsidR="00A04F47" w:rsidRPr="0083762C" w:rsidRDefault="00A04F47" w:rsidP="009A722C">
      <w:pPr>
        <w:pStyle w:val="ListParagraph"/>
        <w:ind w:left="644"/>
        <w:rPr>
          <w:b/>
          <w:sz w:val="22"/>
          <w:szCs w:val="22"/>
        </w:rPr>
      </w:pPr>
    </w:p>
    <w:p w:rsidR="00A04F47" w:rsidRDefault="00A04F47" w:rsidP="0083762C">
      <w:pPr>
        <w:pStyle w:val="ListParagraph"/>
        <w:numPr>
          <w:ilvl w:val="0"/>
          <w:numId w:val="2"/>
        </w:numPr>
        <w:rPr>
          <w:sz w:val="22"/>
          <w:szCs w:val="22"/>
        </w:rPr>
      </w:pPr>
      <w:r w:rsidRPr="0083762C">
        <w:rPr>
          <w:sz w:val="22"/>
          <w:szCs w:val="22"/>
        </w:rPr>
        <w:t>Aşağıdaki cümlelerin hangisinde ünsüz benzeşm</w:t>
      </w:r>
      <w:r>
        <w:rPr>
          <w:sz w:val="22"/>
          <w:szCs w:val="22"/>
        </w:rPr>
        <w:t>esine uğramış bir sözcük vardır?</w:t>
      </w:r>
    </w:p>
    <w:p w:rsidR="00A04F47" w:rsidRDefault="00A04F47" w:rsidP="0083762C">
      <w:pPr>
        <w:pStyle w:val="ListParagraph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İstanbul’u dinliyorum.             C)  Kedi ağaçtan düşmüş.</w:t>
      </w:r>
    </w:p>
    <w:p w:rsidR="00A04F47" w:rsidRDefault="00A04F47" w:rsidP="006A74C4">
      <w:pPr>
        <w:pStyle w:val="ListParagraph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Karnım zil çalıyor.                   D)  Ağır ağır çıkacaksın bu merdivenlerden.</w:t>
      </w:r>
    </w:p>
    <w:p w:rsidR="00A04F47" w:rsidRPr="006A74C4" w:rsidRDefault="00A04F47" w:rsidP="009A722C">
      <w:pPr>
        <w:pStyle w:val="ListParagraph"/>
        <w:rPr>
          <w:sz w:val="22"/>
          <w:szCs w:val="22"/>
        </w:rPr>
      </w:pPr>
    </w:p>
    <w:p w:rsidR="00A04F47" w:rsidRDefault="00A04F47" w:rsidP="0083762C">
      <w:pPr>
        <w:pStyle w:val="ListParagraph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Aşağıdaki cümlelerin hangisinde </w:t>
      </w:r>
      <w:r>
        <w:rPr>
          <w:b/>
          <w:sz w:val="22"/>
          <w:szCs w:val="22"/>
        </w:rPr>
        <w:t xml:space="preserve"> </w:t>
      </w:r>
      <w:r w:rsidRPr="00FE6C62">
        <w:rPr>
          <w:b/>
          <w:sz w:val="22"/>
          <w:szCs w:val="22"/>
        </w:rPr>
        <w:t>topluluk ismi</w:t>
      </w:r>
      <w:r>
        <w:rPr>
          <w:sz w:val="22"/>
          <w:szCs w:val="22"/>
        </w:rPr>
        <w:t xml:space="preserve"> ve</w:t>
      </w:r>
      <w:r w:rsidRPr="00FE6C62">
        <w:rPr>
          <w:sz w:val="22"/>
          <w:szCs w:val="22"/>
        </w:rPr>
        <w:t xml:space="preserve"> </w:t>
      </w:r>
      <w:r w:rsidRPr="00FE6C62">
        <w:rPr>
          <w:b/>
          <w:sz w:val="22"/>
          <w:szCs w:val="22"/>
        </w:rPr>
        <w:t>soyut isim</w:t>
      </w:r>
      <w:r w:rsidRPr="00FE6C62">
        <w:rPr>
          <w:sz w:val="22"/>
          <w:szCs w:val="22"/>
        </w:rPr>
        <w:t xml:space="preserve"> bir arada kullanılmıştır</w:t>
      </w:r>
      <w:r w:rsidRPr="006A74C4">
        <w:rPr>
          <w:sz w:val="22"/>
          <w:szCs w:val="22"/>
        </w:rPr>
        <w:t>?</w:t>
      </w:r>
    </w:p>
    <w:p w:rsidR="00A04F47" w:rsidRDefault="00A04F47" w:rsidP="006A74C4">
      <w:pPr>
        <w:pStyle w:val="ListParagraph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Toplantıya bende katıldım.                         C)  Koyun sürüsü çayırda otluyordu.</w:t>
      </w:r>
    </w:p>
    <w:p w:rsidR="00A04F47" w:rsidRDefault="00A04F47" w:rsidP="006A74C4">
      <w:pPr>
        <w:pStyle w:val="ListParagraph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Rüyamda kocaman bir ordu gördüm.         D)  18 Mart’ta Çanakkale’ye gidiyoruz.</w:t>
      </w:r>
    </w:p>
    <w:p w:rsidR="00A04F47" w:rsidRDefault="00A04F47" w:rsidP="009A722C">
      <w:pPr>
        <w:pStyle w:val="ListParagraph"/>
        <w:rPr>
          <w:sz w:val="22"/>
          <w:szCs w:val="22"/>
        </w:rPr>
      </w:pPr>
    </w:p>
    <w:p w:rsidR="00A04F47" w:rsidRDefault="00A04F47" w:rsidP="006A74C4">
      <w:pPr>
        <w:pStyle w:val="ListParagraph"/>
        <w:numPr>
          <w:ilvl w:val="0"/>
          <w:numId w:val="2"/>
        </w:numPr>
        <w:rPr>
          <w:sz w:val="22"/>
          <w:szCs w:val="22"/>
        </w:rPr>
      </w:pPr>
      <w:r w:rsidRPr="006A74C4">
        <w:rPr>
          <w:sz w:val="22"/>
          <w:szCs w:val="22"/>
        </w:rPr>
        <w:t>Aşağıdaki altı çizili sözcüklerden hangisi hem yapım hem de çekim eki almıştır?</w:t>
      </w:r>
    </w:p>
    <w:p w:rsidR="00A04F47" w:rsidRDefault="00A04F47" w:rsidP="006A74C4">
      <w:pPr>
        <w:pStyle w:val="ListParagraph"/>
        <w:numPr>
          <w:ilvl w:val="0"/>
          <w:numId w:val="7"/>
        </w:numPr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Kiralık </w:t>
      </w:r>
      <w:r>
        <w:rPr>
          <w:sz w:val="22"/>
          <w:szCs w:val="22"/>
        </w:rPr>
        <w:t>ev bulmak için akşama kadar dolaştık.</w:t>
      </w:r>
    </w:p>
    <w:p w:rsidR="00A04F47" w:rsidRDefault="00A04F47" w:rsidP="006A74C4">
      <w:pPr>
        <w:pStyle w:val="ListParagraph"/>
        <w:numPr>
          <w:ilvl w:val="0"/>
          <w:numId w:val="7"/>
        </w:numPr>
        <w:rPr>
          <w:sz w:val="22"/>
          <w:szCs w:val="22"/>
        </w:rPr>
      </w:pPr>
      <w:r>
        <w:rPr>
          <w:sz w:val="22"/>
          <w:szCs w:val="22"/>
          <w:u w:val="single"/>
        </w:rPr>
        <w:t>Martılar</w:t>
      </w:r>
      <w:r>
        <w:rPr>
          <w:sz w:val="22"/>
          <w:szCs w:val="22"/>
        </w:rPr>
        <w:t xml:space="preserve"> teknenin üstünde uçuşuyordu.</w:t>
      </w:r>
    </w:p>
    <w:p w:rsidR="00A04F47" w:rsidRDefault="00A04F47" w:rsidP="006A74C4">
      <w:pPr>
        <w:pStyle w:val="ListParagraph"/>
        <w:numPr>
          <w:ilvl w:val="0"/>
          <w:numId w:val="7"/>
        </w:numPr>
        <w:rPr>
          <w:sz w:val="22"/>
          <w:szCs w:val="22"/>
        </w:rPr>
      </w:pPr>
      <w:r>
        <w:rPr>
          <w:sz w:val="22"/>
          <w:szCs w:val="22"/>
        </w:rPr>
        <w:t xml:space="preserve">Yarın </w:t>
      </w:r>
      <w:r>
        <w:rPr>
          <w:sz w:val="22"/>
          <w:szCs w:val="22"/>
          <w:u w:val="single"/>
        </w:rPr>
        <w:t>başarılı</w:t>
      </w:r>
      <w:r>
        <w:rPr>
          <w:sz w:val="22"/>
          <w:szCs w:val="22"/>
        </w:rPr>
        <w:t xml:space="preserve"> öğrencilere ödül verilecek.</w:t>
      </w:r>
    </w:p>
    <w:p w:rsidR="00A04F47" w:rsidRDefault="00A04F47" w:rsidP="006A74C4">
      <w:pPr>
        <w:pStyle w:val="ListParagraph"/>
        <w:numPr>
          <w:ilvl w:val="0"/>
          <w:numId w:val="7"/>
        </w:numPr>
        <w:rPr>
          <w:sz w:val="22"/>
          <w:szCs w:val="22"/>
        </w:rPr>
      </w:pPr>
      <w:r>
        <w:rPr>
          <w:sz w:val="22"/>
          <w:szCs w:val="22"/>
        </w:rPr>
        <w:t xml:space="preserve">Otobüste </w:t>
      </w:r>
      <w:r>
        <w:rPr>
          <w:sz w:val="22"/>
          <w:szCs w:val="22"/>
          <w:u w:val="single"/>
        </w:rPr>
        <w:t>yaşlılara</w:t>
      </w:r>
      <w:r>
        <w:rPr>
          <w:sz w:val="22"/>
          <w:szCs w:val="22"/>
        </w:rPr>
        <w:t xml:space="preserve"> yer veren yok artık.</w:t>
      </w:r>
    </w:p>
    <w:p w:rsidR="00A04F47" w:rsidRDefault="00A04F47" w:rsidP="009A722C">
      <w:pPr>
        <w:pStyle w:val="ListParagraph"/>
        <w:rPr>
          <w:sz w:val="22"/>
          <w:szCs w:val="22"/>
        </w:rPr>
      </w:pPr>
    </w:p>
    <w:p w:rsidR="00A04F47" w:rsidRPr="009E1147" w:rsidRDefault="00A04F47" w:rsidP="009E1147">
      <w:pPr>
        <w:pStyle w:val="ListParagraph"/>
        <w:numPr>
          <w:ilvl w:val="0"/>
          <w:numId w:val="2"/>
        </w:numPr>
        <w:rPr>
          <w:b/>
          <w:sz w:val="22"/>
          <w:szCs w:val="22"/>
        </w:rPr>
      </w:pPr>
      <w:r>
        <w:rPr>
          <w:sz w:val="22"/>
          <w:szCs w:val="22"/>
        </w:rPr>
        <w:t>Aşağıdaki altı çizili sözcüklerden hangisinin kökü, sözcük türü yönünden ötekilerden farklıdır?</w:t>
      </w:r>
    </w:p>
    <w:p w:rsidR="00A04F47" w:rsidRPr="009E1147" w:rsidRDefault="00A04F47" w:rsidP="009E1147">
      <w:pPr>
        <w:pStyle w:val="ListParagraph"/>
        <w:numPr>
          <w:ilvl w:val="0"/>
          <w:numId w:val="8"/>
        </w:numPr>
        <w:rPr>
          <w:b/>
          <w:sz w:val="22"/>
          <w:szCs w:val="22"/>
        </w:rPr>
      </w:pPr>
      <w:r>
        <w:rPr>
          <w:sz w:val="22"/>
          <w:szCs w:val="22"/>
        </w:rPr>
        <w:t xml:space="preserve">Bu gün eve çok </w:t>
      </w:r>
      <w:r>
        <w:rPr>
          <w:sz w:val="22"/>
          <w:szCs w:val="22"/>
          <w:u w:val="single"/>
        </w:rPr>
        <w:t>yorgun</w:t>
      </w:r>
      <w:r>
        <w:rPr>
          <w:sz w:val="22"/>
          <w:szCs w:val="22"/>
        </w:rPr>
        <w:t xml:space="preserve"> döndü.        C)   Karanlık </w:t>
      </w:r>
      <w:r>
        <w:rPr>
          <w:sz w:val="22"/>
          <w:szCs w:val="22"/>
          <w:u w:val="single"/>
        </w:rPr>
        <w:t>caddelerde</w:t>
      </w:r>
      <w:r>
        <w:rPr>
          <w:sz w:val="22"/>
          <w:szCs w:val="22"/>
        </w:rPr>
        <w:t xml:space="preserve"> ağır ağır ilerlediler.</w:t>
      </w:r>
    </w:p>
    <w:p w:rsidR="00A04F47" w:rsidRPr="009A722C" w:rsidRDefault="00A04F47" w:rsidP="009E1147">
      <w:pPr>
        <w:pStyle w:val="ListParagraph"/>
        <w:numPr>
          <w:ilvl w:val="0"/>
          <w:numId w:val="8"/>
        </w:numPr>
        <w:rPr>
          <w:b/>
          <w:sz w:val="22"/>
          <w:szCs w:val="22"/>
        </w:rPr>
      </w:pPr>
      <w:r>
        <w:rPr>
          <w:sz w:val="22"/>
          <w:szCs w:val="22"/>
        </w:rPr>
        <w:t xml:space="preserve">Bizi çiçeklerle </w:t>
      </w:r>
      <w:r>
        <w:rPr>
          <w:sz w:val="22"/>
          <w:szCs w:val="22"/>
          <w:u w:val="single"/>
        </w:rPr>
        <w:t>karşıladılar.</w:t>
      </w:r>
      <w:r>
        <w:rPr>
          <w:sz w:val="22"/>
          <w:szCs w:val="22"/>
        </w:rPr>
        <w:t xml:space="preserve">               D)  Bu </w:t>
      </w:r>
      <w:r>
        <w:rPr>
          <w:sz w:val="22"/>
          <w:szCs w:val="22"/>
          <w:u w:val="single"/>
        </w:rPr>
        <w:t>tabloyu</w:t>
      </w:r>
      <w:r>
        <w:rPr>
          <w:sz w:val="22"/>
          <w:szCs w:val="22"/>
        </w:rPr>
        <w:t xml:space="preserve"> odasına asacaktı.</w:t>
      </w:r>
    </w:p>
    <w:p w:rsidR="00A04F47" w:rsidRDefault="00A04F47" w:rsidP="009A722C">
      <w:pPr>
        <w:pStyle w:val="ListParagraph"/>
        <w:rPr>
          <w:b/>
          <w:sz w:val="22"/>
          <w:szCs w:val="22"/>
        </w:rPr>
      </w:pPr>
    </w:p>
    <w:p w:rsidR="00A04F47" w:rsidRPr="009E1147" w:rsidRDefault="00A04F47" w:rsidP="009A722C">
      <w:pPr>
        <w:pStyle w:val="ListParagraph"/>
        <w:rPr>
          <w:b/>
          <w:sz w:val="22"/>
          <w:szCs w:val="22"/>
        </w:rPr>
      </w:pPr>
    </w:p>
    <w:p w:rsidR="00A04F47" w:rsidRPr="009E1147" w:rsidRDefault="00A04F47" w:rsidP="009E1147">
      <w:pPr>
        <w:pStyle w:val="ListParagraph"/>
        <w:numPr>
          <w:ilvl w:val="0"/>
          <w:numId w:val="2"/>
        </w:numPr>
        <w:rPr>
          <w:b/>
          <w:sz w:val="22"/>
          <w:szCs w:val="22"/>
        </w:rPr>
      </w:pPr>
      <w:r>
        <w:rPr>
          <w:sz w:val="22"/>
          <w:szCs w:val="22"/>
        </w:rPr>
        <w:t>Aşağıdaki sözcüklerden hangisi birden çok yapım eki almıştır?</w:t>
      </w:r>
    </w:p>
    <w:p w:rsidR="00A04F47" w:rsidRPr="009A722C" w:rsidRDefault="00A04F47" w:rsidP="009E1147">
      <w:pPr>
        <w:pStyle w:val="ListParagraph"/>
        <w:numPr>
          <w:ilvl w:val="0"/>
          <w:numId w:val="9"/>
        </w:numPr>
        <w:rPr>
          <w:b/>
          <w:sz w:val="22"/>
          <w:szCs w:val="22"/>
        </w:rPr>
      </w:pPr>
      <w:r>
        <w:rPr>
          <w:sz w:val="22"/>
          <w:szCs w:val="22"/>
        </w:rPr>
        <w:t xml:space="preserve"> Sessizlik           B)  Yorucu           C)   Mantıklı        D)  Meslektaş</w:t>
      </w:r>
    </w:p>
    <w:p w:rsidR="00A04F47" w:rsidRPr="009E1147" w:rsidRDefault="00A04F47" w:rsidP="009A722C">
      <w:pPr>
        <w:pStyle w:val="ListParagraph"/>
        <w:rPr>
          <w:b/>
          <w:sz w:val="22"/>
          <w:szCs w:val="22"/>
        </w:rPr>
      </w:pPr>
    </w:p>
    <w:p w:rsidR="00A04F47" w:rsidRPr="009E1147" w:rsidRDefault="00A04F47" w:rsidP="009E1147">
      <w:pPr>
        <w:pStyle w:val="ListParagraph"/>
        <w:numPr>
          <w:ilvl w:val="0"/>
          <w:numId w:val="2"/>
        </w:numPr>
        <w:rPr>
          <w:b/>
          <w:sz w:val="22"/>
          <w:szCs w:val="22"/>
        </w:rPr>
      </w:pPr>
      <w:r>
        <w:rPr>
          <w:sz w:val="22"/>
          <w:szCs w:val="22"/>
        </w:rPr>
        <w:t>Aşağıdaki sözcüklerden hangisi birleşik yapılı bir sözcük değildir?</w:t>
      </w:r>
    </w:p>
    <w:p w:rsidR="00A04F47" w:rsidRPr="009A722C" w:rsidRDefault="00A04F47" w:rsidP="009E1147">
      <w:pPr>
        <w:pStyle w:val="ListParagraph"/>
        <w:numPr>
          <w:ilvl w:val="0"/>
          <w:numId w:val="10"/>
        </w:numPr>
        <w:rPr>
          <w:b/>
          <w:sz w:val="22"/>
          <w:szCs w:val="22"/>
        </w:rPr>
      </w:pPr>
      <w:r>
        <w:rPr>
          <w:sz w:val="22"/>
          <w:szCs w:val="22"/>
        </w:rPr>
        <w:t>Hanımeli           B)  Sivrisinek         C)  Kazandibi      D)  maceracı</w:t>
      </w:r>
    </w:p>
    <w:p w:rsidR="00A04F47" w:rsidRPr="009A722C" w:rsidRDefault="00A04F47" w:rsidP="009A722C">
      <w:pPr>
        <w:pStyle w:val="ListParagraph"/>
        <w:rPr>
          <w:b/>
          <w:sz w:val="22"/>
          <w:szCs w:val="22"/>
        </w:rPr>
      </w:pPr>
    </w:p>
    <w:p w:rsidR="00A04F47" w:rsidRPr="009A722C" w:rsidRDefault="00A04F47" w:rsidP="009A722C">
      <w:pPr>
        <w:pStyle w:val="ListParagraph"/>
        <w:numPr>
          <w:ilvl w:val="0"/>
          <w:numId w:val="2"/>
        </w:numPr>
        <w:rPr>
          <w:b/>
          <w:sz w:val="22"/>
          <w:szCs w:val="22"/>
        </w:rPr>
      </w:pPr>
      <w:r>
        <w:rPr>
          <w:sz w:val="22"/>
          <w:szCs w:val="22"/>
        </w:rPr>
        <w:t>Aşağıdaki altı çizili sözcüklerden hangisi yapı bakımından basit bir sözcüktür?</w:t>
      </w:r>
    </w:p>
    <w:p w:rsidR="00A04F47" w:rsidRPr="009A722C" w:rsidRDefault="00A04F47" w:rsidP="009A722C">
      <w:pPr>
        <w:pStyle w:val="ListParagraph"/>
        <w:numPr>
          <w:ilvl w:val="0"/>
          <w:numId w:val="11"/>
        </w:numPr>
        <w:rPr>
          <w:b/>
          <w:sz w:val="22"/>
          <w:szCs w:val="22"/>
        </w:rPr>
      </w:pPr>
      <w:r>
        <w:rPr>
          <w:sz w:val="22"/>
          <w:szCs w:val="22"/>
        </w:rPr>
        <w:t xml:space="preserve"> Bir maçta altmış </w:t>
      </w:r>
      <w:r>
        <w:rPr>
          <w:sz w:val="22"/>
          <w:szCs w:val="22"/>
          <w:u w:val="single"/>
        </w:rPr>
        <w:t>sayı</w:t>
      </w:r>
      <w:r>
        <w:rPr>
          <w:sz w:val="22"/>
          <w:szCs w:val="22"/>
        </w:rPr>
        <w:t xml:space="preserve"> mı atmış?                    C)  Son sınavda kaç </w:t>
      </w:r>
      <w:r w:rsidRPr="009A722C">
        <w:rPr>
          <w:sz w:val="22"/>
          <w:szCs w:val="22"/>
          <w:u w:val="single"/>
        </w:rPr>
        <w:t xml:space="preserve">soru </w:t>
      </w:r>
      <w:r>
        <w:rPr>
          <w:sz w:val="22"/>
          <w:szCs w:val="22"/>
        </w:rPr>
        <w:t>sormuşlar?</w:t>
      </w:r>
    </w:p>
    <w:p w:rsidR="00A04F47" w:rsidRDefault="00A04F47" w:rsidP="009A722C">
      <w:pPr>
        <w:pStyle w:val="ListParagraph"/>
        <w:numPr>
          <w:ilvl w:val="0"/>
          <w:numId w:val="11"/>
        </w:numPr>
        <w:rPr>
          <w:sz w:val="22"/>
          <w:szCs w:val="22"/>
        </w:rPr>
      </w:pPr>
      <w:r w:rsidRPr="009A722C">
        <w:rPr>
          <w:sz w:val="22"/>
          <w:szCs w:val="22"/>
          <w:u w:val="single"/>
        </w:rPr>
        <w:t>Eli</w:t>
      </w:r>
      <w:r w:rsidRPr="009A722C">
        <w:rPr>
          <w:sz w:val="22"/>
          <w:szCs w:val="22"/>
        </w:rPr>
        <w:t xml:space="preserve"> sıcak sudan soğuk suya değmemiş.     </w:t>
      </w:r>
      <w:r>
        <w:rPr>
          <w:sz w:val="22"/>
          <w:szCs w:val="22"/>
        </w:rPr>
        <w:t xml:space="preserve">     </w:t>
      </w:r>
      <w:r w:rsidRPr="009A722C">
        <w:rPr>
          <w:sz w:val="22"/>
          <w:szCs w:val="22"/>
        </w:rPr>
        <w:t xml:space="preserve">D) Doğu </w:t>
      </w:r>
      <w:r w:rsidRPr="009A722C">
        <w:rPr>
          <w:sz w:val="22"/>
          <w:szCs w:val="22"/>
          <w:u w:val="single"/>
        </w:rPr>
        <w:t>bölgeleri</w:t>
      </w:r>
      <w:r w:rsidRPr="009A722C">
        <w:rPr>
          <w:sz w:val="22"/>
          <w:szCs w:val="22"/>
        </w:rPr>
        <w:t xml:space="preserve"> kar altında kalmış.</w:t>
      </w:r>
    </w:p>
    <w:p w:rsidR="00A04F47" w:rsidRDefault="00A04F47" w:rsidP="009A722C">
      <w:pPr>
        <w:pStyle w:val="ListParagraph"/>
        <w:rPr>
          <w:sz w:val="22"/>
          <w:szCs w:val="22"/>
        </w:rPr>
      </w:pPr>
    </w:p>
    <w:p w:rsidR="00A04F47" w:rsidRDefault="00A04F47" w:rsidP="009A722C">
      <w:pPr>
        <w:pStyle w:val="ListParagraph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Aşağıdaki altı çizili sözcüklerden hangisi </w:t>
      </w:r>
      <w:r>
        <w:rPr>
          <w:b/>
          <w:sz w:val="22"/>
          <w:szCs w:val="22"/>
        </w:rPr>
        <w:t xml:space="preserve">özel </w:t>
      </w:r>
      <w:r>
        <w:rPr>
          <w:sz w:val="22"/>
          <w:szCs w:val="22"/>
        </w:rPr>
        <w:t>isimdir?</w:t>
      </w:r>
    </w:p>
    <w:p w:rsidR="00A04F47" w:rsidRDefault="00A04F47" w:rsidP="009A722C">
      <w:pPr>
        <w:pStyle w:val="ListParagraph"/>
        <w:numPr>
          <w:ilvl w:val="0"/>
          <w:numId w:val="12"/>
        </w:numPr>
        <w:rPr>
          <w:sz w:val="22"/>
          <w:szCs w:val="22"/>
        </w:rPr>
      </w:pPr>
      <w:r w:rsidRPr="001D3711">
        <w:rPr>
          <w:sz w:val="22"/>
          <w:szCs w:val="22"/>
          <w:u w:val="single"/>
        </w:rPr>
        <w:t xml:space="preserve">Hayalci </w:t>
      </w:r>
      <w:r>
        <w:rPr>
          <w:sz w:val="22"/>
          <w:szCs w:val="22"/>
        </w:rPr>
        <w:t xml:space="preserve">bir insandı.                        C)  </w:t>
      </w:r>
      <w:r w:rsidRPr="001D3711">
        <w:rPr>
          <w:sz w:val="22"/>
          <w:szCs w:val="22"/>
          <w:u w:val="single"/>
        </w:rPr>
        <w:t>Çocuklarım</w:t>
      </w:r>
      <w:r>
        <w:rPr>
          <w:sz w:val="22"/>
          <w:szCs w:val="22"/>
        </w:rPr>
        <w:t xml:space="preserve"> beni çok sever.</w:t>
      </w:r>
    </w:p>
    <w:p w:rsidR="00A04F47" w:rsidRDefault="00A04F47" w:rsidP="009A722C">
      <w:pPr>
        <w:pStyle w:val="ListParagraph"/>
        <w:numPr>
          <w:ilvl w:val="0"/>
          <w:numId w:val="12"/>
        </w:numPr>
        <w:rPr>
          <w:sz w:val="22"/>
          <w:szCs w:val="22"/>
        </w:rPr>
      </w:pPr>
      <w:r w:rsidRPr="00FE6C62">
        <w:rPr>
          <w:sz w:val="22"/>
          <w:szCs w:val="22"/>
          <w:u w:val="single"/>
        </w:rPr>
        <w:t>Ali Rıza</w:t>
      </w:r>
      <w:r>
        <w:rPr>
          <w:sz w:val="22"/>
          <w:szCs w:val="22"/>
        </w:rPr>
        <w:t xml:space="preserve"> </w:t>
      </w:r>
      <w:r w:rsidRPr="00FE6C62">
        <w:rPr>
          <w:sz w:val="22"/>
          <w:szCs w:val="22"/>
        </w:rPr>
        <w:t>bu</w:t>
      </w:r>
      <w:r>
        <w:rPr>
          <w:sz w:val="22"/>
          <w:szCs w:val="22"/>
        </w:rPr>
        <w:t xml:space="preserve"> evin reisidir.                D) </w:t>
      </w:r>
      <w:r w:rsidRPr="001D3711">
        <w:rPr>
          <w:sz w:val="22"/>
          <w:szCs w:val="22"/>
          <w:u w:val="single"/>
        </w:rPr>
        <w:t>Okullar</w:t>
      </w:r>
      <w:r>
        <w:rPr>
          <w:sz w:val="22"/>
          <w:szCs w:val="22"/>
        </w:rPr>
        <w:t xml:space="preserve"> yarın tatilmiş.</w:t>
      </w:r>
    </w:p>
    <w:p w:rsidR="00A04F47" w:rsidRDefault="00A04F47" w:rsidP="001D3711">
      <w:pPr>
        <w:pStyle w:val="ListParagraph"/>
        <w:rPr>
          <w:sz w:val="22"/>
          <w:szCs w:val="22"/>
        </w:rPr>
      </w:pPr>
    </w:p>
    <w:p w:rsidR="00A04F47" w:rsidRPr="001D3711" w:rsidRDefault="00A04F47" w:rsidP="001D3711">
      <w:pPr>
        <w:pStyle w:val="ListParagraph"/>
        <w:numPr>
          <w:ilvl w:val="0"/>
          <w:numId w:val="2"/>
        </w:numPr>
        <w:rPr>
          <w:b/>
          <w:sz w:val="22"/>
          <w:szCs w:val="22"/>
        </w:rPr>
      </w:pPr>
      <w:r>
        <w:rPr>
          <w:sz w:val="22"/>
          <w:szCs w:val="22"/>
        </w:rPr>
        <w:t>Aşağıdaki sözcüklerden hangisi bir fiildir?</w:t>
      </w:r>
    </w:p>
    <w:p w:rsidR="00A04F47" w:rsidRPr="001D3711" w:rsidRDefault="00A04F47" w:rsidP="001D3711">
      <w:pPr>
        <w:pStyle w:val="ListParagraph"/>
        <w:numPr>
          <w:ilvl w:val="0"/>
          <w:numId w:val="13"/>
        </w:numPr>
        <w:rPr>
          <w:b/>
          <w:sz w:val="22"/>
          <w:szCs w:val="22"/>
        </w:rPr>
      </w:pPr>
      <w:r>
        <w:rPr>
          <w:sz w:val="22"/>
          <w:szCs w:val="22"/>
        </w:rPr>
        <w:t>Sağlam                 B) karışık                 C)  Soğuk                 D) konuş</w:t>
      </w:r>
    </w:p>
    <w:p w:rsidR="00A04F47" w:rsidRPr="009A722C" w:rsidRDefault="00A04F47" w:rsidP="009A722C">
      <w:pPr>
        <w:pStyle w:val="ListParagraph"/>
        <w:rPr>
          <w:sz w:val="22"/>
          <w:szCs w:val="22"/>
        </w:rPr>
      </w:pPr>
    </w:p>
    <w:p w:rsidR="00A04F47" w:rsidRPr="009A722C" w:rsidRDefault="00A04F47" w:rsidP="009A5C0A">
      <w:pPr>
        <w:rPr>
          <w:sz w:val="22"/>
          <w:szCs w:val="22"/>
        </w:rPr>
      </w:pPr>
    </w:p>
    <w:p w:rsidR="00A04F47" w:rsidRPr="009A5C0A" w:rsidRDefault="00A04F47" w:rsidP="009A5C0A">
      <w:pPr>
        <w:pStyle w:val="ListParagraph"/>
        <w:numPr>
          <w:ilvl w:val="0"/>
          <w:numId w:val="2"/>
        </w:numPr>
        <w:rPr>
          <w:b/>
          <w:sz w:val="22"/>
          <w:szCs w:val="22"/>
        </w:rPr>
      </w:pPr>
      <w:r w:rsidRPr="009A5C0A">
        <w:rPr>
          <w:b/>
          <w:sz w:val="22"/>
          <w:szCs w:val="22"/>
        </w:rPr>
        <w:t xml:space="preserve">“Sizce </w:t>
      </w:r>
      <w:r>
        <w:rPr>
          <w:b/>
          <w:sz w:val="22"/>
          <w:szCs w:val="22"/>
        </w:rPr>
        <w:t>küresel ısınma nedir</w:t>
      </w:r>
      <w:r w:rsidRPr="009A5C0A">
        <w:rPr>
          <w:b/>
          <w:sz w:val="22"/>
          <w:szCs w:val="22"/>
        </w:rPr>
        <w:t>?</w:t>
      </w:r>
      <w:r>
        <w:rPr>
          <w:b/>
          <w:sz w:val="22"/>
          <w:szCs w:val="22"/>
        </w:rPr>
        <w:t xml:space="preserve"> Küresel ısınma Dünyamızı nasıl etkiler ve bunun için biz insanlara düşen görevler nelerdir?</w:t>
      </w:r>
      <w:r w:rsidRPr="009A5C0A">
        <w:rPr>
          <w:b/>
          <w:sz w:val="22"/>
          <w:szCs w:val="22"/>
        </w:rPr>
        <w:t>”</w:t>
      </w:r>
      <w:r>
        <w:rPr>
          <w:b/>
          <w:sz w:val="22"/>
          <w:szCs w:val="22"/>
        </w:rPr>
        <w:t xml:space="preserve"> Bu ko</w:t>
      </w:r>
      <w:r w:rsidRPr="009A5C0A">
        <w:rPr>
          <w:b/>
          <w:sz w:val="22"/>
          <w:szCs w:val="22"/>
        </w:rPr>
        <w:t>nudaki düşüncelerinizi açıklayan bir yazı kaleme alınız.</w:t>
      </w:r>
      <w:r>
        <w:rPr>
          <w:b/>
          <w:sz w:val="22"/>
          <w:szCs w:val="22"/>
        </w:rPr>
        <w:t xml:space="preserve"> (25P) </w:t>
      </w:r>
      <w:hyperlink r:id="rId5" w:history="1">
        <w:r w:rsidRPr="000E7B2D">
          <w:rPr>
            <w:rStyle w:val="Hyperlink"/>
            <w:b/>
            <w:sz w:val="20"/>
            <w:szCs w:val="20"/>
          </w:rPr>
          <w:t>www.sorubak.com</w:t>
        </w:r>
      </w:hyperlink>
    </w:p>
    <w:sectPr w:rsidR="00A04F47" w:rsidRPr="009A5C0A" w:rsidSect="00112D3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01061"/>
    <w:multiLevelType w:val="hybridMultilevel"/>
    <w:tmpl w:val="95F68F96"/>
    <w:lvl w:ilvl="0" w:tplc="A696506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7006659"/>
    <w:multiLevelType w:val="hybridMultilevel"/>
    <w:tmpl w:val="BFB4F7E8"/>
    <w:lvl w:ilvl="0" w:tplc="4E10426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87830D0"/>
    <w:multiLevelType w:val="hybridMultilevel"/>
    <w:tmpl w:val="33B4E66C"/>
    <w:lvl w:ilvl="0" w:tplc="AC6AD53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C8E7FAB"/>
    <w:multiLevelType w:val="hybridMultilevel"/>
    <w:tmpl w:val="CC243ACA"/>
    <w:lvl w:ilvl="0" w:tplc="5AE0A40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2313E9D"/>
    <w:multiLevelType w:val="hybridMultilevel"/>
    <w:tmpl w:val="5B5EA3EA"/>
    <w:lvl w:ilvl="0" w:tplc="E99E023E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348C28E9"/>
    <w:multiLevelType w:val="hybridMultilevel"/>
    <w:tmpl w:val="6AEEB21C"/>
    <w:lvl w:ilvl="0" w:tplc="68E0B5C8">
      <w:start w:val="1"/>
      <w:numFmt w:val="decimal"/>
      <w:lvlText w:val="%1-"/>
      <w:lvlJc w:val="left"/>
      <w:pPr>
        <w:ind w:left="323" w:hanging="323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4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76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48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0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2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4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36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083" w:hanging="180"/>
      </w:pPr>
      <w:rPr>
        <w:rFonts w:cs="Times New Roman"/>
      </w:rPr>
    </w:lvl>
  </w:abstractNum>
  <w:abstractNum w:abstractNumId="6">
    <w:nsid w:val="47CA4899"/>
    <w:multiLevelType w:val="hybridMultilevel"/>
    <w:tmpl w:val="02D28B2E"/>
    <w:lvl w:ilvl="0" w:tplc="72324C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C1D496C"/>
    <w:multiLevelType w:val="hybridMultilevel"/>
    <w:tmpl w:val="A224CAF6"/>
    <w:lvl w:ilvl="0" w:tplc="DFCACB3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D0F6E9A"/>
    <w:multiLevelType w:val="hybridMultilevel"/>
    <w:tmpl w:val="EBB899DA"/>
    <w:lvl w:ilvl="0" w:tplc="09E87B7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9402FCD"/>
    <w:multiLevelType w:val="hybridMultilevel"/>
    <w:tmpl w:val="BF804DB0"/>
    <w:lvl w:ilvl="0" w:tplc="2C58AEF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BED6A10"/>
    <w:multiLevelType w:val="hybridMultilevel"/>
    <w:tmpl w:val="22D49018"/>
    <w:lvl w:ilvl="0" w:tplc="8256AE7A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3451AD7"/>
    <w:multiLevelType w:val="hybridMultilevel"/>
    <w:tmpl w:val="74A8B54E"/>
    <w:lvl w:ilvl="0" w:tplc="A3E2C4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C8C0037"/>
    <w:multiLevelType w:val="hybridMultilevel"/>
    <w:tmpl w:val="74D82176"/>
    <w:lvl w:ilvl="0" w:tplc="E7007CC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10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6"/>
  </w:num>
  <w:num w:numId="10">
    <w:abstractNumId w:val="12"/>
  </w:num>
  <w:num w:numId="11">
    <w:abstractNumId w:val="8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2D33"/>
    <w:rsid w:val="000E7B2D"/>
    <w:rsid w:val="00112D33"/>
    <w:rsid w:val="001D0391"/>
    <w:rsid w:val="001D3711"/>
    <w:rsid w:val="00282DDE"/>
    <w:rsid w:val="00530616"/>
    <w:rsid w:val="00594035"/>
    <w:rsid w:val="0063480F"/>
    <w:rsid w:val="00657C92"/>
    <w:rsid w:val="006A74C4"/>
    <w:rsid w:val="007F073A"/>
    <w:rsid w:val="00824E7D"/>
    <w:rsid w:val="0083762C"/>
    <w:rsid w:val="009A5C0A"/>
    <w:rsid w:val="009A722C"/>
    <w:rsid w:val="009E1147"/>
    <w:rsid w:val="00A04F47"/>
    <w:rsid w:val="00B329EC"/>
    <w:rsid w:val="00BF36AE"/>
    <w:rsid w:val="00CC02BA"/>
    <w:rsid w:val="00D16D48"/>
    <w:rsid w:val="00FE6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D3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12D33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B329E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90</TotalTime>
  <Pages>2</Pages>
  <Words>563</Words>
  <Characters>3210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cp:keywords>www.sorubak.com</cp:keywords>
  <dc:description>www.sorubak.com</dc:description>
  <dcterms:created xsi:type="dcterms:W3CDTF">2011-12-29T18:28:00Z</dcterms:created>
  <dcterms:modified xsi:type="dcterms:W3CDTF">2014-01-02T15:44:00Z</dcterms:modified>
  <cp:category>www.sorubak.com</cp:category>
</cp:coreProperties>
</file>