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52C" w:rsidRDefault="0017552C" w:rsidP="00981303">
      <w:pPr>
        <w:spacing w:after="0"/>
        <w:jc w:val="center"/>
        <w:rPr>
          <w:rFonts w:ascii="Times New Roman" w:hAnsi="Times New Roman" w:cs="Times New Roman"/>
          <w:b w:val="0"/>
          <w:sz w:val="24"/>
          <w:szCs w:val="24"/>
        </w:rPr>
      </w:pPr>
      <w:r>
        <w:rPr>
          <w:rFonts w:ascii="Times New Roman" w:hAnsi="Times New Roman" w:cs="Times New Roman"/>
          <w:b w:val="0"/>
          <w:sz w:val="24"/>
          <w:szCs w:val="24"/>
        </w:rPr>
        <w:t xml:space="preserve">2013-2014 </w:t>
      </w:r>
      <w:r w:rsidRPr="00407787">
        <w:rPr>
          <w:rFonts w:ascii="Times New Roman" w:hAnsi="Times New Roman" w:cs="Times New Roman"/>
          <w:b w:val="0"/>
          <w:sz w:val="24"/>
          <w:szCs w:val="24"/>
        </w:rPr>
        <w:t xml:space="preserve"> EĞİTİM ÖĞRETİM YILI BARTIN MERKEZ AYDINLAR ORTAOKULU </w:t>
      </w:r>
      <w:r>
        <w:rPr>
          <w:rFonts w:ascii="Times New Roman" w:hAnsi="Times New Roman" w:cs="Times New Roman"/>
          <w:b w:val="0"/>
          <w:sz w:val="24"/>
          <w:szCs w:val="24"/>
        </w:rPr>
        <w:t>6.</w:t>
      </w:r>
      <w:r w:rsidRPr="00407787">
        <w:rPr>
          <w:rFonts w:ascii="Times New Roman" w:hAnsi="Times New Roman" w:cs="Times New Roman"/>
          <w:b w:val="0"/>
          <w:sz w:val="24"/>
          <w:szCs w:val="24"/>
        </w:rPr>
        <w:t xml:space="preserve">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17552C" w:rsidRDefault="0017552C" w:rsidP="00981303">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17.12.2013</w:t>
      </w:r>
    </w:p>
    <w:p w:rsidR="0017552C" w:rsidRDefault="0017552C" w:rsidP="00981303">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17552C" w:rsidRDefault="0017552C" w:rsidP="00981303">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17552C" w:rsidRPr="00B649A6" w:rsidRDefault="0017552C" w:rsidP="00501C8C">
      <w:pPr>
        <w:spacing w:after="0"/>
        <w:jc w:val="center"/>
        <w:rPr>
          <w:rFonts w:ascii="Times New Roman" w:hAnsi="Times New Roman" w:cs="Times New Roman"/>
          <w:sz w:val="24"/>
          <w:szCs w:val="24"/>
        </w:rPr>
      </w:pPr>
      <w:r w:rsidRPr="00B649A6">
        <w:rPr>
          <w:rFonts w:ascii="Times New Roman" w:hAnsi="Times New Roman" w:cs="Times New Roman"/>
          <w:sz w:val="24"/>
          <w:szCs w:val="24"/>
        </w:rPr>
        <w:t>HAVA TAHMİN UZMANLARI</w:t>
      </w:r>
    </w:p>
    <w:p w:rsidR="0017552C" w:rsidRDefault="0017552C" w:rsidP="00501C8C">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Havanın pırıl pırıl olduğu güzel bir gün… Hava açık, yağmurdan eser yok. Bazı köylüler kahvede oturmuş sohbet etmekte. Onlar kendi aralarında konuşurken bir köpeğin, yavrusunun ensesinden tutup götürdüğünü görürler. İlkin önemsemezler. Yavrusunu bir yerden başka bir yere taşıyor diye düşünürler. Köpek bir süre sonra ikinci yavrusunu da aynı şekilde taşıyarak kahvenin önünden geçer. Bu durum köylülerin dikkatini çeker. Köpek, üçüncü yavrusunu da aynı şekilde taşıyarak geçince, köylüler iyice şaşırırlar ve merakla köpeği takip ederler. Köpek, yavrularını köyün üst tarafındaki tepeye taşımaktadır. Köylülerin şaşkın bakışları arasında köpek, bütün yavruları oraya taşır. </w:t>
      </w:r>
    </w:p>
    <w:p w:rsidR="0017552C" w:rsidRDefault="0017552C" w:rsidP="00501C8C">
      <w:pPr>
        <w:spacing w:after="0"/>
        <w:rPr>
          <w:rFonts w:ascii="Times New Roman" w:hAnsi="Times New Roman" w:cs="Times New Roman"/>
          <w:b w:val="0"/>
          <w:sz w:val="24"/>
          <w:szCs w:val="24"/>
        </w:rPr>
      </w:pPr>
      <w:r>
        <w:rPr>
          <w:rFonts w:ascii="Times New Roman" w:hAnsi="Times New Roman" w:cs="Times New Roman"/>
          <w:b w:val="0"/>
          <w:sz w:val="24"/>
          <w:szCs w:val="24"/>
        </w:rPr>
        <w:tab/>
        <w:t>İlk önce, köylüler buna bir anlam veremez. Fakat bir süre sonra hava kapanır ve bardaktan boşanırcasına bir yağmur yağar. Hem de ne yağmur! Köylüler o zaman kadar böyle bir yağmur görmemişlerdir. Uzun süren yağmur sonucu köydeki birçok ev ve bahçe sel altında kalır, kimi evler de yıkılır. Köylüler durumu o zaman anlar ama iş işten geçmiştir. Daha sonra köy, bu köyün yavrularını taşıdığı yere kurulur. Evet, bu olay tamamen gerçektir, masal değildir.</w:t>
      </w:r>
    </w:p>
    <w:p w:rsidR="0017552C" w:rsidRDefault="0017552C" w:rsidP="00501C8C">
      <w:pPr>
        <w:spacing w:after="0"/>
        <w:rPr>
          <w:rFonts w:ascii="Times New Roman" w:hAnsi="Times New Roman" w:cs="Times New Roman"/>
          <w:b w:val="0"/>
          <w:sz w:val="24"/>
          <w:szCs w:val="24"/>
        </w:rPr>
      </w:pPr>
      <w:r>
        <w:rPr>
          <w:rFonts w:ascii="Times New Roman" w:hAnsi="Times New Roman" w:cs="Times New Roman"/>
          <w:b w:val="0"/>
          <w:sz w:val="24"/>
          <w:szCs w:val="24"/>
        </w:rPr>
        <w:tab/>
        <w:t>Birçok hayvan, meteoroloji uzmanı gibi, hava durumunu tahmin etmekte; hatta deprem gibi bazı tehlikeleri bizden önce sezebilmekte, ona göre de önlemler almaktadır. Keçi, köpek, sinek, örümcek gibi birçok hayvan; havanın sıcaklığına ve nemine karşı olan duyarlılığı ile meteoroloji istasyonu gibi çalışmakta, o gün havanın nasıl olabileceğini bilebilmektedir. Bizler bilimsel verilerin yanında onların hareketlerini de gözlemleyerek kendimizi bu tarz olumsuz durumlardan koruyabiliriz.</w:t>
      </w:r>
    </w:p>
    <w:p w:rsidR="0017552C" w:rsidRDefault="0017552C" w:rsidP="00501C8C">
      <w:pPr>
        <w:spacing w:after="0"/>
        <w:rPr>
          <w:rFonts w:ascii="Times New Roman" w:hAnsi="Times New Roman" w:cs="Times New Roman"/>
          <w:b w:val="0"/>
          <w:sz w:val="24"/>
          <w:szCs w:val="24"/>
        </w:rPr>
      </w:pPr>
    </w:p>
    <w:p w:rsidR="0017552C" w:rsidRPr="007E408D" w:rsidRDefault="0017552C" w:rsidP="00501C8C">
      <w:pPr>
        <w:spacing w:after="0"/>
        <w:rPr>
          <w:rFonts w:ascii="Times New Roman" w:hAnsi="Times New Roman" w:cs="Times New Roman"/>
          <w:i/>
          <w:sz w:val="24"/>
          <w:szCs w:val="24"/>
        </w:rPr>
      </w:pPr>
      <w:r>
        <w:rPr>
          <w:rFonts w:ascii="Times New Roman" w:hAnsi="Times New Roman" w:cs="Times New Roman"/>
          <w:b w:val="0"/>
          <w:sz w:val="24"/>
          <w:szCs w:val="24"/>
        </w:rPr>
        <w:tab/>
      </w:r>
      <w:r w:rsidRPr="007E408D">
        <w:rPr>
          <w:rFonts w:ascii="Times New Roman" w:hAnsi="Times New Roman" w:cs="Times New Roman"/>
          <w:i/>
          <w:sz w:val="24"/>
          <w:szCs w:val="24"/>
        </w:rPr>
        <w:t>1, 2, 3, 4, 5, 6 ve 7. soruları “Hava Tahmin Uzmanları” metnine göre yanıtlayın.</w:t>
      </w:r>
    </w:p>
    <w:p w:rsidR="0017552C" w:rsidRDefault="0017552C" w:rsidP="00501C8C">
      <w:pPr>
        <w:spacing w:after="0"/>
        <w:rPr>
          <w:rFonts w:ascii="Times New Roman" w:hAnsi="Times New Roman" w:cs="Times New Roman"/>
          <w:b w:val="0"/>
          <w:sz w:val="24"/>
          <w:szCs w:val="24"/>
        </w:rPr>
      </w:pPr>
    </w:p>
    <w:p w:rsidR="0017552C" w:rsidRDefault="0017552C" w:rsidP="0067556A">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Aşağıda verilen bulmacayı açıklamalardan ve metinden yararlanarak çözün. (4 PUAN)</w:t>
      </w:r>
    </w:p>
    <w:p w:rsidR="0017552C" w:rsidRDefault="0017552C" w:rsidP="0067556A">
      <w:pPr>
        <w:pStyle w:val="ListParagraph"/>
        <w:spacing w:after="0"/>
        <w:ind w:left="465"/>
        <w:rPr>
          <w:rFonts w:ascii="Times New Roman" w:hAnsi="Times New Roman" w:cs="Times New Roman"/>
          <w:sz w:val="24"/>
          <w:szCs w:val="24"/>
        </w:rPr>
      </w:pPr>
    </w:p>
    <w:p w:rsidR="0017552C" w:rsidRDefault="0017552C" w:rsidP="00650497">
      <w:pPr>
        <w:pStyle w:val="ListParagraph"/>
        <w:spacing w:after="0"/>
        <w:ind w:left="465"/>
        <w:rPr>
          <w:rFonts w:ascii="Times New Roman" w:hAnsi="Times New Roman" w:cs="Times New Roman"/>
          <w:b w:val="0"/>
          <w:sz w:val="24"/>
          <w:szCs w:val="24"/>
        </w:rPr>
        <w:sectPr w:rsidR="0017552C" w:rsidSect="000F593F">
          <w:type w:val="continuous"/>
          <w:pgSz w:w="11906" w:h="16838"/>
          <w:pgMar w:top="567" w:right="851" w:bottom="567" w:left="851" w:header="708" w:footer="708" w:gutter="0"/>
          <w:cols w:space="708"/>
          <w:docGrid w:linePitch="360"/>
        </w:sectPr>
      </w:pPr>
    </w:p>
    <w:p w:rsidR="0017552C" w:rsidRDefault="0017552C" w:rsidP="00650497">
      <w:pPr>
        <w:pStyle w:val="ListParagraph"/>
        <w:numPr>
          <w:ilvl w:val="0"/>
          <w:numId w:val="34"/>
        </w:numPr>
        <w:spacing w:after="0"/>
        <w:rPr>
          <w:rFonts w:ascii="Times New Roman" w:hAnsi="Times New Roman" w:cs="Times New Roman"/>
          <w:sz w:val="24"/>
          <w:szCs w:val="24"/>
        </w:rPr>
      </w:pPr>
      <w:r>
        <w:rPr>
          <w:rFonts w:ascii="Times New Roman" w:hAnsi="Times New Roman" w:cs="Times New Roman"/>
          <w:b w:val="0"/>
          <w:sz w:val="24"/>
          <w:szCs w:val="24"/>
        </w:rPr>
        <w:t>Su buharının atmosferde yoğunlaşmasıyla oluşan yeryüzüne sıvı biçiminde düşen yağış</w:t>
      </w:r>
    </w:p>
    <w:p w:rsidR="0017552C" w:rsidRDefault="0017552C" w:rsidP="00650497">
      <w:pPr>
        <w:pStyle w:val="ListParagraph"/>
        <w:numPr>
          <w:ilvl w:val="0"/>
          <w:numId w:val="34"/>
        </w:numPr>
        <w:spacing w:after="0"/>
        <w:rPr>
          <w:rFonts w:ascii="Times New Roman" w:hAnsi="Times New Roman" w:cs="Times New Roman"/>
          <w:sz w:val="24"/>
          <w:szCs w:val="24"/>
        </w:rPr>
      </w:pPr>
      <w:r w:rsidRPr="00650497">
        <w:rPr>
          <w:rFonts w:ascii="Times New Roman" w:hAnsi="Times New Roman" w:cs="Times New Roman"/>
          <w:b w:val="0"/>
          <w:sz w:val="24"/>
          <w:szCs w:val="24"/>
        </w:rPr>
        <w:t>Çay, ıhlamur vb. içilen ve çeşitli oyunlar oynanan yer</w:t>
      </w:r>
    </w:p>
    <w:p w:rsidR="0017552C" w:rsidRDefault="0017552C" w:rsidP="00650497">
      <w:pPr>
        <w:pStyle w:val="ListParagraph"/>
        <w:numPr>
          <w:ilvl w:val="0"/>
          <w:numId w:val="34"/>
        </w:numPr>
        <w:spacing w:after="0"/>
        <w:rPr>
          <w:rFonts w:ascii="Times New Roman" w:hAnsi="Times New Roman" w:cs="Times New Roman"/>
          <w:sz w:val="24"/>
          <w:szCs w:val="24"/>
        </w:rPr>
      </w:pPr>
      <w:r w:rsidRPr="00650497">
        <w:rPr>
          <w:rFonts w:ascii="Times New Roman" w:hAnsi="Times New Roman" w:cs="Times New Roman"/>
          <w:b w:val="0"/>
          <w:sz w:val="24"/>
          <w:szCs w:val="24"/>
        </w:rPr>
        <w:t>Hava koşullarında meydana gelen değişmeleri araştıran hava durumuyla ilgili tahminde bulunan bilim dalı</w:t>
      </w:r>
    </w:p>
    <w:p w:rsidR="0017552C" w:rsidRPr="00555AAB" w:rsidRDefault="0017552C" w:rsidP="00555AAB">
      <w:pPr>
        <w:pStyle w:val="ListParagraph"/>
        <w:numPr>
          <w:ilvl w:val="0"/>
          <w:numId w:val="34"/>
        </w:numPr>
        <w:spacing w:after="0"/>
        <w:rPr>
          <w:rFonts w:ascii="Times New Roman" w:hAnsi="Times New Roman" w:cs="Times New Roman"/>
          <w:sz w:val="24"/>
          <w:szCs w:val="24"/>
        </w:rPr>
      </w:pPr>
      <w:r w:rsidRPr="00650497">
        <w:rPr>
          <w:rFonts w:ascii="Times New Roman" w:hAnsi="Times New Roman" w:cs="Times New Roman"/>
          <w:b w:val="0"/>
          <w:sz w:val="24"/>
          <w:szCs w:val="24"/>
        </w:rPr>
        <w:t>Yeni doğmuş ya da küçük yaştaki hayvan ya da insan</w:t>
      </w:r>
    </w:p>
    <w:p w:rsidR="0017552C" w:rsidRDefault="0017552C" w:rsidP="00650497">
      <w:pPr>
        <w:pStyle w:val="ListParagraph"/>
        <w:spacing w:after="0"/>
        <w:ind w:left="465"/>
        <w:rPr>
          <w:rFonts w:ascii="Times New Roman" w:hAnsi="Times New Roman" w:cs="Times New Roman"/>
          <w:b w:val="0"/>
          <w:sz w:val="24"/>
          <w:szCs w:val="24"/>
        </w:rPr>
      </w:pPr>
      <w:r>
        <w:rPr>
          <w:noProof/>
          <w:lang w:eastAsia="tr-TR"/>
        </w:rPr>
        <w:pict>
          <v:shapetype id="_x0000_t32" coordsize="21600,21600" o:spt="32" o:oned="t" path="m,l21600,21600e" filled="f">
            <v:path arrowok="t" fillok="f" o:connecttype="none"/>
            <o:lock v:ext="edit" shapetype="t"/>
          </v:shapetype>
          <v:shape id="_x0000_s1026" type="#_x0000_t32" style="position:absolute;left:0;text-align:left;margin-left:10.9pt;margin-top:14.1pt;width:19.5pt;height:0;z-index:251677184" o:connectortype="straight">
            <v:stroke endarrow="block"/>
          </v:shape>
        </w:pict>
      </w:r>
      <w:r>
        <w:rPr>
          <w:noProof/>
          <w:lang w:eastAsia="tr-TR"/>
        </w:rPr>
        <w:pict>
          <v:shape id="_x0000_s1027" type="#_x0000_t32" style="position:absolute;left:0;text-align:left;margin-left:153.4pt;margin-top:.6pt;width:0;height:20.25pt;z-index:251676160" o:connectortype="straight">
            <v:stroke endarrow="block"/>
          </v:shape>
        </w:pict>
      </w:r>
      <w:r>
        <w:rPr>
          <w:noProof/>
          <w:lang w:eastAsia="tr-TR"/>
        </w:rPr>
        <w:pict>
          <v:rect id="_x0000_s1028" style="position:absolute;left:0;text-align:left;margin-left:127.9pt;margin-top:.6pt;width:19.5pt;height:20.25pt;z-index:251662848">
            <v:textbox style="mso-next-textbox:#_x0000_s1028">
              <w:txbxContent>
                <w:p w:rsidR="0017552C" w:rsidRPr="00555AAB" w:rsidRDefault="0017552C" w:rsidP="00CE7D3C">
                  <w:pPr>
                    <w:jc w:val="center"/>
                    <w:rPr>
                      <w:rFonts w:ascii="Times New Roman" w:hAnsi="Times New Roman" w:cs="Times New Roman"/>
                      <w:sz w:val="24"/>
                      <w:szCs w:val="24"/>
                    </w:rPr>
                  </w:pPr>
                  <w:r>
                    <w:rPr>
                      <w:rFonts w:ascii="Times New Roman" w:hAnsi="Times New Roman" w:cs="Times New Roman"/>
                      <w:sz w:val="24"/>
                      <w:szCs w:val="24"/>
                    </w:rPr>
                    <w:t>3</w:t>
                  </w:r>
                </w:p>
              </w:txbxContent>
            </v:textbox>
          </v:rect>
        </w:pict>
      </w:r>
      <w:r>
        <w:rPr>
          <w:noProof/>
          <w:lang w:eastAsia="tr-TR"/>
        </w:rPr>
        <w:pict>
          <v:rect id="_x0000_s1029" style="position:absolute;left:0;text-align:left;margin-left:30.4pt;margin-top:162.65pt;width:19.5pt;height:20.25pt;z-index:251659776">
            <v:textbox style="mso-next-textbox:#_x0000_s1029">
              <w:txbxContent>
                <w:p w:rsidR="0017552C" w:rsidRDefault="0017552C" w:rsidP="00650497"/>
              </w:txbxContent>
            </v:textbox>
          </v:rect>
        </w:pict>
      </w:r>
      <w:r>
        <w:rPr>
          <w:noProof/>
          <w:lang w:eastAsia="tr-TR"/>
        </w:rPr>
        <w:pict>
          <v:rect id="_x0000_s1030" style="position:absolute;left:0;text-align:left;margin-left:30.4pt;margin-top:142.4pt;width:19.5pt;height:20.25pt;z-index:251658752">
            <v:textbox style="mso-next-textbox:#_x0000_s1030">
              <w:txbxContent>
                <w:p w:rsidR="0017552C" w:rsidRDefault="0017552C" w:rsidP="00650497"/>
              </w:txbxContent>
            </v:textbox>
          </v:rect>
        </w:pict>
      </w:r>
      <w:r>
        <w:rPr>
          <w:noProof/>
          <w:lang w:eastAsia="tr-TR"/>
        </w:rPr>
        <w:pict>
          <v:rect id="_x0000_s1031" style="position:absolute;left:0;text-align:left;margin-left:30.4pt;margin-top:122.15pt;width:19.5pt;height:20.25pt;z-index:251657728">
            <v:textbox style="mso-next-textbox:#_x0000_s1031">
              <w:txbxContent>
                <w:p w:rsidR="0017552C" w:rsidRDefault="0017552C" w:rsidP="00650497"/>
              </w:txbxContent>
            </v:textbox>
          </v:rect>
        </w:pict>
      </w:r>
      <w:r>
        <w:rPr>
          <w:noProof/>
          <w:lang w:eastAsia="tr-TR"/>
        </w:rPr>
        <w:pict>
          <v:rect id="_x0000_s1032" style="position:absolute;left:0;text-align:left;margin-left:30.4pt;margin-top:81.65pt;width:19.5pt;height:20.25pt;z-index:251656704">
            <v:textbox style="mso-next-textbox:#_x0000_s1032">
              <w:txbxContent>
                <w:p w:rsidR="0017552C" w:rsidRDefault="0017552C" w:rsidP="00650497"/>
              </w:txbxContent>
            </v:textbox>
          </v:rect>
        </w:pict>
      </w:r>
      <w:r>
        <w:rPr>
          <w:noProof/>
          <w:lang w:eastAsia="tr-TR"/>
        </w:rPr>
        <w:pict>
          <v:rect id="_x0000_s1033" style="position:absolute;left:0;text-align:left;margin-left:88.9pt;margin-top:20.85pt;width:19.5pt;height:20.25pt;z-index:251655680">
            <v:textbox style="mso-next-textbox:#_x0000_s1033">
              <w:txbxContent>
                <w:p w:rsidR="0017552C" w:rsidRDefault="0017552C" w:rsidP="00650497"/>
              </w:txbxContent>
            </v:textbox>
          </v:rect>
        </w:pict>
      </w:r>
      <w:r>
        <w:rPr>
          <w:noProof/>
          <w:lang w:eastAsia="tr-TR"/>
        </w:rPr>
        <w:pict>
          <v:rect id="_x0000_s1034" style="position:absolute;left:0;text-align:left;margin-left:69.4pt;margin-top:20.85pt;width:19.5pt;height:20.25pt;z-index:251654656">
            <v:textbox style="mso-next-textbox:#_x0000_s1034">
              <w:txbxContent>
                <w:p w:rsidR="0017552C" w:rsidRDefault="0017552C" w:rsidP="00650497"/>
              </w:txbxContent>
            </v:textbox>
          </v:rect>
        </w:pict>
      </w:r>
      <w:r>
        <w:rPr>
          <w:noProof/>
          <w:lang w:eastAsia="tr-TR"/>
        </w:rPr>
        <w:pict>
          <v:rect id="_x0000_s1035" style="position:absolute;left:0;text-align:left;margin-left:108.4pt;margin-top:.6pt;width:19.5pt;height:20.25pt;z-index:251653632">
            <v:textbox style="mso-next-textbox:#_x0000_s1035">
              <w:txbxContent>
                <w:p w:rsidR="0017552C" w:rsidRDefault="0017552C" w:rsidP="00650497"/>
              </w:txbxContent>
            </v:textbox>
          </v:rect>
        </w:pict>
      </w:r>
      <w:r>
        <w:rPr>
          <w:noProof/>
          <w:lang w:eastAsia="tr-TR"/>
        </w:rPr>
        <w:pict>
          <v:rect id="_x0000_s1036" style="position:absolute;left:0;text-align:left;margin-left:49.9pt;margin-top:20.9pt;width:19.5pt;height:20.25pt;z-index:251652608">
            <v:textbox style="mso-next-textbox:#_x0000_s1036">
              <w:txbxContent>
                <w:p w:rsidR="0017552C" w:rsidRDefault="0017552C" w:rsidP="00650497"/>
              </w:txbxContent>
            </v:textbox>
          </v:rect>
        </w:pict>
      </w:r>
      <w:r>
        <w:rPr>
          <w:noProof/>
          <w:lang w:eastAsia="tr-TR"/>
        </w:rPr>
        <w:pict>
          <v:rect id="_x0000_s1037" style="position:absolute;left:0;text-align:left;margin-left:30.4pt;margin-top:20.85pt;width:19.5pt;height:20.25pt;z-index:251651584">
            <v:textbox style="mso-next-textbox:#_x0000_s1037">
              <w:txbxContent>
                <w:p w:rsidR="0017552C" w:rsidRDefault="0017552C" w:rsidP="00650497"/>
              </w:txbxContent>
            </v:textbox>
          </v:rect>
        </w:pict>
      </w:r>
      <w:r>
        <w:rPr>
          <w:noProof/>
          <w:lang w:eastAsia="tr-TR"/>
        </w:rPr>
        <w:pict>
          <v:rect id="_x0000_s1038" style="position:absolute;left:0;text-align:left;margin-left:10.9pt;margin-top:101.9pt;width:19.5pt;height:20.25pt;z-index:251650560">
            <v:textbox style="mso-next-textbox:#_x0000_s1038">
              <w:txbxContent>
                <w:p w:rsidR="0017552C" w:rsidRDefault="0017552C" w:rsidP="00650497"/>
              </w:txbxContent>
            </v:textbox>
          </v:rect>
        </w:pict>
      </w:r>
      <w:r>
        <w:rPr>
          <w:noProof/>
          <w:lang w:eastAsia="tr-TR"/>
        </w:rPr>
        <w:pict>
          <v:rect id="_x0000_s1039" style="position:absolute;left:0;text-align:left;margin-left:30.4pt;margin-top:101.9pt;width:19.5pt;height:20.25pt;z-index:251649536">
            <v:textbox style="mso-next-textbox:#_x0000_s1039">
              <w:txbxContent>
                <w:p w:rsidR="0017552C" w:rsidRDefault="0017552C" w:rsidP="00650497"/>
              </w:txbxContent>
            </v:textbox>
          </v:rect>
        </w:pict>
      </w:r>
      <w:r>
        <w:rPr>
          <w:noProof/>
          <w:lang w:eastAsia="tr-TR"/>
        </w:rPr>
        <w:pict>
          <v:rect id="_x0000_s1040" style="position:absolute;left:0;text-align:left;margin-left:49.9pt;margin-top:101.9pt;width:19.5pt;height:20.25pt;z-index:251648512">
            <v:textbox style="mso-next-textbox:#_x0000_s1040">
              <w:txbxContent>
                <w:p w:rsidR="0017552C" w:rsidRDefault="0017552C" w:rsidP="00650497"/>
              </w:txbxContent>
            </v:textbox>
          </v:rect>
        </w:pict>
      </w:r>
      <w:r>
        <w:rPr>
          <w:noProof/>
          <w:lang w:eastAsia="tr-TR"/>
        </w:rPr>
        <w:pict>
          <v:rect id="_x0000_s1041" style="position:absolute;left:0;text-align:left;margin-left:69.4pt;margin-top:101.9pt;width:19.5pt;height:20.25pt;z-index:251647488">
            <v:textbox style="mso-next-textbox:#_x0000_s1041">
              <w:txbxContent>
                <w:p w:rsidR="0017552C" w:rsidRDefault="0017552C" w:rsidP="00650497"/>
              </w:txbxContent>
            </v:textbox>
          </v:rect>
        </w:pict>
      </w:r>
      <w:r>
        <w:rPr>
          <w:noProof/>
          <w:lang w:eastAsia="tr-TR"/>
        </w:rPr>
        <w:pict>
          <v:rect id="_x0000_s1042" style="position:absolute;left:0;text-align:left;margin-left:108.4pt;margin-top:203.15pt;width:19.5pt;height:20.25pt;z-index:251646464">
            <v:textbox style="mso-next-textbox:#_x0000_s1042">
              <w:txbxContent>
                <w:p w:rsidR="0017552C" w:rsidRDefault="0017552C" w:rsidP="00650497"/>
              </w:txbxContent>
            </v:textbox>
          </v:rect>
        </w:pict>
      </w:r>
      <w:r>
        <w:rPr>
          <w:noProof/>
          <w:lang w:eastAsia="tr-TR"/>
        </w:rPr>
        <w:pict>
          <v:rect id="_x0000_s1043" style="position:absolute;left:0;text-align:left;margin-left:108.4pt;margin-top:122.15pt;width:19.5pt;height:20.25pt;z-index:251645440">
            <v:textbox style="mso-next-textbox:#_x0000_s1043">
              <w:txbxContent>
                <w:p w:rsidR="0017552C" w:rsidRDefault="0017552C" w:rsidP="00650497"/>
              </w:txbxContent>
            </v:textbox>
          </v:rect>
        </w:pict>
      </w:r>
      <w:r>
        <w:rPr>
          <w:noProof/>
          <w:lang w:eastAsia="tr-TR"/>
        </w:rPr>
        <w:pict>
          <v:rect id="_x0000_s1044" style="position:absolute;left:0;text-align:left;margin-left:108.4pt;margin-top:142.4pt;width:19.5pt;height:20.25pt;z-index:251644416">
            <v:textbox style="mso-next-textbox:#_x0000_s1044">
              <w:txbxContent>
                <w:p w:rsidR="0017552C" w:rsidRDefault="0017552C" w:rsidP="00650497"/>
              </w:txbxContent>
            </v:textbox>
          </v:rect>
        </w:pict>
      </w:r>
      <w:r>
        <w:rPr>
          <w:noProof/>
          <w:lang w:eastAsia="tr-TR"/>
        </w:rPr>
        <w:pict>
          <v:rect id="_x0000_s1045" style="position:absolute;left:0;text-align:left;margin-left:108.4pt;margin-top:162.65pt;width:19.5pt;height:20.25pt;z-index:251643392">
            <v:textbox style="mso-next-textbox:#_x0000_s1045">
              <w:txbxContent>
                <w:p w:rsidR="0017552C" w:rsidRDefault="0017552C" w:rsidP="00650497"/>
              </w:txbxContent>
            </v:textbox>
          </v:rect>
        </w:pict>
      </w:r>
      <w:r>
        <w:rPr>
          <w:noProof/>
          <w:lang w:eastAsia="tr-TR"/>
        </w:rPr>
        <w:pict>
          <v:rect id="_x0000_s1046" style="position:absolute;left:0;text-align:left;margin-left:108.4pt;margin-top:182.9pt;width:19.5pt;height:20.25pt;z-index:251642368">
            <v:textbox style="mso-next-textbox:#_x0000_s1046">
              <w:txbxContent>
                <w:p w:rsidR="0017552C" w:rsidRDefault="0017552C" w:rsidP="00650497"/>
              </w:txbxContent>
            </v:textbox>
          </v:rect>
        </w:pict>
      </w:r>
      <w:r>
        <w:rPr>
          <w:noProof/>
          <w:lang w:eastAsia="tr-TR"/>
        </w:rPr>
        <w:pict>
          <v:rect id="_x0000_s1047" style="position:absolute;left:0;text-align:left;margin-left:108.4pt;margin-top:61.4pt;width:19.5pt;height:20.25pt;z-index:251641344">
            <v:textbox style="mso-next-textbox:#_x0000_s1047">
              <w:txbxContent>
                <w:p w:rsidR="0017552C" w:rsidRDefault="0017552C" w:rsidP="00650497"/>
              </w:txbxContent>
            </v:textbox>
          </v:rect>
        </w:pict>
      </w:r>
      <w:r>
        <w:rPr>
          <w:noProof/>
          <w:lang w:eastAsia="tr-TR"/>
        </w:rPr>
        <w:pict>
          <v:rect id="_x0000_s1048" style="position:absolute;left:0;text-align:left;margin-left:108.4pt;margin-top:101.9pt;width:19.5pt;height:20.25pt;z-index:251640320">
            <v:textbox style="mso-next-textbox:#_x0000_s1048">
              <w:txbxContent>
                <w:p w:rsidR="0017552C" w:rsidRDefault="0017552C" w:rsidP="00650497"/>
              </w:txbxContent>
            </v:textbox>
          </v:rect>
        </w:pict>
      </w:r>
      <w:r>
        <w:rPr>
          <w:noProof/>
          <w:lang w:eastAsia="tr-TR"/>
        </w:rPr>
        <w:pict>
          <v:rect id="_x0000_s1049" style="position:absolute;left:0;text-align:left;margin-left:88.9pt;margin-top:101.9pt;width:19.5pt;height:20.25pt;z-index:251639296">
            <v:textbox style="mso-next-textbox:#_x0000_s1049">
              <w:txbxContent>
                <w:p w:rsidR="0017552C" w:rsidRDefault="0017552C" w:rsidP="00650497"/>
              </w:txbxContent>
            </v:textbox>
          </v:rect>
        </w:pict>
      </w:r>
      <w:r>
        <w:rPr>
          <w:noProof/>
          <w:lang w:eastAsia="tr-TR"/>
        </w:rPr>
        <w:pict>
          <v:rect id="_x0000_s1050" style="position:absolute;left:0;text-align:left;margin-left:108.4pt;margin-top:81.65pt;width:19.5pt;height:20.25pt;z-index:251638272">
            <v:textbox style="mso-next-textbox:#_x0000_s1050">
              <w:txbxContent>
                <w:p w:rsidR="0017552C" w:rsidRDefault="0017552C" w:rsidP="00650497"/>
              </w:txbxContent>
            </v:textbox>
          </v:rect>
        </w:pict>
      </w:r>
      <w:r>
        <w:rPr>
          <w:noProof/>
          <w:lang w:eastAsia="tr-TR"/>
        </w:rPr>
        <w:pict>
          <v:rect id="_x0000_s1051" style="position:absolute;left:0;text-align:left;margin-left:108.4pt;margin-top:41.15pt;width:19.5pt;height:20.25pt;z-index:251637248">
            <v:textbox style="mso-next-textbox:#_x0000_s1051">
              <w:txbxContent>
                <w:p w:rsidR="0017552C" w:rsidRDefault="0017552C" w:rsidP="00650497"/>
              </w:txbxContent>
            </v:textbox>
          </v:rect>
        </w:pict>
      </w:r>
      <w:r>
        <w:rPr>
          <w:noProof/>
          <w:lang w:eastAsia="tr-TR"/>
        </w:rPr>
        <w:pict>
          <v:rect id="_x0000_s1052" style="position:absolute;left:0;text-align:left;margin-left:108.4pt;margin-top:20.9pt;width:19.5pt;height:20.25pt;z-index:251636224">
            <v:textbox style="mso-next-textbox:#_x0000_s1052">
              <w:txbxContent>
                <w:p w:rsidR="0017552C" w:rsidRDefault="0017552C" w:rsidP="00650497"/>
              </w:txbxContent>
            </v:textbox>
          </v:rect>
        </w:pict>
      </w:r>
    </w:p>
    <w:p w:rsidR="0017552C" w:rsidRDefault="0017552C" w:rsidP="00650497">
      <w:pPr>
        <w:pStyle w:val="ListParagraph"/>
        <w:spacing w:after="0"/>
        <w:ind w:left="465"/>
        <w:rPr>
          <w:rFonts w:ascii="Times New Roman" w:hAnsi="Times New Roman" w:cs="Times New Roman"/>
          <w:b w:val="0"/>
          <w:sz w:val="24"/>
          <w:szCs w:val="24"/>
        </w:rPr>
      </w:pPr>
      <w:r>
        <w:rPr>
          <w:noProof/>
          <w:lang w:eastAsia="tr-TR"/>
        </w:rPr>
        <w:pict>
          <v:rect id="_x0000_s1053" style="position:absolute;left:0;text-align:left;margin-left:10.9pt;margin-top:4.95pt;width:19.5pt;height:20.25pt;z-index:251661824">
            <v:textbox style="mso-next-textbox:#_x0000_s1053">
              <w:txbxContent>
                <w:p w:rsidR="0017552C" w:rsidRPr="00555AAB" w:rsidRDefault="0017552C" w:rsidP="00555AAB">
                  <w:pPr>
                    <w:jc w:val="center"/>
                    <w:rPr>
                      <w:rFonts w:ascii="Times New Roman" w:hAnsi="Times New Roman" w:cs="Times New Roman"/>
                      <w:sz w:val="24"/>
                      <w:szCs w:val="24"/>
                    </w:rPr>
                  </w:pPr>
                  <w:r>
                    <w:rPr>
                      <w:rFonts w:ascii="Times New Roman" w:hAnsi="Times New Roman" w:cs="Times New Roman"/>
                      <w:sz w:val="24"/>
                      <w:szCs w:val="24"/>
                    </w:rPr>
                    <w:t>2</w:t>
                  </w:r>
                </w:p>
              </w:txbxContent>
            </v:textbox>
          </v:rect>
        </w:pict>
      </w: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pPr>
      <w:r>
        <w:rPr>
          <w:noProof/>
          <w:lang w:eastAsia="tr-TR"/>
        </w:rPr>
        <w:pict>
          <v:shape id="_x0000_s1054" type="#_x0000_t32" style="position:absolute;left:0;text-align:left;margin-left:55.9pt;margin-top:13.75pt;width:0;height:20.25pt;z-index:251678208" o:connectortype="straight">
            <v:stroke endarrow="block"/>
          </v:shape>
        </w:pict>
      </w:r>
      <w:r>
        <w:rPr>
          <w:noProof/>
          <w:lang w:eastAsia="tr-TR"/>
        </w:rPr>
        <w:pict>
          <v:rect id="_x0000_s1055" style="position:absolute;left:0;text-align:left;margin-left:30.4pt;margin-top:13.75pt;width:19.5pt;height:20.25pt;z-index:251663872">
            <v:textbox style="mso-next-textbox:#_x0000_s1055">
              <w:txbxContent>
                <w:p w:rsidR="0017552C" w:rsidRPr="00555AAB" w:rsidRDefault="0017552C" w:rsidP="005D7678">
                  <w:pPr>
                    <w:jc w:val="center"/>
                    <w:rPr>
                      <w:rFonts w:ascii="Times New Roman" w:hAnsi="Times New Roman" w:cs="Times New Roman"/>
                      <w:sz w:val="24"/>
                      <w:szCs w:val="24"/>
                    </w:rPr>
                  </w:pPr>
                  <w:r>
                    <w:rPr>
                      <w:rFonts w:ascii="Times New Roman" w:hAnsi="Times New Roman" w:cs="Times New Roman"/>
                      <w:sz w:val="24"/>
                      <w:szCs w:val="24"/>
                    </w:rPr>
                    <w:t>4</w:t>
                  </w:r>
                </w:p>
              </w:txbxContent>
            </v:textbox>
          </v:rect>
        </w:pict>
      </w: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pPr>
      <w:r>
        <w:rPr>
          <w:noProof/>
          <w:lang w:eastAsia="tr-TR"/>
        </w:rPr>
        <w:pict>
          <v:shape id="_x0000_s1056" type="#_x0000_t32" style="position:absolute;left:0;text-align:left;margin-left:-8.6pt;margin-top:1.35pt;width:19.5pt;height:0;z-index:251679232" o:connectortype="straight">
            <v:stroke endarrow="block"/>
          </v:shape>
        </w:pict>
      </w:r>
      <w:r>
        <w:rPr>
          <w:noProof/>
          <w:lang w:eastAsia="tr-TR"/>
        </w:rPr>
        <w:pict>
          <v:rect id="_x0000_s1057" style="position:absolute;left:0;text-align:left;margin-left:-8.6pt;margin-top:6.65pt;width:19.5pt;height:20.25pt;z-index:251660800">
            <v:textbox style="mso-next-textbox:#_x0000_s1057">
              <w:txbxContent>
                <w:p w:rsidR="0017552C" w:rsidRPr="00555AAB" w:rsidRDefault="0017552C" w:rsidP="00555AAB">
                  <w:pPr>
                    <w:jc w:val="center"/>
                    <w:rPr>
                      <w:rFonts w:ascii="Times New Roman" w:hAnsi="Times New Roman" w:cs="Times New Roman"/>
                      <w:sz w:val="24"/>
                      <w:szCs w:val="24"/>
                    </w:rPr>
                  </w:pPr>
                  <w:r w:rsidRPr="00555AAB">
                    <w:rPr>
                      <w:rFonts w:ascii="Times New Roman" w:hAnsi="Times New Roman" w:cs="Times New Roman"/>
                      <w:sz w:val="24"/>
                      <w:szCs w:val="24"/>
                    </w:rPr>
                    <w:t>1</w:t>
                  </w:r>
                </w:p>
              </w:txbxContent>
            </v:textbox>
          </v:rect>
        </w:pict>
      </w: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650497">
      <w:pPr>
        <w:pStyle w:val="ListParagraph"/>
        <w:spacing w:after="0"/>
        <w:ind w:left="465"/>
        <w:rPr>
          <w:rFonts w:ascii="Times New Roman" w:hAnsi="Times New Roman" w:cs="Times New Roman"/>
          <w:b w:val="0"/>
          <w:sz w:val="24"/>
          <w:szCs w:val="24"/>
        </w:rPr>
        <w:sectPr w:rsidR="0017552C" w:rsidSect="00650497">
          <w:type w:val="continuous"/>
          <w:pgSz w:w="11906" w:h="16838"/>
          <w:pgMar w:top="567" w:right="851" w:bottom="567" w:left="851" w:header="708" w:footer="708" w:gutter="0"/>
          <w:cols w:num="2" w:sep="1" w:space="709"/>
          <w:docGrid w:linePitch="360"/>
        </w:sectPr>
      </w:pPr>
    </w:p>
    <w:p w:rsidR="0017552C" w:rsidRDefault="0017552C" w:rsidP="00650497">
      <w:pPr>
        <w:pStyle w:val="ListParagraph"/>
        <w:spacing w:after="0"/>
        <w:ind w:left="465"/>
        <w:rPr>
          <w:rFonts w:ascii="Times New Roman" w:hAnsi="Times New Roman" w:cs="Times New Roman"/>
          <w:b w:val="0"/>
          <w:sz w:val="24"/>
          <w:szCs w:val="24"/>
        </w:rPr>
      </w:pPr>
    </w:p>
    <w:p w:rsidR="0017552C" w:rsidRDefault="0017552C" w:rsidP="00581872">
      <w:pPr>
        <w:pStyle w:val="ListParagraph"/>
        <w:spacing w:after="0"/>
        <w:ind w:left="825"/>
        <w:rPr>
          <w:rFonts w:ascii="Times New Roman" w:hAnsi="Times New Roman" w:cs="Times New Roman"/>
          <w:b w:val="0"/>
          <w:sz w:val="24"/>
          <w:szCs w:val="24"/>
        </w:rPr>
      </w:pPr>
    </w:p>
    <w:p w:rsidR="0017552C" w:rsidRDefault="0017552C" w:rsidP="00581872">
      <w:pPr>
        <w:pStyle w:val="ListParagraph"/>
        <w:spacing w:after="0"/>
        <w:ind w:left="825"/>
        <w:rPr>
          <w:rFonts w:ascii="Times New Roman" w:hAnsi="Times New Roman" w:cs="Times New Roman"/>
          <w:b w:val="0"/>
          <w:sz w:val="24"/>
          <w:szCs w:val="24"/>
        </w:rPr>
      </w:pP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555AAB">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Parçada geçen deyimleri verilen anlamlarla eşleştirin. (3 PUAN)</w:t>
      </w:r>
    </w:p>
    <w:p w:rsidR="0017552C" w:rsidRDefault="0017552C" w:rsidP="004C785F">
      <w:pPr>
        <w:pStyle w:val="ListParagraph"/>
        <w:spacing w:after="0"/>
        <w:ind w:left="825"/>
        <w:rPr>
          <w:rFonts w:ascii="Times New Roman" w:hAnsi="Times New Roman" w:cs="Times New Roman"/>
          <w:sz w:val="24"/>
          <w:szCs w:val="24"/>
        </w:rPr>
      </w:pPr>
    </w:p>
    <w:p w:rsidR="0017552C" w:rsidRDefault="0017552C" w:rsidP="00AA4DCC">
      <w:pPr>
        <w:pStyle w:val="ListParagraph"/>
        <w:spacing w:after="0"/>
        <w:ind w:left="825"/>
        <w:rPr>
          <w:rFonts w:ascii="Times New Roman" w:hAnsi="Times New Roman" w:cs="Times New Roman"/>
          <w:sz w:val="24"/>
          <w:szCs w:val="24"/>
        </w:rPr>
      </w:pPr>
      <w:r>
        <w:rPr>
          <w:rFonts w:ascii="Times New Roman" w:hAnsi="Times New Roman" w:cs="Times New Roman"/>
          <w:sz w:val="24"/>
          <w:szCs w:val="24"/>
        </w:rPr>
        <w:t>Deyimler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Anlamlar</w:t>
      </w:r>
    </w:p>
    <w:p w:rsidR="0017552C" w:rsidRDefault="0017552C" w:rsidP="00AA4DCC">
      <w:pPr>
        <w:pStyle w:val="ListParagraph"/>
        <w:spacing w:after="0"/>
        <w:ind w:left="825"/>
        <w:rPr>
          <w:rFonts w:ascii="Times New Roman" w:hAnsi="Times New Roman" w:cs="Times New Roman"/>
          <w:b w:val="0"/>
          <w:sz w:val="24"/>
          <w:szCs w:val="24"/>
        </w:rPr>
        <w:sectPr w:rsidR="0017552C" w:rsidSect="000F593F">
          <w:type w:val="continuous"/>
          <w:pgSz w:w="11906" w:h="16838"/>
          <w:pgMar w:top="567" w:right="851" w:bottom="567" w:left="851" w:header="708" w:footer="708" w:gutter="0"/>
          <w:cols w:space="708"/>
          <w:docGrid w:linePitch="360"/>
        </w:sectPr>
      </w:pPr>
    </w:p>
    <w:p w:rsidR="0017552C" w:rsidRPr="00E15A5C" w:rsidRDefault="0017552C" w:rsidP="00E15A5C">
      <w:pPr>
        <w:pStyle w:val="ListParagraph"/>
        <w:numPr>
          <w:ilvl w:val="0"/>
          <w:numId w:val="35"/>
        </w:numPr>
        <w:spacing w:after="0"/>
        <w:rPr>
          <w:rFonts w:ascii="Times New Roman" w:hAnsi="Times New Roman" w:cs="Times New Roman"/>
          <w:sz w:val="24"/>
          <w:szCs w:val="24"/>
        </w:rPr>
      </w:pPr>
      <w:r>
        <w:rPr>
          <w:rFonts w:ascii="Times New Roman" w:hAnsi="Times New Roman" w:cs="Times New Roman"/>
          <w:b w:val="0"/>
          <w:sz w:val="24"/>
          <w:szCs w:val="24"/>
        </w:rPr>
        <w:t>İş işten geçmek</w:t>
      </w:r>
    </w:p>
    <w:p w:rsidR="0017552C" w:rsidRPr="008F3E11" w:rsidRDefault="0017552C" w:rsidP="00E15A5C">
      <w:pPr>
        <w:pStyle w:val="ListParagraph"/>
        <w:numPr>
          <w:ilvl w:val="0"/>
          <w:numId w:val="35"/>
        </w:numPr>
        <w:spacing w:after="0"/>
        <w:rPr>
          <w:rFonts w:ascii="Times New Roman" w:hAnsi="Times New Roman" w:cs="Times New Roman"/>
          <w:sz w:val="24"/>
          <w:szCs w:val="24"/>
        </w:rPr>
      </w:pPr>
      <w:r>
        <w:rPr>
          <w:rFonts w:ascii="Times New Roman" w:hAnsi="Times New Roman" w:cs="Times New Roman"/>
          <w:b w:val="0"/>
          <w:sz w:val="24"/>
          <w:szCs w:val="24"/>
        </w:rPr>
        <w:t>Bardaktan boşanırcasına</w:t>
      </w:r>
    </w:p>
    <w:p w:rsidR="0017552C" w:rsidRPr="00E34952" w:rsidRDefault="0017552C" w:rsidP="00E15A5C">
      <w:pPr>
        <w:pStyle w:val="ListParagraph"/>
        <w:numPr>
          <w:ilvl w:val="0"/>
          <w:numId w:val="35"/>
        </w:numPr>
        <w:spacing w:after="0"/>
        <w:rPr>
          <w:rFonts w:ascii="Times New Roman" w:hAnsi="Times New Roman" w:cs="Times New Roman"/>
          <w:sz w:val="24"/>
          <w:szCs w:val="24"/>
        </w:rPr>
      </w:pPr>
      <w:r>
        <w:rPr>
          <w:rFonts w:ascii="Times New Roman" w:hAnsi="Times New Roman" w:cs="Times New Roman"/>
          <w:b w:val="0"/>
          <w:sz w:val="24"/>
          <w:szCs w:val="24"/>
        </w:rPr>
        <w:t>Dikkati çekmek</w:t>
      </w:r>
    </w:p>
    <w:p w:rsidR="0017552C" w:rsidRDefault="0017552C" w:rsidP="004C785F">
      <w:pPr>
        <w:pStyle w:val="ListParagraph"/>
        <w:numPr>
          <w:ilvl w:val="0"/>
          <w:numId w:val="35"/>
        </w:numPr>
        <w:spacing w:after="0"/>
        <w:ind w:left="284" w:hanging="284"/>
        <w:rPr>
          <w:rFonts w:ascii="Times New Roman" w:hAnsi="Times New Roman" w:cs="Times New Roman"/>
          <w:sz w:val="24"/>
          <w:szCs w:val="24"/>
        </w:rPr>
      </w:pPr>
      <w:r>
        <w:rPr>
          <w:rFonts w:ascii="Times New Roman" w:hAnsi="Times New Roman" w:cs="Times New Roman"/>
          <w:b w:val="0"/>
          <w:sz w:val="24"/>
          <w:szCs w:val="24"/>
        </w:rPr>
        <w:t>Çok şiddetli yağmak</w:t>
      </w:r>
    </w:p>
    <w:p w:rsidR="0017552C" w:rsidRDefault="0017552C" w:rsidP="004C785F">
      <w:pPr>
        <w:pStyle w:val="ListParagraph"/>
        <w:numPr>
          <w:ilvl w:val="0"/>
          <w:numId w:val="35"/>
        </w:numPr>
        <w:spacing w:after="0"/>
        <w:ind w:left="284" w:hanging="284"/>
        <w:rPr>
          <w:rFonts w:ascii="Times New Roman" w:hAnsi="Times New Roman" w:cs="Times New Roman"/>
          <w:sz w:val="24"/>
          <w:szCs w:val="24"/>
        </w:rPr>
      </w:pPr>
      <w:r w:rsidRPr="004C785F">
        <w:rPr>
          <w:rFonts w:ascii="Times New Roman" w:hAnsi="Times New Roman" w:cs="Times New Roman"/>
          <w:b w:val="0"/>
          <w:sz w:val="24"/>
          <w:szCs w:val="24"/>
        </w:rPr>
        <w:t>Davranışlarıyla ilgiyi üzerinde toplamak</w:t>
      </w:r>
    </w:p>
    <w:p w:rsidR="0017552C" w:rsidRPr="004C785F" w:rsidRDefault="0017552C" w:rsidP="004C785F">
      <w:pPr>
        <w:pStyle w:val="ListParagraph"/>
        <w:numPr>
          <w:ilvl w:val="0"/>
          <w:numId w:val="35"/>
        </w:numPr>
        <w:spacing w:after="0"/>
        <w:ind w:left="284" w:hanging="284"/>
        <w:rPr>
          <w:rFonts w:ascii="Times New Roman" w:hAnsi="Times New Roman" w:cs="Times New Roman"/>
          <w:sz w:val="24"/>
          <w:szCs w:val="24"/>
        </w:rPr>
        <w:sectPr w:rsidR="0017552C" w:rsidRPr="004C785F" w:rsidSect="00AA4DCC">
          <w:type w:val="continuous"/>
          <w:pgSz w:w="11906" w:h="16838"/>
          <w:pgMar w:top="567" w:right="851" w:bottom="567" w:left="851" w:header="708" w:footer="708" w:gutter="0"/>
          <w:cols w:num="2" w:space="709"/>
          <w:docGrid w:linePitch="360"/>
        </w:sectPr>
      </w:pPr>
      <w:r w:rsidRPr="004C785F">
        <w:rPr>
          <w:rFonts w:ascii="Times New Roman" w:hAnsi="Times New Roman" w:cs="Times New Roman"/>
          <w:b w:val="0"/>
          <w:sz w:val="24"/>
          <w:szCs w:val="24"/>
        </w:rPr>
        <w:t>Bir işi gerçekleştirmeye imkân kalmamak</w:t>
      </w:r>
    </w:p>
    <w:p w:rsidR="0017552C" w:rsidRDefault="0017552C" w:rsidP="00A63560">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 xml:space="preserve">Parçada geçen </w:t>
      </w:r>
      <w:r w:rsidRPr="002666DF">
        <w:rPr>
          <w:rFonts w:ascii="Times New Roman" w:hAnsi="Times New Roman" w:cs="Times New Roman"/>
          <w:sz w:val="24"/>
          <w:szCs w:val="24"/>
        </w:rPr>
        <w:t xml:space="preserve">“Uzun süren yağmur sonucu köydeki birçok ev ve bahçe sel altında kalır, kimi evler de </w:t>
      </w:r>
      <w:r w:rsidRPr="008163FB">
        <w:rPr>
          <w:rFonts w:ascii="Times New Roman" w:hAnsi="Times New Roman" w:cs="Times New Roman"/>
          <w:sz w:val="24"/>
          <w:szCs w:val="24"/>
          <w:u w:val="single"/>
        </w:rPr>
        <w:t>yıkılır</w:t>
      </w:r>
      <w:r w:rsidRPr="002666DF">
        <w:rPr>
          <w:rFonts w:ascii="Times New Roman" w:hAnsi="Times New Roman" w:cs="Times New Roman"/>
          <w:sz w:val="24"/>
          <w:szCs w:val="24"/>
        </w:rPr>
        <w:t>.”</w:t>
      </w:r>
      <w:r>
        <w:rPr>
          <w:rFonts w:ascii="Times New Roman" w:hAnsi="Times New Roman" w:cs="Times New Roman"/>
          <w:sz w:val="24"/>
          <w:szCs w:val="24"/>
        </w:rPr>
        <w:t xml:space="preserve"> cümlesinde altı çizili sözcük hangi anlamdadır? Sözcüğü farklı anlamda bir cümlede kullanın. (5 PUAN)</w:t>
      </w:r>
    </w:p>
    <w:p w:rsidR="0017552C" w:rsidRDefault="0017552C" w:rsidP="00810928">
      <w:pPr>
        <w:pStyle w:val="ListParagraph"/>
        <w:spacing w:after="0"/>
        <w:ind w:left="825"/>
        <w:rPr>
          <w:rFonts w:ascii="Times New Roman" w:hAnsi="Times New Roman" w:cs="Times New Roman"/>
          <w:sz w:val="24"/>
          <w:szCs w:val="24"/>
        </w:rPr>
      </w:pPr>
    </w:p>
    <w:p w:rsidR="0017552C" w:rsidRDefault="0017552C" w:rsidP="00810928">
      <w:pPr>
        <w:pStyle w:val="ListParagraph"/>
        <w:spacing w:after="0"/>
        <w:ind w:left="825"/>
        <w:rPr>
          <w:rFonts w:ascii="Times New Roman" w:hAnsi="Times New Roman" w:cs="Times New Roman"/>
          <w:sz w:val="24"/>
          <w:szCs w:val="24"/>
        </w:rPr>
      </w:pPr>
    </w:p>
    <w:p w:rsidR="0017552C" w:rsidRDefault="0017552C" w:rsidP="00810928">
      <w:pPr>
        <w:pStyle w:val="ListParagraph"/>
        <w:spacing w:after="0"/>
        <w:ind w:left="825"/>
        <w:rPr>
          <w:rFonts w:ascii="Times New Roman" w:hAnsi="Times New Roman" w:cs="Times New Roman"/>
          <w:sz w:val="24"/>
          <w:szCs w:val="24"/>
        </w:rPr>
      </w:pPr>
    </w:p>
    <w:p w:rsidR="0017552C" w:rsidRDefault="0017552C" w:rsidP="00A63560">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Parçaya göre köylüleri şaşkına çeviren durum nedir? (5 PUAN)</w:t>
      </w: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A63560">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Parçada anlatılan olayda zamanla değişiklik gösteren şeyler nelerdir? (5 PUAN)</w:t>
      </w: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A63560">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Parçadaki olayda kaçıncı ağızdan yapılmıştır? (3 PUAN)</w:t>
      </w: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1303D9">
      <w:pPr>
        <w:pStyle w:val="ListParagraph"/>
        <w:spacing w:after="0"/>
        <w:ind w:left="825"/>
        <w:rPr>
          <w:rFonts w:ascii="Times New Roman" w:hAnsi="Times New Roman" w:cs="Times New Roman"/>
          <w:sz w:val="24"/>
          <w:szCs w:val="24"/>
        </w:rPr>
      </w:pPr>
    </w:p>
    <w:p w:rsidR="0017552C" w:rsidRDefault="0017552C" w:rsidP="00A63560">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Parçanın ana fikri nedir? (5 PUAN)</w:t>
      </w:r>
    </w:p>
    <w:p w:rsidR="0017552C" w:rsidRDefault="0017552C" w:rsidP="001303D9">
      <w:pPr>
        <w:spacing w:after="0"/>
        <w:rPr>
          <w:rFonts w:ascii="Times New Roman" w:hAnsi="Times New Roman" w:cs="Times New Roman"/>
          <w:sz w:val="24"/>
          <w:szCs w:val="24"/>
        </w:rPr>
      </w:pPr>
    </w:p>
    <w:p w:rsidR="0017552C" w:rsidRDefault="0017552C" w:rsidP="001303D9">
      <w:pPr>
        <w:spacing w:after="0"/>
        <w:rPr>
          <w:rFonts w:ascii="Times New Roman" w:hAnsi="Times New Roman" w:cs="Times New Roman"/>
          <w:sz w:val="24"/>
          <w:szCs w:val="24"/>
        </w:rPr>
      </w:pPr>
    </w:p>
    <w:p w:rsidR="0017552C" w:rsidRDefault="0017552C" w:rsidP="001303D9">
      <w:pPr>
        <w:spacing w:after="0"/>
        <w:rPr>
          <w:rFonts w:ascii="Times New Roman" w:hAnsi="Times New Roman" w:cs="Times New Roman"/>
          <w:sz w:val="24"/>
          <w:szCs w:val="24"/>
        </w:rPr>
      </w:pPr>
    </w:p>
    <w:p w:rsidR="0017552C" w:rsidRDefault="0017552C" w:rsidP="00944348">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Aşağıda verilen görselle ilgili bir öznel bir nesnel cümle oluşturun. (4 PUAN)</w:t>
      </w:r>
    </w:p>
    <w:p w:rsidR="0017552C" w:rsidRPr="00944348" w:rsidRDefault="0017552C" w:rsidP="006F7D86">
      <w:pPr>
        <w:pStyle w:val="ListParagraph"/>
        <w:spacing w:after="0"/>
        <w:ind w:left="825"/>
        <w:rPr>
          <w:rFonts w:ascii="Times New Roman" w:hAnsi="Times New Roman" w:cs="Times New Roman"/>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s1058" type="#_x0000_t75" alt="cb_snowman.gif" style="position:absolute;left:0;text-align:left;margin-left:42.95pt;margin-top:1.3pt;width:83.55pt;height:101.25pt;z-index:-251651584;visibility:visible" stroked="t" strokecolor="windowText">
            <v:imagedata r:id="rId5" o:title=""/>
          </v:shape>
        </w:pict>
      </w:r>
    </w:p>
    <w:p w:rsidR="0017552C" w:rsidRPr="00F425EC" w:rsidRDefault="0017552C" w:rsidP="001303D9">
      <w:pPr>
        <w:spacing w:after="0"/>
        <w:rPr>
          <w:rFonts w:ascii="Times New Roman" w:hAnsi="Times New Roman" w:cs="Times New Roman"/>
          <w:b w:val="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425EC">
        <w:rPr>
          <w:rFonts w:ascii="Times New Roman" w:hAnsi="Times New Roman" w:cs="Times New Roman"/>
          <w:b w:val="0"/>
          <w:sz w:val="24"/>
          <w:szCs w:val="24"/>
        </w:rPr>
        <w:t>Öznel cümlem:</w:t>
      </w:r>
    </w:p>
    <w:p w:rsidR="0017552C" w:rsidRPr="00F425EC" w:rsidRDefault="0017552C" w:rsidP="001303D9">
      <w:pPr>
        <w:spacing w:after="0"/>
        <w:rPr>
          <w:rFonts w:ascii="Times New Roman" w:hAnsi="Times New Roman" w:cs="Times New Roman"/>
          <w:b w:val="0"/>
          <w:sz w:val="24"/>
          <w:szCs w:val="24"/>
        </w:rPr>
      </w:pPr>
    </w:p>
    <w:p w:rsidR="0017552C" w:rsidRDefault="0017552C" w:rsidP="001303D9">
      <w:pPr>
        <w:spacing w:after="0"/>
        <w:rPr>
          <w:rFonts w:ascii="Times New Roman" w:hAnsi="Times New Roman" w:cs="Times New Roman"/>
          <w:sz w:val="24"/>
          <w:szCs w:val="24"/>
        </w:rPr>
      </w:pP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t>Nesnel cümlem:</w:t>
      </w:r>
    </w:p>
    <w:p w:rsidR="0017552C" w:rsidRDefault="0017552C" w:rsidP="001303D9">
      <w:pPr>
        <w:spacing w:after="0"/>
        <w:rPr>
          <w:rFonts w:ascii="Times New Roman" w:hAnsi="Times New Roman" w:cs="Times New Roman"/>
          <w:sz w:val="24"/>
          <w:szCs w:val="24"/>
        </w:rPr>
      </w:pPr>
    </w:p>
    <w:p w:rsidR="0017552C" w:rsidRDefault="0017552C" w:rsidP="001303D9">
      <w:pPr>
        <w:spacing w:after="0"/>
        <w:rPr>
          <w:rFonts w:ascii="Times New Roman" w:hAnsi="Times New Roman" w:cs="Times New Roman"/>
          <w:sz w:val="24"/>
          <w:szCs w:val="24"/>
        </w:rPr>
      </w:pPr>
    </w:p>
    <w:p w:rsidR="0017552C" w:rsidRDefault="0017552C" w:rsidP="001303D9">
      <w:pPr>
        <w:spacing w:after="0"/>
        <w:rPr>
          <w:rFonts w:ascii="Times New Roman" w:hAnsi="Times New Roman" w:cs="Times New Roman"/>
          <w:sz w:val="24"/>
          <w:szCs w:val="24"/>
        </w:rPr>
      </w:pPr>
    </w:p>
    <w:p w:rsidR="0017552C" w:rsidRDefault="0017552C" w:rsidP="001303D9">
      <w:pPr>
        <w:spacing w:after="0"/>
        <w:rPr>
          <w:rFonts w:ascii="Times New Roman" w:hAnsi="Times New Roman" w:cs="Times New Roman"/>
          <w:sz w:val="24"/>
          <w:szCs w:val="24"/>
        </w:rPr>
      </w:pPr>
    </w:p>
    <w:p w:rsidR="0017552C" w:rsidRDefault="0017552C" w:rsidP="00222CAD">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Aşağıda verilen cümlelerden neden sonuç ilişkisiyle kurulanların başındaki ayraca NS, amaç sonuç ilişkisiyle kurulanların başına AS yazın. (6 PUAN)</w:t>
      </w:r>
    </w:p>
    <w:p w:rsidR="0017552C" w:rsidRDefault="0017552C" w:rsidP="00AC042F">
      <w:pPr>
        <w:pStyle w:val="ListParagraph"/>
        <w:spacing w:after="0"/>
        <w:ind w:left="825"/>
        <w:rPr>
          <w:rFonts w:ascii="Times New Roman" w:hAnsi="Times New Roman" w:cs="Times New Roman"/>
          <w:sz w:val="24"/>
          <w:szCs w:val="24"/>
        </w:rPr>
      </w:pPr>
    </w:p>
    <w:p w:rsidR="0017552C" w:rsidRDefault="0017552C" w:rsidP="00AC042F">
      <w:pPr>
        <w:pStyle w:val="ListParagraph"/>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Bahçedeki çiçekler susuz kaldığından kurumuş.</w:t>
      </w:r>
    </w:p>
    <w:p w:rsidR="0017552C" w:rsidRDefault="0017552C" w:rsidP="00AC042F">
      <w:pPr>
        <w:pStyle w:val="ListParagraph"/>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Yağmurun hızla bastırmasıyla bütün sokaklar sular altında kaldı.</w:t>
      </w:r>
    </w:p>
    <w:p w:rsidR="0017552C" w:rsidRDefault="0017552C" w:rsidP="00AC042F">
      <w:pPr>
        <w:pStyle w:val="ListParagraph"/>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Arkadaşımın gönlünü almak için ona hediye aldım.</w:t>
      </w:r>
    </w:p>
    <w:p w:rsidR="0017552C" w:rsidRPr="00AC042F" w:rsidRDefault="0017552C" w:rsidP="00AC042F">
      <w:pPr>
        <w:pStyle w:val="ListParagraph"/>
        <w:spacing w:after="0"/>
        <w:ind w:left="825"/>
        <w:rPr>
          <w:rFonts w:ascii="Times New Roman" w:hAnsi="Times New Roman" w:cs="Times New Roman"/>
          <w:b w:val="0"/>
          <w:sz w:val="24"/>
          <w:szCs w:val="24"/>
        </w:rPr>
      </w:pPr>
    </w:p>
    <w:p w:rsidR="0017552C" w:rsidRDefault="0017552C" w:rsidP="00E100E5">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Aşağıdaki cümlelerde yazım yanlışı yapılan kelimelerin altını çizip kelimenin doğru yazılışını gösterin. (5 PUAN)</w:t>
      </w:r>
    </w:p>
    <w:p w:rsidR="0017552C" w:rsidRDefault="0017552C" w:rsidP="00CF02A0">
      <w:pPr>
        <w:pStyle w:val="ListParagraph"/>
        <w:spacing w:after="0"/>
        <w:ind w:left="825"/>
        <w:rPr>
          <w:rFonts w:ascii="Times New Roman" w:hAnsi="Times New Roman" w:cs="Times New Roman"/>
          <w:sz w:val="24"/>
          <w:szCs w:val="24"/>
        </w:rPr>
      </w:pPr>
    </w:p>
    <w:p w:rsidR="0017552C" w:rsidRPr="00CF02A0" w:rsidRDefault="0017552C" w:rsidP="00B64DC8">
      <w:pPr>
        <w:pStyle w:val="ListParagraph"/>
        <w:spacing w:after="0" w:line="480" w:lineRule="auto"/>
        <w:ind w:left="825"/>
        <w:rPr>
          <w:rFonts w:ascii="Times New Roman" w:hAnsi="Times New Roman" w:cs="Times New Roman"/>
          <w:b w:val="0"/>
          <w:sz w:val="24"/>
          <w:szCs w:val="24"/>
        </w:rPr>
      </w:pPr>
      <w:r>
        <w:rPr>
          <w:rFonts w:ascii="Times New Roman" w:hAnsi="Times New Roman" w:cs="Times New Roman"/>
          <w:b w:val="0"/>
          <w:sz w:val="24"/>
          <w:szCs w:val="24"/>
        </w:rPr>
        <w:t>dün arkadaşımla TRT’nda yabancı bir film izledim. Film Afrika’lı bir yazarın romanından sinemaya aktarılmış. Film, Afrika ülkelerinden madagaskarda geçiyor. Filmde yaban hayatına ait dramlar çok başarılı bir şekilde işlenmiş.</w:t>
      </w: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D166FE">
      <w:pPr>
        <w:pStyle w:val="ListParagraph"/>
        <w:spacing w:after="0"/>
        <w:ind w:left="360" w:right="-428"/>
        <w:rPr>
          <w:rFonts w:ascii="Times New Roman" w:hAnsi="Times New Roman" w:cs="Times New Roman"/>
          <w:b w:val="0"/>
          <w:i/>
          <w:sz w:val="24"/>
          <w:szCs w:val="24"/>
          <w:u w:val="single"/>
        </w:rPr>
      </w:pPr>
      <w:hyperlink r:id="rId6" w:history="1">
        <w:r w:rsidRPr="00147CBE">
          <w:rPr>
            <w:rStyle w:val="Hyperlink"/>
            <w:rFonts w:ascii="Times New Roman" w:hAnsi="Times New Roman"/>
            <w:b w:val="0"/>
            <w:i/>
            <w:sz w:val="24"/>
            <w:szCs w:val="24"/>
          </w:rPr>
          <w:t>www.sorubak.com</w:t>
        </w:r>
      </w:hyperlink>
      <w:r>
        <w:rPr>
          <w:rFonts w:ascii="Times New Roman" w:hAnsi="Times New Roman" w:cs="Times New Roman"/>
          <w:b w:val="0"/>
          <w:i/>
          <w:sz w:val="24"/>
          <w:szCs w:val="24"/>
          <w:u w:val="single"/>
        </w:rPr>
        <w:t xml:space="preserve"> </w:t>
      </w:r>
    </w:p>
    <w:p w:rsidR="0017552C" w:rsidRDefault="0017552C" w:rsidP="00581872">
      <w:pPr>
        <w:pStyle w:val="ListParagraph"/>
        <w:spacing w:after="0"/>
        <w:ind w:left="825"/>
        <w:rPr>
          <w:rFonts w:ascii="Times New Roman" w:hAnsi="Times New Roman" w:cs="Times New Roman"/>
          <w:sz w:val="24"/>
          <w:szCs w:val="24"/>
        </w:rPr>
      </w:pPr>
    </w:p>
    <w:p w:rsidR="0017552C" w:rsidRDefault="0017552C" w:rsidP="00205EAF">
      <w:pPr>
        <w:pStyle w:val="ListParagraph"/>
        <w:numPr>
          <w:ilvl w:val="0"/>
          <w:numId w:val="32"/>
        </w:numPr>
        <w:spacing w:after="0"/>
        <w:rPr>
          <w:rFonts w:ascii="Times New Roman" w:hAnsi="Times New Roman" w:cs="Times New Roman"/>
          <w:sz w:val="24"/>
          <w:szCs w:val="24"/>
        </w:rPr>
      </w:pPr>
      <w:r>
        <w:rPr>
          <w:rFonts w:ascii="Times New Roman" w:hAnsi="Times New Roman" w:cs="Times New Roman"/>
          <w:sz w:val="24"/>
          <w:szCs w:val="24"/>
        </w:rPr>
        <w:t>Aşağıdaki cümlelerde altı çizili kelimenin aldığı ekin harfini kelimenin altındaki yay ayraca yazın. (12 PUAN)</w:t>
      </w:r>
    </w:p>
    <w:p w:rsidR="0017552C" w:rsidRDefault="0017552C" w:rsidP="009A66FE">
      <w:pPr>
        <w:pStyle w:val="ListParagraph"/>
        <w:spacing w:after="0"/>
        <w:ind w:left="825"/>
        <w:rPr>
          <w:rFonts w:ascii="Times New Roman" w:hAnsi="Times New Roman" w:cs="Times New Roman"/>
          <w:sz w:val="24"/>
          <w:szCs w:val="24"/>
        </w:rPr>
      </w:pPr>
      <w:r>
        <w:rPr>
          <w:noProof/>
          <w:lang w:eastAsia="tr-TR"/>
        </w:rPr>
        <w:pict>
          <v:rect id="_x0000_s1059" style="position:absolute;left:0;text-align:left;margin-left:387.95pt;margin-top:7.55pt;width:135pt;height:177.6pt;z-index:251666944">
            <v:textbox>
              <w:txbxContent>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İyelik eki</w:t>
                  </w:r>
                </w:p>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Çokluk eki</w:t>
                  </w:r>
                </w:p>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Bulunma hâli eki</w:t>
                  </w:r>
                </w:p>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Ayrılma hâli eki</w:t>
                  </w:r>
                </w:p>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Belirtme hâli eki</w:t>
                  </w:r>
                </w:p>
                <w:p w:rsidR="0017552C" w:rsidRPr="00B60D31" w:rsidRDefault="0017552C" w:rsidP="0034414A">
                  <w:pPr>
                    <w:pStyle w:val="ListParagraph"/>
                    <w:numPr>
                      <w:ilvl w:val="0"/>
                      <w:numId w:val="37"/>
                    </w:numPr>
                    <w:spacing w:line="360" w:lineRule="auto"/>
                    <w:rPr>
                      <w:sz w:val="24"/>
                      <w:szCs w:val="24"/>
                    </w:rPr>
                  </w:pPr>
                  <w:r w:rsidRPr="00B60D31">
                    <w:rPr>
                      <w:rFonts w:ascii="Times New Roman" w:hAnsi="Times New Roman" w:cs="Times New Roman"/>
                      <w:b w:val="0"/>
                      <w:sz w:val="24"/>
                      <w:szCs w:val="24"/>
                    </w:rPr>
                    <w:t>Yönelme hâli eki</w:t>
                  </w:r>
                </w:p>
                <w:p w:rsidR="0017552C" w:rsidRDefault="0017552C" w:rsidP="0034414A">
                  <w:pPr>
                    <w:pStyle w:val="ListParagraph"/>
                    <w:numPr>
                      <w:ilvl w:val="0"/>
                      <w:numId w:val="37"/>
                    </w:numPr>
                    <w:spacing w:line="360" w:lineRule="auto"/>
                  </w:pPr>
                  <w:r w:rsidRPr="00B60D31">
                    <w:rPr>
                      <w:rFonts w:ascii="Times New Roman" w:hAnsi="Times New Roman" w:cs="Times New Roman"/>
                      <w:b w:val="0"/>
                      <w:sz w:val="24"/>
                      <w:szCs w:val="24"/>
                    </w:rPr>
                    <w:t>Yapım eki</w:t>
                  </w:r>
                </w:p>
              </w:txbxContent>
            </v:textbox>
          </v:rect>
        </w:pict>
      </w:r>
      <w:r>
        <w:rPr>
          <w:noProof/>
          <w:lang w:eastAsia="tr-TR"/>
        </w:rPr>
        <w:pict>
          <v:rect id="_x0000_s1060" style="position:absolute;left:0;text-align:left;margin-left:-11.05pt;margin-top:7.55pt;width:389.25pt;height:177.6pt;z-index:251665920">
            <v:textbox>
              <w:txbxContent>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Suya düşerek boğulmazsın, </w:t>
                  </w:r>
                  <w:r w:rsidRPr="00F42A68">
                    <w:rPr>
                      <w:rFonts w:ascii="Times New Roman" w:hAnsi="Times New Roman" w:cs="Times New Roman"/>
                      <w:sz w:val="24"/>
                      <w:szCs w:val="24"/>
                      <w:u w:val="single"/>
                    </w:rPr>
                    <w:t>orada</w:t>
                  </w:r>
                  <w:r>
                    <w:rPr>
                      <w:rFonts w:ascii="Times New Roman" w:hAnsi="Times New Roman" w:cs="Times New Roman"/>
                      <w:b w:val="0"/>
                      <w:sz w:val="24"/>
                      <w:szCs w:val="24"/>
                    </w:rPr>
                    <w:t xml:space="preserve"> kalarak boğulursun.</w:t>
                  </w:r>
                </w:p>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w:t>
                  </w:r>
                </w:p>
                <w:p w:rsidR="0017552C" w:rsidRDefault="0017552C" w:rsidP="00945422">
                  <w:pPr>
                    <w:spacing w:after="0" w:line="240" w:lineRule="auto"/>
                    <w:rPr>
                      <w:rFonts w:ascii="Times New Roman" w:hAnsi="Times New Roman" w:cs="Times New Roman"/>
                      <w:b w:val="0"/>
                      <w:sz w:val="24"/>
                      <w:szCs w:val="24"/>
                    </w:rPr>
                  </w:pPr>
                  <w:r w:rsidRPr="00F42A68">
                    <w:rPr>
                      <w:rFonts w:ascii="Times New Roman" w:hAnsi="Times New Roman" w:cs="Times New Roman"/>
                      <w:sz w:val="24"/>
                      <w:szCs w:val="24"/>
                      <w:u w:val="single"/>
                    </w:rPr>
                    <w:t>Cesurlar</w:t>
                  </w:r>
                  <w:r>
                    <w:rPr>
                      <w:rFonts w:ascii="Times New Roman" w:hAnsi="Times New Roman" w:cs="Times New Roman"/>
                      <w:b w:val="0"/>
                      <w:sz w:val="24"/>
                      <w:szCs w:val="24"/>
                    </w:rPr>
                    <w:t xml:space="preserve"> sonsuza dek yaşamazlar ama korkaklar hiç yaşamazlar.</w:t>
                  </w:r>
                </w:p>
                <w:p w:rsidR="0017552C" w:rsidRDefault="0017552C" w:rsidP="00760C12">
                  <w:pPr>
                    <w:tabs>
                      <w:tab w:val="left" w:pos="284"/>
                    </w:tabs>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r>
                    <w:rPr>
                      <w:rFonts w:ascii="Times New Roman" w:hAnsi="Times New Roman" w:cs="Times New Roman"/>
                      <w:b w:val="0"/>
                      <w:sz w:val="24"/>
                      <w:szCs w:val="24"/>
                    </w:rPr>
                    <w:tab/>
                  </w:r>
                </w:p>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Eğer </w:t>
                  </w:r>
                  <w:r>
                    <w:rPr>
                      <w:rFonts w:ascii="Times New Roman" w:hAnsi="Times New Roman" w:cs="Times New Roman"/>
                      <w:sz w:val="24"/>
                      <w:szCs w:val="24"/>
                      <w:u w:val="single"/>
                    </w:rPr>
                    <w:t>hayal</w:t>
                  </w:r>
                  <w:r w:rsidRPr="00F42A68">
                    <w:rPr>
                      <w:rFonts w:ascii="Times New Roman" w:hAnsi="Times New Roman" w:cs="Times New Roman"/>
                      <w:sz w:val="24"/>
                      <w:szCs w:val="24"/>
                      <w:u w:val="single"/>
                    </w:rPr>
                    <w:t>iniz</w:t>
                  </w:r>
                  <w:r>
                    <w:rPr>
                      <w:rFonts w:ascii="Times New Roman" w:hAnsi="Times New Roman" w:cs="Times New Roman"/>
                      <w:b w:val="0"/>
                      <w:sz w:val="24"/>
                      <w:szCs w:val="24"/>
                    </w:rPr>
                    <w:t xml:space="preserve"> ölürse hayat, kanadı kırık ve uçamayan bir kuşa benzer.</w:t>
                  </w:r>
                </w:p>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p>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İnsanlar çalışmaktan değil stresten, </w:t>
                  </w:r>
                  <w:r w:rsidRPr="00F42A68">
                    <w:rPr>
                      <w:rFonts w:ascii="Times New Roman" w:hAnsi="Times New Roman" w:cs="Times New Roman"/>
                      <w:sz w:val="24"/>
                      <w:szCs w:val="24"/>
                      <w:u w:val="single"/>
                    </w:rPr>
                    <w:t>endişeden</w:t>
                  </w:r>
                  <w:r>
                    <w:rPr>
                      <w:rFonts w:ascii="Times New Roman" w:hAnsi="Times New Roman" w:cs="Times New Roman"/>
                      <w:b w:val="0"/>
                      <w:sz w:val="24"/>
                      <w:szCs w:val="24"/>
                    </w:rPr>
                    <w:t xml:space="preserve"> ve korkudan bitkin düşüyorlar.</w:t>
                  </w:r>
                </w:p>
                <w:p w:rsidR="0017552C" w:rsidRDefault="0017552C" w:rsidP="00760C12">
                  <w:pPr>
                    <w:tabs>
                      <w:tab w:val="left" w:pos="3686"/>
                    </w:tabs>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
                <w:p w:rsidR="0017552C"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Sevgi, </w:t>
                  </w:r>
                  <w:r w:rsidRPr="00F42A68">
                    <w:rPr>
                      <w:rFonts w:ascii="Times New Roman" w:hAnsi="Times New Roman" w:cs="Times New Roman"/>
                      <w:sz w:val="24"/>
                      <w:szCs w:val="24"/>
                      <w:u w:val="single"/>
                    </w:rPr>
                    <w:t>insanı</w:t>
                  </w:r>
                  <w:r>
                    <w:rPr>
                      <w:rFonts w:ascii="Times New Roman" w:hAnsi="Times New Roman" w:cs="Times New Roman"/>
                      <w:b w:val="0"/>
                      <w:sz w:val="24"/>
                      <w:szCs w:val="24"/>
                    </w:rPr>
                    <w:t xml:space="preserve"> birliğe; bencillik ise yalnızlığa götürür.</w:t>
                  </w:r>
                </w:p>
                <w:p w:rsidR="0017552C" w:rsidRDefault="0017552C" w:rsidP="00760C1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p>
                <w:p w:rsidR="0017552C" w:rsidRPr="009A66FE" w:rsidRDefault="0017552C" w:rsidP="00945422">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Başarının sırrı mesleğinizi </w:t>
                  </w:r>
                  <w:r w:rsidRPr="00F42A68">
                    <w:rPr>
                      <w:rFonts w:ascii="Times New Roman" w:hAnsi="Times New Roman" w:cs="Times New Roman"/>
                      <w:sz w:val="24"/>
                      <w:szCs w:val="24"/>
                      <w:u w:val="single"/>
                    </w:rPr>
                    <w:t>tatile</w:t>
                  </w:r>
                  <w:r>
                    <w:rPr>
                      <w:rFonts w:ascii="Times New Roman" w:hAnsi="Times New Roman" w:cs="Times New Roman"/>
                      <w:b w:val="0"/>
                      <w:sz w:val="24"/>
                      <w:szCs w:val="24"/>
                    </w:rPr>
                    <w:t xml:space="preserve"> çevirmektir.</w:t>
                  </w:r>
                </w:p>
                <w:p w:rsidR="0017552C" w:rsidRPr="009A66FE" w:rsidRDefault="0017552C" w:rsidP="00760C12">
                  <w:pPr>
                    <w:tabs>
                      <w:tab w:val="left" w:pos="2552"/>
                    </w:tabs>
                    <w:rPr>
                      <w:rFonts w:ascii="Times New Roman" w:hAnsi="Times New Roman" w:cs="Times New Roman"/>
                      <w:b w:val="0"/>
                      <w:sz w:val="24"/>
                      <w:szCs w:val="24"/>
                    </w:rPr>
                  </w:pPr>
                  <w:r>
                    <w:rPr>
                      <w:rFonts w:ascii="Times New Roman" w:hAnsi="Times New Roman" w:cs="Times New Roman"/>
                      <w:b w:val="0"/>
                      <w:sz w:val="24"/>
                      <w:szCs w:val="24"/>
                    </w:rPr>
                    <w:tab/>
                    <w:t xml:space="preserve"> (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
              </w:txbxContent>
            </v:textbox>
          </v:rect>
        </w:pict>
      </w:r>
    </w:p>
    <w:p w:rsidR="0017552C" w:rsidRDefault="0017552C" w:rsidP="009A66FE">
      <w:pPr>
        <w:pStyle w:val="ListParagraph"/>
        <w:spacing w:after="0"/>
        <w:ind w:left="825"/>
        <w:rPr>
          <w:rFonts w:ascii="Times New Roman" w:hAnsi="Times New Roman" w:cs="Times New Roman"/>
          <w:sz w:val="24"/>
          <w:szCs w:val="24"/>
        </w:rPr>
      </w:pPr>
    </w:p>
    <w:p w:rsidR="0017552C" w:rsidRPr="00581872" w:rsidRDefault="0017552C" w:rsidP="00E33B7D">
      <w:pPr>
        <w:pStyle w:val="ListParagraph"/>
        <w:spacing w:after="0"/>
        <w:ind w:left="825"/>
        <w:rPr>
          <w:rFonts w:ascii="Times New Roman" w:hAnsi="Times New Roman" w:cs="Times New Roman"/>
          <w:sz w:val="24"/>
          <w:szCs w:val="24"/>
        </w:rPr>
      </w:pPr>
    </w:p>
    <w:p w:rsidR="0017552C" w:rsidRDefault="0017552C" w:rsidP="00581872">
      <w:pPr>
        <w:pStyle w:val="ListParagraph"/>
        <w:spacing w:after="0"/>
        <w:ind w:left="825"/>
        <w:rPr>
          <w:rFonts w:ascii="Times New Roman" w:hAnsi="Times New Roman" w:cs="Times New Roman"/>
          <w:sz w:val="24"/>
          <w:szCs w:val="24"/>
        </w:rPr>
      </w:pPr>
    </w:p>
    <w:p w:rsidR="0017552C" w:rsidRPr="00CC214F" w:rsidRDefault="0017552C" w:rsidP="00CC214F"/>
    <w:p w:rsidR="0017552C" w:rsidRPr="00CC214F" w:rsidRDefault="0017552C" w:rsidP="00CC214F"/>
    <w:p w:rsidR="0017552C" w:rsidRPr="00CC214F" w:rsidRDefault="0017552C" w:rsidP="00CC214F"/>
    <w:p w:rsidR="0017552C" w:rsidRPr="00CC214F" w:rsidRDefault="0017552C" w:rsidP="00CC214F"/>
    <w:p w:rsidR="0017552C" w:rsidRPr="00CC214F" w:rsidRDefault="0017552C" w:rsidP="00CC214F"/>
    <w:p w:rsidR="0017552C" w:rsidRDefault="0017552C" w:rsidP="00CC214F"/>
    <w:p w:rsidR="0017552C" w:rsidRPr="00CD2811" w:rsidRDefault="0017552C" w:rsidP="00CC214F">
      <w:pPr>
        <w:pStyle w:val="ListParagraph"/>
        <w:numPr>
          <w:ilvl w:val="0"/>
          <w:numId w:val="32"/>
        </w:numPr>
      </w:pPr>
      <w:r>
        <w:rPr>
          <w:rFonts w:ascii="Times New Roman" w:hAnsi="Times New Roman" w:cs="Times New Roman"/>
          <w:sz w:val="24"/>
          <w:szCs w:val="24"/>
        </w:rPr>
        <w:t>Aşağıdaki cümlelerde altı çizili sözcüğün kökünü, aldığı yapım ekini ve aldığı yapım ekinin çeşidini yazın. (10 PUAN)</w:t>
      </w:r>
    </w:p>
    <w:p w:rsidR="0017552C" w:rsidRDefault="0017552C" w:rsidP="00CD2811">
      <w:pPr>
        <w:pStyle w:val="ListParagraph"/>
        <w:ind w:left="360"/>
        <w:rPr>
          <w:rFonts w:ascii="Times New Roman" w:hAnsi="Times New Roman" w:cs="Times New Roman"/>
          <w:sz w:val="24"/>
          <w:szCs w:val="24"/>
        </w:rPr>
      </w:pPr>
    </w:p>
    <w:tbl>
      <w:tblPr>
        <w:tblW w:w="104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17"/>
        <w:gridCol w:w="1479"/>
        <w:gridCol w:w="1276"/>
        <w:gridCol w:w="3402"/>
      </w:tblGrid>
      <w:tr w:rsidR="0017552C" w:rsidRPr="00D918B8" w:rsidTr="00D918B8">
        <w:tc>
          <w:tcPr>
            <w:tcW w:w="4317"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Cümle</w:t>
            </w:r>
          </w:p>
        </w:tc>
        <w:tc>
          <w:tcPr>
            <w:tcW w:w="1479"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Kök</w:t>
            </w:r>
          </w:p>
        </w:tc>
        <w:tc>
          <w:tcPr>
            <w:tcW w:w="1276"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Yapım Eki</w:t>
            </w:r>
          </w:p>
        </w:tc>
        <w:tc>
          <w:tcPr>
            <w:tcW w:w="3402"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Yapım Ekinin Çeşidi</w:t>
            </w:r>
          </w:p>
        </w:tc>
      </w:tr>
      <w:tr w:rsidR="0017552C" w:rsidRPr="00D918B8" w:rsidTr="00D918B8">
        <w:tc>
          <w:tcPr>
            <w:tcW w:w="4317"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sz w:val="24"/>
                <w:szCs w:val="24"/>
                <w:u w:val="single"/>
              </w:rPr>
              <w:t>Tembellik</w:t>
            </w:r>
            <w:r w:rsidRPr="00D918B8">
              <w:rPr>
                <w:rFonts w:ascii="Times New Roman" w:hAnsi="Times New Roman" w:cs="Times New Roman"/>
                <w:b w:val="0"/>
                <w:sz w:val="24"/>
                <w:szCs w:val="24"/>
              </w:rPr>
              <w:t xml:space="preserve"> yeteneklerin ölüm döşeğidir.</w:t>
            </w:r>
          </w:p>
        </w:tc>
        <w:tc>
          <w:tcPr>
            <w:tcW w:w="1479"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1276"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3402"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r>
      <w:tr w:rsidR="0017552C" w:rsidRPr="00D918B8" w:rsidTr="00D918B8">
        <w:tc>
          <w:tcPr>
            <w:tcW w:w="4317"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sz w:val="24"/>
                <w:szCs w:val="24"/>
                <w:u w:val="single"/>
              </w:rPr>
              <w:t>Başarı</w:t>
            </w:r>
            <w:r w:rsidRPr="00D918B8">
              <w:rPr>
                <w:rFonts w:ascii="Times New Roman" w:hAnsi="Times New Roman" w:cs="Times New Roman"/>
                <w:b w:val="0"/>
                <w:sz w:val="24"/>
                <w:szCs w:val="24"/>
              </w:rPr>
              <w:t xml:space="preserve"> elleriniz cebinizde tırmanabileceğiniz bir merdiven değildir.</w:t>
            </w:r>
          </w:p>
        </w:tc>
        <w:tc>
          <w:tcPr>
            <w:tcW w:w="1479"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1276"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3402"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r>
      <w:tr w:rsidR="0017552C" w:rsidRPr="00D918B8" w:rsidTr="00D918B8">
        <w:tc>
          <w:tcPr>
            <w:tcW w:w="4317"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 xml:space="preserve">Kışlıklarını dolaba </w:t>
            </w:r>
            <w:r w:rsidRPr="00D918B8">
              <w:rPr>
                <w:rFonts w:ascii="Times New Roman" w:hAnsi="Times New Roman" w:cs="Times New Roman"/>
                <w:sz w:val="24"/>
                <w:szCs w:val="24"/>
                <w:u w:val="single"/>
              </w:rPr>
              <w:t>kaldır</w:t>
            </w:r>
            <w:r w:rsidRPr="00D918B8">
              <w:rPr>
                <w:rFonts w:ascii="Times New Roman" w:hAnsi="Times New Roman" w:cs="Times New Roman"/>
                <w:b w:val="0"/>
                <w:sz w:val="24"/>
                <w:szCs w:val="24"/>
              </w:rPr>
              <w:t>dı.</w:t>
            </w:r>
          </w:p>
        </w:tc>
        <w:tc>
          <w:tcPr>
            <w:tcW w:w="1479"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1276"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3402"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r>
      <w:tr w:rsidR="0017552C" w:rsidRPr="00D918B8" w:rsidTr="00D918B8">
        <w:tc>
          <w:tcPr>
            <w:tcW w:w="4317"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r w:rsidRPr="00D918B8">
              <w:rPr>
                <w:rFonts w:ascii="Times New Roman" w:hAnsi="Times New Roman" w:cs="Times New Roman"/>
                <w:b w:val="0"/>
                <w:sz w:val="24"/>
                <w:szCs w:val="24"/>
              </w:rPr>
              <w:t xml:space="preserve">Yere düştüğü için dizi </w:t>
            </w:r>
            <w:r w:rsidRPr="00D918B8">
              <w:rPr>
                <w:rFonts w:ascii="Times New Roman" w:hAnsi="Times New Roman" w:cs="Times New Roman"/>
                <w:sz w:val="24"/>
                <w:szCs w:val="24"/>
                <w:u w:val="single"/>
              </w:rPr>
              <w:t>kana</w:t>
            </w:r>
            <w:r w:rsidRPr="00D918B8">
              <w:rPr>
                <w:rFonts w:ascii="Times New Roman" w:hAnsi="Times New Roman" w:cs="Times New Roman"/>
                <w:b w:val="0"/>
                <w:sz w:val="24"/>
                <w:szCs w:val="24"/>
              </w:rPr>
              <w:t>mış</w:t>
            </w:r>
          </w:p>
        </w:tc>
        <w:tc>
          <w:tcPr>
            <w:tcW w:w="1479"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1276"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c>
          <w:tcPr>
            <w:tcW w:w="3402" w:type="dxa"/>
          </w:tcPr>
          <w:p w:rsidR="0017552C" w:rsidRPr="00D918B8" w:rsidRDefault="0017552C" w:rsidP="00D918B8">
            <w:pPr>
              <w:pStyle w:val="ListParagraph"/>
              <w:spacing w:after="0" w:line="240" w:lineRule="auto"/>
              <w:ind w:left="0"/>
              <w:rPr>
                <w:rFonts w:ascii="Times New Roman" w:hAnsi="Times New Roman" w:cs="Times New Roman"/>
                <w:b w:val="0"/>
                <w:sz w:val="24"/>
                <w:szCs w:val="24"/>
              </w:rPr>
            </w:pPr>
          </w:p>
        </w:tc>
      </w:tr>
    </w:tbl>
    <w:p w:rsidR="0017552C" w:rsidRDefault="0017552C" w:rsidP="00CD2811">
      <w:pPr>
        <w:pStyle w:val="ListParagraph"/>
        <w:ind w:left="360"/>
      </w:pPr>
    </w:p>
    <w:p w:rsidR="0017552C" w:rsidRDefault="0017552C" w:rsidP="00CD2811">
      <w:pPr>
        <w:pStyle w:val="ListParagraph"/>
        <w:ind w:left="360"/>
      </w:pPr>
    </w:p>
    <w:p w:rsidR="0017552C" w:rsidRDefault="0017552C" w:rsidP="00207660">
      <w:pPr>
        <w:pStyle w:val="ListParagraph"/>
        <w:numPr>
          <w:ilvl w:val="0"/>
          <w:numId w:val="32"/>
        </w:numPr>
        <w:rPr>
          <w:rFonts w:ascii="Times New Roman" w:hAnsi="Times New Roman" w:cs="Times New Roman"/>
          <w:sz w:val="24"/>
          <w:szCs w:val="24"/>
        </w:rPr>
      </w:pPr>
      <w:r>
        <w:rPr>
          <w:rFonts w:ascii="Times New Roman" w:hAnsi="Times New Roman" w:cs="Times New Roman"/>
          <w:sz w:val="24"/>
          <w:szCs w:val="24"/>
        </w:rPr>
        <w:t>Aşağıdaki kelimelere getirilen üç ekten yapım eki olanları yuvarlak içine alın. (4 PUAN)</w:t>
      </w:r>
    </w:p>
    <w:p w:rsidR="0017552C" w:rsidRDefault="0017552C" w:rsidP="005A4360">
      <w:pPr>
        <w:pStyle w:val="ListParagraph"/>
        <w:ind w:left="360"/>
        <w:rPr>
          <w:rFonts w:ascii="Times New Roman" w:hAnsi="Times New Roman" w:cs="Times New Roman"/>
          <w:sz w:val="24"/>
          <w:szCs w:val="24"/>
        </w:rPr>
      </w:pPr>
    </w:p>
    <w:p w:rsidR="0017552C" w:rsidRDefault="0017552C" w:rsidP="005A4360">
      <w:pPr>
        <w:pStyle w:val="ListParagraph"/>
        <w:ind w:left="360"/>
        <w:rPr>
          <w:rFonts w:ascii="Times New Roman" w:hAnsi="Times New Roman" w:cs="Times New Roman"/>
          <w:sz w:val="24"/>
          <w:szCs w:val="24"/>
        </w:rPr>
      </w:pPr>
      <w:r>
        <w:rPr>
          <w:noProof/>
          <w:lang w:eastAsia="tr-TR"/>
        </w:rPr>
        <w:pict>
          <v:shape id="_x0000_s1061" type="#_x0000_t32" style="position:absolute;left:0;text-align:left;margin-left:352.7pt;margin-top:14.5pt;width:35.25pt;height:28.5pt;flip:y;z-index:251673088" o:connectortype="straight">
            <v:stroke endarrow="block"/>
          </v:shape>
        </w:pict>
      </w:r>
      <w:r>
        <w:rPr>
          <w:noProof/>
          <w:lang w:eastAsia="tr-TR"/>
        </w:rPr>
        <w:pict>
          <v:shape id="_x0000_s1062" type="#_x0000_t32" style="position:absolute;left:0;text-align:left;margin-left:352.7pt;margin-top:43pt;width:35.25pt;height:32.25pt;z-index:251675136" o:connectortype="straight">
            <v:stroke endarrow="block"/>
          </v:shape>
        </w:pict>
      </w:r>
      <w:r>
        <w:rPr>
          <w:noProof/>
          <w:lang w:eastAsia="tr-TR"/>
        </w:rPr>
        <w:pict>
          <v:shape id="_x0000_s1063" type="#_x0000_t32" style="position:absolute;left:0;text-align:left;margin-left:352.7pt;margin-top:43pt;width:41.25pt;height:0;z-index:251674112" o:connectortype="straight">
            <v:stroke endarrow="block"/>
          </v:shape>
        </w:pict>
      </w:r>
      <w:r>
        <w:rPr>
          <w:noProof/>
          <w:lang w:eastAsia="tr-TR"/>
        </w:rPr>
        <w:pict>
          <v:rect id="_x0000_s1064" style="position:absolute;left:0;text-align:left;margin-left:315.95pt;margin-top:1pt;width:140.25pt;height:87pt;z-index:251672064">
            <v:textbox style="mso-next-textbox:#_x0000_s1064">
              <w:txbxContent>
                <w:p w:rsidR="0017552C" w:rsidRDefault="0017552C" w:rsidP="00EC690C">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-cil</w:t>
                  </w:r>
                </w:p>
                <w:p w:rsidR="0017552C" w:rsidRDefault="0017552C" w:rsidP="00EC690C">
                  <w:pPr>
                    <w:spacing w:after="0"/>
                    <w:rPr>
                      <w:rFonts w:ascii="Times New Roman" w:hAnsi="Times New Roman" w:cs="Times New Roman"/>
                      <w:b w:val="0"/>
                      <w:sz w:val="24"/>
                      <w:szCs w:val="24"/>
                    </w:rPr>
                  </w:pPr>
                </w:p>
                <w:p w:rsidR="0017552C" w:rsidRDefault="0017552C" w:rsidP="00EC690C">
                  <w:pPr>
                    <w:spacing w:after="0"/>
                    <w:rPr>
                      <w:rFonts w:ascii="Times New Roman" w:hAnsi="Times New Roman" w:cs="Times New Roman"/>
                      <w:b w:val="0"/>
                      <w:sz w:val="24"/>
                      <w:szCs w:val="24"/>
                    </w:rPr>
                  </w:pPr>
                  <w:r>
                    <w:rPr>
                      <w:rFonts w:ascii="Times New Roman" w:hAnsi="Times New Roman" w:cs="Times New Roman"/>
                      <w:b w:val="0"/>
                      <w:sz w:val="24"/>
                      <w:szCs w:val="24"/>
                    </w:rPr>
                    <w:t>Ben</w:t>
                  </w:r>
                  <w:r>
                    <w:rPr>
                      <w:rFonts w:ascii="Times New Roman" w:hAnsi="Times New Roman" w:cs="Times New Roman"/>
                      <w:b w:val="0"/>
                      <w:sz w:val="24"/>
                      <w:szCs w:val="24"/>
                    </w:rPr>
                    <w:tab/>
                  </w:r>
                  <w:r>
                    <w:rPr>
                      <w:rFonts w:ascii="Times New Roman" w:hAnsi="Times New Roman" w:cs="Times New Roman"/>
                      <w:b w:val="0"/>
                      <w:sz w:val="24"/>
                      <w:szCs w:val="24"/>
                    </w:rPr>
                    <w:tab/>
                    <w:t xml:space="preserve"> -im</w:t>
                  </w:r>
                </w:p>
                <w:p w:rsidR="0017552C" w:rsidRPr="00103318" w:rsidRDefault="0017552C" w:rsidP="00EC690C">
                  <w:pPr>
                    <w:spacing w:after="0"/>
                    <w:rPr>
                      <w:rFonts w:ascii="Times New Roman" w:hAnsi="Times New Roman" w:cs="Times New Roman"/>
                      <w:b w:val="0"/>
                      <w:sz w:val="24"/>
                      <w:szCs w:val="24"/>
                    </w:rPr>
                  </w:pPr>
                </w:p>
                <w:p w:rsidR="0017552C" w:rsidRPr="00103318" w:rsidRDefault="0017552C" w:rsidP="00EC690C">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-de</w:t>
                  </w:r>
                  <w:r>
                    <w:rPr>
                      <w:rFonts w:ascii="Times New Roman" w:hAnsi="Times New Roman" w:cs="Times New Roman"/>
                      <w:b w:val="0"/>
                      <w:sz w:val="24"/>
                      <w:szCs w:val="24"/>
                    </w:rPr>
                    <w:tab/>
                  </w:r>
                </w:p>
                <w:p w:rsidR="0017552C" w:rsidRPr="00103318" w:rsidRDefault="0017552C" w:rsidP="00EC690C">
                  <w:pPr>
                    <w:spacing w:after="0"/>
                    <w:rPr>
                      <w:rFonts w:ascii="Times New Roman" w:hAnsi="Times New Roman" w:cs="Times New Roman"/>
                      <w:b w:val="0"/>
                      <w:sz w:val="24"/>
                      <w:szCs w:val="24"/>
                    </w:rPr>
                  </w:pPr>
                </w:p>
              </w:txbxContent>
            </v:textbox>
          </v:rect>
        </w:pict>
      </w:r>
      <w:r>
        <w:rPr>
          <w:noProof/>
          <w:lang w:eastAsia="tr-TR"/>
        </w:rPr>
        <w:pict>
          <v:shape id="_x0000_s1065" type="#_x0000_t32" style="position:absolute;left:0;text-align:left;margin-left:61.7pt;margin-top:43pt;width:35.25pt;height:32.25pt;z-index:251671040" o:connectortype="straight">
            <v:stroke endarrow="block"/>
          </v:shape>
        </w:pict>
      </w:r>
      <w:r>
        <w:rPr>
          <w:noProof/>
          <w:lang w:eastAsia="tr-TR"/>
        </w:rPr>
        <w:pict>
          <v:shape id="_x0000_s1066" type="#_x0000_t32" style="position:absolute;left:0;text-align:left;margin-left:61.7pt;margin-top:43pt;width:41.25pt;height:0;z-index:251670016" o:connectortype="straight">
            <v:stroke endarrow="block"/>
          </v:shape>
        </w:pict>
      </w:r>
      <w:r>
        <w:rPr>
          <w:noProof/>
          <w:lang w:eastAsia="tr-TR"/>
        </w:rPr>
        <w:pict>
          <v:shape id="_x0000_s1067" type="#_x0000_t32" style="position:absolute;left:0;text-align:left;margin-left:61.7pt;margin-top:14.5pt;width:35.25pt;height:28.5pt;flip:y;z-index:251668992" o:connectortype="straight">
            <v:stroke endarrow="block"/>
          </v:shape>
        </w:pict>
      </w:r>
      <w:r>
        <w:rPr>
          <w:noProof/>
          <w:lang w:eastAsia="tr-TR"/>
        </w:rPr>
        <w:pict>
          <v:rect id="_x0000_s1068" style="position:absolute;left:0;text-align:left;margin-left:23.45pt;margin-top:1pt;width:140.25pt;height:87pt;z-index:251667968">
            <v:textbox style="mso-next-textbox:#_x0000_s1068">
              <w:txbxContent>
                <w:p w:rsidR="0017552C" w:rsidRDefault="0017552C" w:rsidP="00103318">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-çı</w:t>
                  </w:r>
                </w:p>
                <w:p w:rsidR="0017552C" w:rsidRDefault="0017552C" w:rsidP="00103318">
                  <w:pPr>
                    <w:spacing w:after="0"/>
                    <w:rPr>
                      <w:rFonts w:ascii="Times New Roman" w:hAnsi="Times New Roman" w:cs="Times New Roman"/>
                      <w:b w:val="0"/>
                      <w:sz w:val="24"/>
                      <w:szCs w:val="24"/>
                    </w:rPr>
                  </w:pPr>
                </w:p>
                <w:p w:rsidR="0017552C" w:rsidRDefault="0017552C" w:rsidP="00103318">
                  <w:pPr>
                    <w:spacing w:after="0"/>
                    <w:rPr>
                      <w:rFonts w:ascii="Times New Roman" w:hAnsi="Times New Roman" w:cs="Times New Roman"/>
                      <w:b w:val="0"/>
                      <w:sz w:val="24"/>
                      <w:szCs w:val="24"/>
                    </w:rPr>
                  </w:pPr>
                  <w:r>
                    <w:rPr>
                      <w:rFonts w:ascii="Times New Roman" w:hAnsi="Times New Roman" w:cs="Times New Roman"/>
                      <w:b w:val="0"/>
                      <w:sz w:val="24"/>
                      <w:szCs w:val="24"/>
                    </w:rPr>
                    <w:t>Kitap</w:t>
                  </w:r>
                  <w:r>
                    <w:rPr>
                      <w:rFonts w:ascii="Times New Roman" w:hAnsi="Times New Roman" w:cs="Times New Roman"/>
                      <w:b w:val="0"/>
                      <w:sz w:val="24"/>
                      <w:szCs w:val="24"/>
                    </w:rPr>
                    <w:tab/>
                  </w:r>
                  <w:r>
                    <w:rPr>
                      <w:rFonts w:ascii="Times New Roman" w:hAnsi="Times New Roman" w:cs="Times New Roman"/>
                      <w:b w:val="0"/>
                      <w:sz w:val="24"/>
                      <w:szCs w:val="24"/>
                    </w:rPr>
                    <w:tab/>
                    <w:t xml:space="preserve"> -lar</w:t>
                  </w:r>
                </w:p>
                <w:p w:rsidR="0017552C" w:rsidRPr="00103318" w:rsidRDefault="0017552C" w:rsidP="00103318">
                  <w:pPr>
                    <w:spacing w:after="0"/>
                    <w:rPr>
                      <w:rFonts w:ascii="Times New Roman" w:hAnsi="Times New Roman" w:cs="Times New Roman"/>
                      <w:b w:val="0"/>
                      <w:sz w:val="24"/>
                      <w:szCs w:val="24"/>
                    </w:rPr>
                  </w:pPr>
                </w:p>
                <w:p w:rsidR="0017552C" w:rsidRPr="00103318" w:rsidRDefault="0017552C" w:rsidP="00103318">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-lık</w:t>
                  </w:r>
                  <w:r>
                    <w:rPr>
                      <w:rFonts w:ascii="Times New Roman" w:hAnsi="Times New Roman" w:cs="Times New Roman"/>
                      <w:b w:val="0"/>
                      <w:sz w:val="24"/>
                      <w:szCs w:val="24"/>
                    </w:rPr>
                    <w:tab/>
                  </w:r>
                </w:p>
                <w:p w:rsidR="0017552C" w:rsidRPr="00103318" w:rsidRDefault="0017552C" w:rsidP="00103318">
                  <w:pPr>
                    <w:spacing w:after="0"/>
                    <w:rPr>
                      <w:rFonts w:ascii="Times New Roman" w:hAnsi="Times New Roman" w:cs="Times New Roman"/>
                      <w:b w:val="0"/>
                      <w:sz w:val="24"/>
                      <w:szCs w:val="24"/>
                    </w:rPr>
                  </w:pPr>
                </w:p>
              </w:txbxContent>
            </v:textbox>
          </v:rect>
        </w:pict>
      </w:r>
    </w:p>
    <w:p w:rsidR="0017552C" w:rsidRPr="009D7159" w:rsidRDefault="0017552C" w:rsidP="009D7159"/>
    <w:p w:rsidR="0017552C" w:rsidRPr="009D7159" w:rsidRDefault="0017552C" w:rsidP="009D7159"/>
    <w:p w:rsidR="0017552C" w:rsidRDefault="0017552C" w:rsidP="009D7159"/>
    <w:p w:rsidR="0017552C" w:rsidRDefault="0017552C" w:rsidP="009D7159"/>
    <w:p w:rsidR="0017552C" w:rsidRPr="00E85DFF" w:rsidRDefault="0017552C" w:rsidP="009D7159">
      <w:pPr>
        <w:pStyle w:val="ListParagraph"/>
        <w:numPr>
          <w:ilvl w:val="0"/>
          <w:numId w:val="32"/>
        </w:numPr>
      </w:pPr>
      <w:r>
        <w:rPr>
          <w:rFonts w:ascii="Times New Roman" w:eastAsia="Batang" w:hAnsi="Times New Roman" w:cs="Times New Roman"/>
          <w:sz w:val="24"/>
          <w:szCs w:val="24"/>
        </w:rPr>
        <w:t>Aşağıdaki üç cümlede “boya” sözcüğünün fiil olarak kullanıldığı cümleyi işaretleyin. (4 PUAN)</w:t>
      </w:r>
    </w:p>
    <w:p w:rsidR="0017552C" w:rsidRDefault="0017552C" w:rsidP="00E85DFF">
      <w:pPr>
        <w:pStyle w:val="ListParagraph"/>
        <w:ind w:left="360"/>
        <w:rPr>
          <w:rFonts w:ascii="Times New Roman" w:eastAsia="Batang" w:hAnsi="Times New Roman" w:cs="Times New Roman"/>
          <w:sz w:val="24"/>
          <w:szCs w:val="24"/>
        </w:rPr>
      </w:pPr>
    </w:p>
    <w:p w:rsidR="0017552C" w:rsidRDefault="0017552C" w:rsidP="00E85DFF">
      <w:pPr>
        <w:pStyle w:val="ListParagraph"/>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Kale direklerini beyaz renge boyadık.</w:t>
      </w:r>
    </w:p>
    <w:p w:rsidR="0017552C" w:rsidRDefault="0017552C" w:rsidP="00E85DFF">
      <w:pPr>
        <w:pStyle w:val="ListParagraph"/>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Dükkândaki yağlı boya çeşitleri oldukça fazlaymış.</w:t>
      </w:r>
    </w:p>
    <w:p w:rsidR="0017552C" w:rsidRDefault="0017552C" w:rsidP="00E85DFF">
      <w:pPr>
        <w:pStyle w:val="ListParagraph"/>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Çocuklar pastel boya ile güzel bir resim çiziyorlar.</w:t>
      </w:r>
    </w:p>
    <w:p w:rsidR="0017552C" w:rsidRDefault="0017552C" w:rsidP="00E85DFF">
      <w:pPr>
        <w:pStyle w:val="ListParagraph"/>
        <w:ind w:left="360"/>
        <w:rPr>
          <w:rFonts w:ascii="Times New Roman" w:eastAsia="Batang" w:hAnsi="Times New Roman" w:cs="Times New Roman"/>
          <w:b w:val="0"/>
          <w:sz w:val="24"/>
          <w:szCs w:val="24"/>
        </w:rPr>
      </w:pPr>
    </w:p>
    <w:p w:rsidR="0017552C" w:rsidRPr="00A3568A" w:rsidRDefault="0017552C" w:rsidP="00011CD3">
      <w:pPr>
        <w:pStyle w:val="ListParagraph"/>
        <w:numPr>
          <w:ilvl w:val="0"/>
          <w:numId w:val="32"/>
        </w:numPr>
        <w:rPr>
          <w:b w:val="0"/>
        </w:rPr>
      </w:pPr>
      <w:r>
        <w:rPr>
          <w:rFonts w:ascii="Times New Roman" w:hAnsi="Times New Roman" w:cs="Times New Roman"/>
          <w:sz w:val="24"/>
          <w:szCs w:val="24"/>
        </w:rPr>
        <w:t>Kâğıdın arka yüzüne aşağıda verilen konuyla ilgili bir yazı yazın. (25 PUAN)</w:t>
      </w:r>
    </w:p>
    <w:p w:rsidR="0017552C" w:rsidRDefault="0017552C" w:rsidP="00A3568A">
      <w:pPr>
        <w:pStyle w:val="ListParagraph"/>
        <w:ind w:left="360"/>
        <w:rPr>
          <w:rFonts w:ascii="Times New Roman" w:hAnsi="Times New Roman" w:cs="Times New Roman"/>
          <w:sz w:val="24"/>
          <w:szCs w:val="24"/>
        </w:rPr>
      </w:pPr>
    </w:p>
    <w:p w:rsidR="0017552C" w:rsidRPr="008451F5" w:rsidRDefault="0017552C" w:rsidP="00A3568A">
      <w:pPr>
        <w:pStyle w:val="ListParagraph"/>
        <w:ind w:left="360"/>
        <w:rPr>
          <w:rFonts w:ascii="Times New Roman" w:hAnsi="Times New Roman" w:cs="Times New Roman"/>
          <w:b w:val="0"/>
          <w:i/>
          <w:sz w:val="24"/>
          <w:szCs w:val="24"/>
          <w:u w:val="single"/>
        </w:rPr>
      </w:pPr>
      <w:r w:rsidRPr="008451F5">
        <w:rPr>
          <w:rFonts w:ascii="Times New Roman" w:hAnsi="Times New Roman" w:cs="Times New Roman"/>
          <w:b w:val="0"/>
          <w:i/>
          <w:sz w:val="24"/>
          <w:szCs w:val="24"/>
          <w:u w:val="single"/>
        </w:rPr>
        <w:t>Konu: Ormanın hayatınızdaki yeri ve insanlık için önemi</w:t>
      </w:r>
    </w:p>
    <w:p w:rsidR="0017552C" w:rsidRDefault="0017552C" w:rsidP="00A3568A">
      <w:pPr>
        <w:pStyle w:val="ListParagraph"/>
        <w:ind w:left="360"/>
        <w:rPr>
          <w:rFonts w:ascii="Times New Roman" w:hAnsi="Times New Roman" w:cs="Times New Roman"/>
          <w:b w:val="0"/>
          <w:sz w:val="24"/>
          <w:szCs w:val="24"/>
        </w:rPr>
      </w:pPr>
    </w:p>
    <w:p w:rsidR="0017552C" w:rsidRDefault="0017552C" w:rsidP="00A3568A">
      <w:pPr>
        <w:pStyle w:val="ListParagraph"/>
        <w:ind w:left="360"/>
        <w:rPr>
          <w:rFonts w:ascii="Times New Roman" w:hAnsi="Times New Roman" w:cs="Times New Roman"/>
          <w:b w:val="0"/>
          <w:sz w:val="24"/>
          <w:szCs w:val="24"/>
        </w:rPr>
      </w:pPr>
      <w:r>
        <w:rPr>
          <w:rFonts w:ascii="Times New Roman" w:hAnsi="Times New Roman" w:cs="Times New Roman"/>
          <w:b w:val="0"/>
          <w:sz w:val="24"/>
          <w:szCs w:val="24"/>
        </w:rPr>
        <w:t>Başarılar dilerim.</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Ferhat GÜNGÖR</w:t>
      </w:r>
    </w:p>
    <w:p w:rsidR="0017552C" w:rsidRPr="009D7159" w:rsidRDefault="0017552C" w:rsidP="007D4128">
      <w:pPr>
        <w:pStyle w:val="ListParagraph"/>
        <w:ind w:left="360"/>
      </w:pPr>
      <w:r>
        <w:rPr>
          <w:b w:val="0"/>
        </w:rPr>
        <w:tab/>
      </w:r>
      <w:r>
        <w:rPr>
          <w:b w:val="0"/>
        </w:rPr>
        <w:tab/>
      </w:r>
      <w:r>
        <w:rPr>
          <w:b w:val="0"/>
        </w:rPr>
        <w:tab/>
      </w:r>
      <w:r>
        <w:rPr>
          <w:b w:val="0"/>
        </w:rPr>
        <w:tab/>
      </w:r>
      <w:r>
        <w:rPr>
          <w:b w:val="0"/>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sectPr w:rsidR="0017552C" w:rsidRPr="009D7159"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6583"/>
    <w:multiLevelType w:val="hybridMultilevel"/>
    <w:tmpl w:val="281E68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A269DA"/>
    <w:multiLevelType w:val="hybridMultilevel"/>
    <w:tmpl w:val="597EB09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05455E0B"/>
    <w:multiLevelType w:val="hybridMultilevel"/>
    <w:tmpl w:val="CF568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2067E1"/>
    <w:multiLevelType w:val="hybridMultilevel"/>
    <w:tmpl w:val="3B885B7E"/>
    <w:lvl w:ilvl="0" w:tplc="87926052">
      <w:start w:val="1"/>
      <w:numFmt w:val="lowerLetter"/>
      <w:lvlText w:val="%1."/>
      <w:lvlJc w:val="left"/>
      <w:pPr>
        <w:ind w:left="360" w:hanging="360"/>
      </w:pPr>
      <w:rPr>
        <w:rFonts w:ascii="Times New Roman" w:hAnsi="Times New Roman" w:cs="Times New Roman" w:hint="default"/>
        <w:b w:val="0"/>
        <w:sz w:val="24"/>
        <w:szCs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0CDB5326"/>
    <w:multiLevelType w:val="hybridMultilevel"/>
    <w:tmpl w:val="2CCE3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FD7F34"/>
    <w:multiLevelType w:val="hybridMultilevel"/>
    <w:tmpl w:val="88662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FA1442F"/>
    <w:multiLevelType w:val="hybridMultilevel"/>
    <w:tmpl w:val="19262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FBE1CB1"/>
    <w:multiLevelType w:val="hybridMultilevel"/>
    <w:tmpl w:val="AB80D7A8"/>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14006BD7"/>
    <w:multiLevelType w:val="hybridMultilevel"/>
    <w:tmpl w:val="97A2A8B2"/>
    <w:lvl w:ilvl="0" w:tplc="47AAC68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15591FAE"/>
    <w:multiLevelType w:val="hybridMultilevel"/>
    <w:tmpl w:val="92CC3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8133A19"/>
    <w:multiLevelType w:val="hybridMultilevel"/>
    <w:tmpl w:val="44AE215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83A0F41"/>
    <w:multiLevelType w:val="hybridMultilevel"/>
    <w:tmpl w:val="ED0CA9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AE14D31"/>
    <w:multiLevelType w:val="hybridMultilevel"/>
    <w:tmpl w:val="0AC6A852"/>
    <w:lvl w:ilvl="0" w:tplc="87926052">
      <w:start w:val="1"/>
      <w:numFmt w:val="lowerLetter"/>
      <w:lvlText w:val="%1."/>
      <w:lvlJc w:val="left"/>
      <w:pPr>
        <w:ind w:left="360" w:hanging="360"/>
      </w:pPr>
      <w:rPr>
        <w:rFonts w:ascii="Times New Roman" w:hAnsi="Times New Roman" w:cs="Times New Roman" w:hint="default"/>
        <w:b w:val="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0D6BAE"/>
    <w:multiLevelType w:val="hybridMultilevel"/>
    <w:tmpl w:val="47421D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1D3D69B8"/>
    <w:multiLevelType w:val="hybridMultilevel"/>
    <w:tmpl w:val="EC004DD2"/>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5">
    <w:nsid w:val="1E5C57C9"/>
    <w:multiLevelType w:val="hybridMultilevel"/>
    <w:tmpl w:val="163697A4"/>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239124C8"/>
    <w:multiLevelType w:val="hybridMultilevel"/>
    <w:tmpl w:val="9D02FA2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76E5C31"/>
    <w:multiLevelType w:val="hybridMultilevel"/>
    <w:tmpl w:val="0B68D40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29567456"/>
    <w:multiLevelType w:val="hybridMultilevel"/>
    <w:tmpl w:val="CD585D2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9">
    <w:nsid w:val="2E040CFE"/>
    <w:multiLevelType w:val="hybridMultilevel"/>
    <w:tmpl w:val="2FC0397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33352DCA"/>
    <w:multiLevelType w:val="hybridMultilevel"/>
    <w:tmpl w:val="A6DA9492"/>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1">
    <w:nsid w:val="33C55422"/>
    <w:multiLevelType w:val="hybridMultilevel"/>
    <w:tmpl w:val="DF543A2A"/>
    <w:lvl w:ilvl="0" w:tplc="041F000F">
      <w:start w:val="1"/>
      <w:numFmt w:val="decimal"/>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22">
    <w:nsid w:val="38606DF1"/>
    <w:multiLevelType w:val="hybridMultilevel"/>
    <w:tmpl w:val="0FD6C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B723C84"/>
    <w:multiLevelType w:val="hybridMultilevel"/>
    <w:tmpl w:val="BF48ABF0"/>
    <w:lvl w:ilvl="0" w:tplc="041F0011">
      <w:start w:val="1"/>
      <w:numFmt w:val="decimal"/>
      <w:lvlText w:val="%1)"/>
      <w:lvlJc w:val="left"/>
      <w:pPr>
        <w:ind w:left="825" w:hanging="360"/>
      </w:pPr>
      <w:rPr>
        <w:rFonts w:cs="Times New Roman"/>
      </w:rPr>
    </w:lvl>
    <w:lvl w:ilvl="1" w:tplc="041F0019" w:tentative="1">
      <w:start w:val="1"/>
      <w:numFmt w:val="lowerLetter"/>
      <w:lvlText w:val="%2."/>
      <w:lvlJc w:val="left"/>
      <w:pPr>
        <w:ind w:left="1545" w:hanging="360"/>
      </w:pPr>
      <w:rPr>
        <w:rFonts w:cs="Times New Roman"/>
      </w:rPr>
    </w:lvl>
    <w:lvl w:ilvl="2" w:tplc="041F001B" w:tentative="1">
      <w:start w:val="1"/>
      <w:numFmt w:val="lowerRoman"/>
      <w:lvlText w:val="%3."/>
      <w:lvlJc w:val="right"/>
      <w:pPr>
        <w:ind w:left="2265" w:hanging="180"/>
      </w:pPr>
      <w:rPr>
        <w:rFonts w:cs="Times New Roman"/>
      </w:rPr>
    </w:lvl>
    <w:lvl w:ilvl="3" w:tplc="041F000F" w:tentative="1">
      <w:start w:val="1"/>
      <w:numFmt w:val="decimal"/>
      <w:lvlText w:val="%4."/>
      <w:lvlJc w:val="left"/>
      <w:pPr>
        <w:ind w:left="2985" w:hanging="360"/>
      </w:pPr>
      <w:rPr>
        <w:rFonts w:cs="Times New Roman"/>
      </w:rPr>
    </w:lvl>
    <w:lvl w:ilvl="4" w:tplc="041F0019" w:tentative="1">
      <w:start w:val="1"/>
      <w:numFmt w:val="lowerLetter"/>
      <w:lvlText w:val="%5."/>
      <w:lvlJc w:val="left"/>
      <w:pPr>
        <w:ind w:left="3705" w:hanging="360"/>
      </w:pPr>
      <w:rPr>
        <w:rFonts w:cs="Times New Roman"/>
      </w:rPr>
    </w:lvl>
    <w:lvl w:ilvl="5" w:tplc="041F001B" w:tentative="1">
      <w:start w:val="1"/>
      <w:numFmt w:val="lowerRoman"/>
      <w:lvlText w:val="%6."/>
      <w:lvlJc w:val="right"/>
      <w:pPr>
        <w:ind w:left="4425" w:hanging="180"/>
      </w:pPr>
      <w:rPr>
        <w:rFonts w:cs="Times New Roman"/>
      </w:rPr>
    </w:lvl>
    <w:lvl w:ilvl="6" w:tplc="041F000F" w:tentative="1">
      <w:start w:val="1"/>
      <w:numFmt w:val="decimal"/>
      <w:lvlText w:val="%7."/>
      <w:lvlJc w:val="left"/>
      <w:pPr>
        <w:ind w:left="5145" w:hanging="360"/>
      </w:pPr>
      <w:rPr>
        <w:rFonts w:cs="Times New Roman"/>
      </w:rPr>
    </w:lvl>
    <w:lvl w:ilvl="7" w:tplc="041F0019" w:tentative="1">
      <w:start w:val="1"/>
      <w:numFmt w:val="lowerLetter"/>
      <w:lvlText w:val="%8."/>
      <w:lvlJc w:val="left"/>
      <w:pPr>
        <w:ind w:left="5865" w:hanging="360"/>
      </w:pPr>
      <w:rPr>
        <w:rFonts w:cs="Times New Roman"/>
      </w:rPr>
    </w:lvl>
    <w:lvl w:ilvl="8" w:tplc="041F001B" w:tentative="1">
      <w:start w:val="1"/>
      <w:numFmt w:val="lowerRoman"/>
      <w:lvlText w:val="%9."/>
      <w:lvlJc w:val="right"/>
      <w:pPr>
        <w:ind w:left="6585" w:hanging="180"/>
      </w:pPr>
      <w:rPr>
        <w:rFonts w:cs="Times New Roman"/>
      </w:rPr>
    </w:lvl>
  </w:abstractNum>
  <w:abstractNum w:abstractNumId="24">
    <w:nsid w:val="3CC63A2A"/>
    <w:multiLevelType w:val="hybridMultilevel"/>
    <w:tmpl w:val="2988AC5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803608C"/>
    <w:multiLevelType w:val="hybridMultilevel"/>
    <w:tmpl w:val="F920E246"/>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6">
    <w:nsid w:val="5485287D"/>
    <w:multiLevelType w:val="hybridMultilevel"/>
    <w:tmpl w:val="FC18B9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27">
    <w:nsid w:val="5AB111AE"/>
    <w:multiLevelType w:val="hybridMultilevel"/>
    <w:tmpl w:val="0938FDD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DA53A56"/>
    <w:multiLevelType w:val="hybridMultilevel"/>
    <w:tmpl w:val="479461C8"/>
    <w:lvl w:ilvl="0" w:tplc="041F000F">
      <w:start w:val="1"/>
      <w:numFmt w:val="decimal"/>
      <w:lvlText w:val="%1."/>
      <w:lvlJc w:val="left"/>
      <w:pPr>
        <w:ind w:left="885"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29">
    <w:nsid w:val="628A2324"/>
    <w:multiLevelType w:val="hybridMultilevel"/>
    <w:tmpl w:val="A2DEC49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52A5801"/>
    <w:multiLevelType w:val="hybridMultilevel"/>
    <w:tmpl w:val="EE42F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6F100FB"/>
    <w:multiLevelType w:val="hybridMultilevel"/>
    <w:tmpl w:val="7D24308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13D7976"/>
    <w:multiLevelType w:val="hybridMultilevel"/>
    <w:tmpl w:val="D256CF56"/>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3">
    <w:nsid w:val="733F11DD"/>
    <w:multiLevelType w:val="hybridMultilevel"/>
    <w:tmpl w:val="F82695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34">
    <w:nsid w:val="73753243"/>
    <w:multiLevelType w:val="hybridMultilevel"/>
    <w:tmpl w:val="2EC6CE4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5">
    <w:nsid w:val="762F4DE4"/>
    <w:multiLevelType w:val="hybridMultilevel"/>
    <w:tmpl w:val="FE581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7507B59"/>
    <w:multiLevelType w:val="hybridMultilevel"/>
    <w:tmpl w:val="C694B984"/>
    <w:lvl w:ilvl="0" w:tplc="041F000F">
      <w:start w:val="1"/>
      <w:numFmt w:val="decimal"/>
      <w:lvlText w:val="%1."/>
      <w:lvlJc w:val="left"/>
      <w:pPr>
        <w:ind w:left="1200" w:hanging="360"/>
      </w:pPr>
      <w:rPr>
        <w:rFonts w:cs="Times New Roman"/>
      </w:rPr>
    </w:lvl>
    <w:lvl w:ilvl="1" w:tplc="041F0019" w:tentative="1">
      <w:start w:val="1"/>
      <w:numFmt w:val="lowerLetter"/>
      <w:lvlText w:val="%2."/>
      <w:lvlJc w:val="left"/>
      <w:pPr>
        <w:ind w:left="1920" w:hanging="360"/>
      </w:pPr>
      <w:rPr>
        <w:rFonts w:cs="Times New Roman"/>
      </w:rPr>
    </w:lvl>
    <w:lvl w:ilvl="2" w:tplc="041F001B" w:tentative="1">
      <w:start w:val="1"/>
      <w:numFmt w:val="lowerRoman"/>
      <w:lvlText w:val="%3."/>
      <w:lvlJc w:val="right"/>
      <w:pPr>
        <w:ind w:left="2640" w:hanging="180"/>
      </w:pPr>
      <w:rPr>
        <w:rFonts w:cs="Times New Roman"/>
      </w:rPr>
    </w:lvl>
    <w:lvl w:ilvl="3" w:tplc="041F000F" w:tentative="1">
      <w:start w:val="1"/>
      <w:numFmt w:val="decimal"/>
      <w:lvlText w:val="%4."/>
      <w:lvlJc w:val="left"/>
      <w:pPr>
        <w:ind w:left="3360" w:hanging="360"/>
      </w:pPr>
      <w:rPr>
        <w:rFonts w:cs="Times New Roman"/>
      </w:rPr>
    </w:lvl>
    <w:lvl w:ilvl="4" w:tplc="041F0019" w:tentative="1">
      <w:start w:val="1"/>
      <w:numFmt w:val="lowerLetter"/>
      <w:lvlText w:val="%5."/>
      <w:lvlJc w:val="left"/>
      <w:pPr>
        <w:ind w:left="4080" w:hanging="360"/>
      </w:pPr>
      <w:rPr>
        <w:rFonts w:cs="Times New Roman"/>
      </w:rPr>
    </w:lvl>
    <w:lvl w:ilvl="5" w:tplc="041F001B" w:tentative="1">
      <w:start w:val="1"/>
      <w:numFmt w:val="lowerRoman"/>
      <w:lvlText w:val="%6."/>
      <w:lvlJc w:val="right"/>
      <w:pPr>
        <w:ind w:left="4800" w:hanging="180"/>
      </w:pPr>
      <w:rPr>
        <w:rFonts w:cs="Times New Roman"/>
      </w:rPr>
    </w:lvl>
    <w:lvl w:ilvl="6" w:tplc="041F000F" w:tentative="1">
      <w:start w:val="1"/>
      <w:numFmt w:val="decimal"/>
      <w:lvlText w:val="%7."/>
      <w:lvlJc w:val="left"/>
      <w:pPr>
        <w:ind w:left="5520" w:hanging="360"/>
      </w:pPr>
      <w:rPr>
        <w:rFonts w:cs="Times New Roman"/>
      </w:rPr>
    </w:lvl>
    <w:lvl w:ilvl="7" w:tplc="041F0019" w:tentative="1">
      <w:start w:val="1"/>
      <w:numFmt w:val="lowerLetter"/>
      <w:lvlText w:val="%8."/>
      <w:lvlJc w:val="left"/>
      <w:pPr>
        <w:ind w:left="6240" w:hanging="360"/>
      </w:pPr>
      <w:rPr>
        <w:rFonts w:cs="Times New Roman"/>
      </w:rPr>
    </w:lvl>
    <w:lvl w:ilvl="8" w:tplc="041F001B" w:tentative="1">
      <w:start w:val="1"/>
      <w:numFmt w:val="lowerRoman"/>
      <w:lvlText w:val="%9."/>
      <w:lvlJc w:val="right"/>
      <w:pPr>
        <w:ind w:left="6960" w:hanging="180"/>
      </w:pPr>
      <w:rPr>
        <w:rFonts w:cs="Times New Roman"/>
      </w:rPr>
    </w:lvl>
  </w:abstractNum>
  <w:abstractNum w:abstractNumId="37">
    <w:nsid w:val="788F6892"/>
    <w:multiLevelType w:val="hybridMultilevel"/>
    <w:tmpl w:val="FE34CC3A"/>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8">
    <w:nsid w:val="7A444DE0"/>
    <w:multiLevelType w:val="multilevel"/>
    <w:tmpl w:val="041F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9">
    <w:nsid w:val="7B720871"/>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7CA62F7B"/>
    <w:multiLevelType w:val="hybridMultilevel"/>
    <w:tmpl w:val="85687B50"/>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40"/>
  </w:num>
  <w:num w:numId="2">
    <w:abstractNumId w:val="34"/>
  </w:num>
  <w:num w:numId="3">
    <w:abstractNumId w:val="35"/>
  </w:num>
  <w:num w:numId="4">
    <w:abstractNumId w:val="32"/>
  </w:num>
  <w:num w:numId="5">
    <w:abstractNumId w:val="19"/>
  </w:num>
  <w:num w:numId="6">
    <w:abstractNumId w:val="22"/>
  </w:num>
  <w:num w:numId="7">
    <w:abstractNumId w:val="1"/>
  </w:num>
  <w:num w:numId="8">
    <w:abstractNumId w:val="4"/>
  </w:num>
  <w:num w:numId="9">
    <w:abstractNumId w:val="2"/>
  </w:num>
  <w:num w:numId="10">
    <w:abstractNumId w:val="18"/>
  </w:num>
  <w:num w:numId="11">
    <w:abstractNumId w:val="7"/>
  </w:num>
  <w:num w:numId="12">
    <w:abstractNumId w:val="5"/>
  </w:num>
  <w:num w:numId="13">
    <w:abstractNumId w:val="33"/>
  </w:num>
  <w:num w:numId="14">
    <w:abstractNumId w:val="20"/>
  </w:num>
  <w:num w:numId="15">
    <w:abstractNumId w:val="36"/>
  </w:num>
  <w:num w:numId="16">
    <w:abstractNumId w:val="15"/>
  </w:num>
  <w:num w:numId="17">
    <w:abstractNumId w:val="10"/>
  </w:num>
  <w:num w:numId="18">
    <w:abstractNumId w:val="31"/>
  </w:num>
  <w:num w:numId="19">
    <w:abstractNumId w:val="27"/>
  </w:num>
  <w:num w:numId="20">
    <w:abstractNumId w:val="9"/>
  </w:num>
  <w:num w:numId="21">
    <w:abstractNumId w:val="13"/>
  </w:num>
  <w:num w:numId="22">
    <w:abstractNumId w:val="28"/>
  </w:num>
  <w:num w:numId="23">
    <w:abstractNumId w:val="25"/>
  </w:num>
  <w:num w:numId="24">
    <w:abstractNumId w:val="11"/>
  </w:num>
  <w:num w:numId="25">
    <w:abstractNumId w:val="37"/>
  </w:num>
  <w:num w:numId="26">
    <w:abstractNumId w:val="0"/>
  </w:num>
  <w:num w:numId="27">
    <w:abstractNumId w:val="21"/>
  </w:num>
  <w:num w:numId="28">
    <w:abstractNumId w:val="17"/>
  </w:num>
  <w:num w:numId="29">
    <w:abstractNumId w:val="29"/>
  </w:num>
  <w:num w:numId="30">
    <w:abstractNumId w:val="30"/>
  </w:num>
  <w:num w:numId="31">
    <w:abstractNumId w:val="24"/>
  </w:num>
  <w:num w:numId="32">
    <w:abstractNumId w:val="8"/>
  </w:num>
  <w:num w:numId="33">
    <w:abstractNumId w:val="26"/>
  </w:num>
  <w:num w:numId="34">
    <w:abstractNumId w:val="23"/>
  </w:num>
  <w:num w:numId="35">
    <w:abstractNumId w:val="14"/>
  </w:num>
  <w:num w:numId="36">
    <w:abstractNumId w:val="16"/>
  </w:num>
  <w:num w:numId="37">
    <w:abstractNumId w:val="3"/>
  </w:num>
  <w:num w:numId="38">
    <w:abstractNumId w:val="12"/>
  </w:num>
  <w:num w:numId="39">
    <w:abstractNumId w:val="6"/>
  </w:num>
  <w:num w:numId="40">
    <w:abstractNumId w:val="38"/>
  </w:num>
  <w:num w:numId="41">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D8D"/>
    <w:rsid w:val="00005C4A"/>
    <w:rsid w:val="00011CD3"/>
    <w:rsid w:val="0001363C"/>
    <w:rsid w:val="00023CD3"/>
    <w:rsid w:val="000266B3"/>
    <w:rsid w:val="00040C32"/>
    <w:rsid w:val="00041A53"/>
    <w:rsid w:val="000443BB"/>
    <w:rsid w:val="00046DB9"/>
    <w:rsid w:val="0005215F"/>
    <w:rsid w:val="00061DD6"/>
    <w:rsid w:val="00075BB3"/>
    <w:rsid w:val="00085547"/>
    <w:rsid w:val="000937AE"/>
    <w:rsid w:val="0009393C"/>
    <w:rsid w:val="000A65BE"/>
    <w:rsid w:val="000A7041"/>
    <w:rsid w:val="000A7873"/>
    <w:rsid w:val="000B4C3B"/>
    <w:rsid w:val="000B6871"/>
    <w:rsid w:val="000C27BF"/>
    <w:rsid w:val="000D0604"/>
    <w:rsid w:val="000D1722"/>
    <w:rsid w:val="000D5844"/>
    <w:rsid w:val="000D5E45"/>
    <w:rsid w:val="000E00DE"/>
    <w:rsid w:val="000E3EF7"/>
    <w:rsid w:val="000F593F"/>
    <w:rsid w:val="001011B1"/>
    <w:rsid w:val="00103318"/>
    <w:rsid w:val="00116BE2"/>
    <w:rsid w:val="00122587"/>
    <w:rsid w:val="001303D9"/>
    <w:rsid w:val="00134191"/>
    <w:rsid w:val="00135BFD"/>
    <w:rsid w:val="0014284F"/>
    <w:rsid w:val="00143BBA"/>
    <w:rsid w:val="001443A2"/>
    <w:rsid w:val="00146E30"/>
    <w:rsid w:val="00147CBE"/>
    <w:rsid w:val="00160EEF"/>
    <w:rsid w:val="00162854"/>
    <w:rsid w:val="00162A2F"/>
    <w:rsid w:val="00166CC0"/>
    <w:rsid w:val="00171E57"/>
    <w:rsid w:val="001728D9"/>
    <w:rsid w:val="00172B24"/>
    <w:rsid w:val="0017552C"/>
    <w:rsid w:val="001769A5"/>
    <w:rsid w:val="00182B6C"/>
    <w:rsid w:val="001929ED"/>
    <w:rsid w:val="001955DB"/>
    <w:rsid w:val="00195FC8"/>
    <w:rsid w:val="001A3DE7"/>
    <w:rsid w:val="001C3463"/>
    <w:rsid w:val="001C77A3"/>
    <w:rsid w:val="001D1E76"/>
    <w:rsid w:val="001D3BD2"/>
    <w:rsid w:val="001E0586"/>
    <w:rsid w:val="001E172B"/>
    <w:rsid w:val="001E1FAC"/>
    <w:rsid w:val="001F318D"/>
    <w:rsid w:val="001F719D"/>
    <w:rsid w:val="00205EAF"/>
    <w:rsid w:val="00207660"/>
    <w:rsid w:val="00210653"/>
    <w:rsid w:val="00210905"/>
    <w:rsid w:val="00222CAD"/>
    <w:rsid w:val="00226EB3"/>
    <w:rsid w:val="00236188"/>
    <w:rsid w:val="0024404C"/>
    <w:rsid w:val="00252E96"/>
    <w:rsid w:val="00255E6A"/>
    <w:rsid w:val="002650CF"/>
    <w:rsid w:val="002666DF"/>
    <w:rsid w:val="00270605"/>
    <w:rsid w:val="00271D07"/>
    <w:rsid w:val="00274C7C"/>
    <w:rsid w:val="002822E4"/>
    <w:rsid w:val="00283ED9"/>
    <w:rsid w:val="00284A6D"/>
    <w:rsid w:val="0028648B"/>
    <w:rsid w:val="002A5FC1"/>
    <w:rsid w:val="002A7ECF"/>
    <w:rsid w:val="002B2065"/>
    <w:rsid w:val="002B5D05"/>
    <w:rsid w:val="002C36A6"/>
    <w:rsid w:val="002C41D1"/>
    <w:rsid w:val="002C5555"/>
    <w:rsid w:val="002C715C"/>
    <w:rsid w:val="002D35BE"/>
    <w:rsid w:val="002D4575"/>
    <w:rsid w:val="002D5463"/>
    <w:rsid w:val="002F2BAF"/>
    <w:rsid w:val="002F5EF3"/>
    <w:rsid w:val="00302969"/>
    <w:rsid w:val="00306BEC"/>
    <w:rsid w:val="00313F22"/>
    <w:rsid w:val="00327A87"/>
    <w:rsid w:val="00334DF5"/>
    <w:rsid w:val="003371B7"/>
    <w:rsid w:val="0034414A"/>
    <w:rsid w:val="0035043F"/>
    <w:rsid w:val="00352B9B"/>
    <w:rsid w:val="0035315B"/>
    <w:rsid w:val="003616AE"/>
    <w:rsid w:val="00373277"/>
    <w:rsid w:val="00385983"/>
    <w:rsid w:val="00393229"/>
    <w:rsid w:val="00393B65"/>
    <w:rsid w:val="00394427"/>
    <w:rsid w:val="003A0DA9"/>
    <w:rsid w:val="003A1720"/>
    <w:rsid w:val="003A3810"/>
    <w:rsid w:val="003B4103"/>
    <w:rsid w:val="003B4C59"/>
    <w:rsid w:val="003D6BEE"/>
    <w:rsid w:val="003E1CB4"/>
    <w:rsid w:val="003E2AB5"/>
    <w:rsid w:val="003E47BE"/>
    <w:rsid w:val="003E7AA9"/>
    <w:rsid w:val="003F32C4"/>
    <w:rsid w:val="00401F92"/>
    <w:rsid w:val="004052BE"/>
    <w:rsid w:val="00405688"/>
    <w:rsid w:val="00406BB0"/>
    <w:rsid w:val="00407787"/>
    <w:rsid w:val="004143CD"/>
    <w:rsid w:val="00423384"/>
    <w:rsid w:val="00423771"/>
    <w:rsid w:val="00426D4F"/>
    <w:rsid w:val="00436A1C"/>
    <w:rsid w:val="0043768E"/>
    <w:rsid w:val="00442D3B"/>
    <w:rsid w:val="00446D11"/>
    <w:rsid w:val="00446E44"/>
    <w:rsid w:val="004529D1"/>
    <w:rsid w:val="00453664"/>
    <w:rsid w:val="00454A95"/>
    <w:rsid w:val="00456F16"/>
    <w:rsid w:val="004576B2"/>
    <w:rsid w:val="0046632C"/>
    <w:rsid w:val="00470D9B"/>
    <w:rsid w:val="00471D2F"/>
    <w:rsid w:val="00476F37"/>
    <w:rsid w:val="004817B0"/>
    <w:rsid w:val="00486CB9"/>
    <w:rsid w:val="004913B8"/>
    <w:rsid w:val="00493D4C"/>
    <w:rsid w:val="004A295B"/>
    <w:rsid w:val="004B4C0A"/>
    <w:rsid w:val="004C0E3C"/>
    <w:rsid w:val="004C5A79"/>
    <w:rsid w:val="004C785F"/>
    <w:rsid w:val="004E0012"/>
    <w:rsid w:val="004F0738"/>
    <w:rsid w:val="004F226C"/>
    <w:rsid w:val="004F64DF"/>
    <w:rsid w:val="00501C8C"/>
    <w:rsid w:val="00502875"/>
    <w:rsid w:val="00504B8D"/>
    <w:rsid w:val="00516135"/>
    <w:rsid w:val="0052129A"/>
    <w:rsid w:val="0053159A"/>
    <w:rsid w:val="00537564"/>
    <w:rsid w:val="0054016D"/>
    <w:rsid w:val="0054308B"/>
    <w:rsid w:val="00547BE0"/>
    <w:rsid w:val="00555142"/>
    <w:rsid w:val="00555AAB"/>
    <w:rsid w:val="00560317"/>
    <w:rsid w:val="00564A1E"/>
    <w:rsid w:val="0056575F"/>
    <w:rsid w:val="005661A6"/>
    <w:rsid w:val="00566C94"/>
    <w:rsid w:val="0057153E"/>
    <w:rsid w:val="00575358"/>
    <w:rsid w:val="00581872"/>
    <w:rsid w:val="005A3C33"/>
    <w:rsid w:val="005A4360"/>
    <w:rsid w:val="005B6889"/>
    <w:rsid w:val="005D1589"/>
    <w:rsid w:val="005D2082"/>
    <w:rsid w:val="005D26AC"/>
    <w:rsid w:val="005D7678"/>
    <w:rsid w:val="005E4B6E"/>
    <w:rsid w:val="005F0812"/>
    <w:rsid w:val="005F54EF"/>
    <w:rsid w:val="00604B9A"/>
    <w:rsid w:val="00607372"/>
    <w:rsid w:val="006152C7"/>
    <w:rsid w:val="006233A9"/>
    <w:rsid w:val="006234D2"/>
    <w:rsid w:val="00633469"/>
    <w:rsid w:val="00633BCE"/>
    <w:rsid w:val="00642EB2"/>
    <w:rsid w:val="00650497"/>
    <w:rsid w:val="00650A10"/>
    <w:rsid w:val="006620B6"/>
    <w:rsid w:val="00666EC1"/>
    <w:rsid w:val="00674059"/>
    <w:rsid w:val="0067556A"/>
    <w:rsid w:val="00676451"/>
    <w:rsid w:val="006879D7"/>
    <w:rsid w:val="00687BBA"/>
    <w:rsid w:val="006A2E88"/>
    <w:rsid w:val="006C10E7"/>
    <w:rsid w:val="006C63CA"/>
    <w:rsid w:val="006C6B06"/>
    <w:rsid w:val="006D0B63"/>
    <w:rsid w:val="006D7684"/>
    <w:rsid w:val="006E08DA"/>
    <w:rsid w:val="006E0DE5"/>
    <w:rsid w:val="006E7638"/>
    <w:rsid w:val="006F3F41"/>
    <w:rsid w:val="006F50FA"/>
    <w:rsid w:val="006F5CDD"/>
    <w:rsid w:val="006F641D"/>
    <w:rsid w:val="006F7D86"/>
    <w:rsid w:val="00704F22"/>
    <w:rsid w:val="00722F1C"/>
    <w:rsid w:val="00723B53"/>
    <w:rsid w:val="00727E45"/>
    <w:rsid w:val="00730689"/>
    <w:rsid w:val="00746CDB"/>
    <w:rsid w:val="00752D9F"/>
    <w:rsid w:val="00757671"/>
    <w:rsid w:val="00760850"/>
    <w:rsid w:val="00760C12"/>
    <w:rsid w:val="00762EB5"/>
    <w:rsid w:val="00763B80"/>
    <w:rsid w:val="00770015"/>
    <w:rsid w:val="00771DEC"/>
    <w:rsid w:val="0077292F"/>
    <w:rsid w:val="007738F8"/>
    <w:rsid w:val="00774C6E"/>
    <w:rsid w:val="00775AB7"/>
    <w:rsid w:val="00786C4D"/>
    <w:rsid w:val="00790C72"/>
    <w:rsid w:val="00792D64"/>
    <w:rsid w:val="00793595"/>
    <w:rsid w:val="0079701F"/>
    <w:rsid w:val="007A0491"/>
    <w:rsid w:val="007A5C3E"/>
    <w:rsid w:val="007A6543"/>
    <w:rsid w:val="007B52E9"/>
    <w:rsid w:val="007C0C04"/>
    <w:rsid w:val="007C3C22"/>
    <w:rsid w:val="007C5128"/>
    <w:rsid w:val="007D4128"/>
    <w:rsid w:val="007E408D"/>
    <w:rsid w:val="007F5EB3"/>
    <w:rsid w:val="00800589"/>
    <w:rsid w:val="00806874"/>
    <w:rsid w:val="00810928"/>
    <w:rsid w:val="00811FA3"/>
    <w:rsid w:val="00815CDE"/>
    <w:rsid w:val="008163FB"/>
    <w:rsid w:val="00824EE9"/>
    <w:rsid w:val="0082515F"/>
    <w:rsid w:val="00833160"/>
    <w:rsid w:val="008436E8"/>
    <w:rsid w:val="008451F5"/>
    <w:rsid w:val="0084760C"/>
    <w:rsid w:val="008523C9"/>
    <w:rsid w:val="008553B1"/>
    <w:rsid w:val="0086155C"/>
    <w:rsid w:val="00864E85"/>
    <w:rsid w:val="00866230"/>
    <w:rsid w:val="00883C3E"/>
    <w:rsid w:val="00896D8D"/>
    <w:rsid w:val="008972F0"/>
    <w:rsid w:val="008A1573"/>
    <w:rsid w:val="008A49DA"/>
    <w:rsid w:val="008B76C6"/>
    <w:rsid w:val="008C0539"/>
    <w:rsid w:val="008C4784"/>
    <w:rsid w:val="008C5499"/>
    <w:rsid w:val="008C6284"/>
    <w:rsid w:val="008F3E11"/>
    <w:rsid w:val="009019A5"/>
    <w:rsid w:val="009038B1"/>
    <w:rsid w:val="00904873"/>
    <w:rsid w:val="00905076"/>
    <w:rsid w:val="0090743D"/>
    <w:rsid w:val="00912F74"/>
    <w:rsid w:val="009175D8"/>
    <w:rsid w:val="00923836"/>
    <w:rsid w:val="0092640C"/>
    <w:rsid w:val="00931109"/>
    <w:rsid w:val="0093349A"/>
    <w:rsid w:val="00937489"/>
    <w:rsid w:val="009428D8"/>
    <w:rsid w:val="00944348"/>
    <w:rsid w:val="00945422"/>
    <w:rsid w:val="009525EB"/>
    <w:rsid w:val="009768A9"/>
    <w:rsid w:val="00981303"/>
    <w:rsid w:val="00981669"/>
    <w:rsid w:val="009A26C1"/>
    <w:rsid w:val="009A66FE"/>
    <w:rsid w:val="009B36BF"/>
    <w:rsid w:val="009B7183"/>
    <w:rsid w:val="009C1743"/>
    <w:rsid w:val="009C2483"/>
    <w:rsid w:val="009C7D10"/>
    <w:rsid w:val="009D1BC6"/>
    <w:rsid w:val="009D34B3"/>
    <w:rsid w:val="009D7159"/>
    <w:rsid w:val="009E24E0"/>
    <w:rsid w:val="009E4576"/>
    <w:rsid w:val="009E5AA8"/>
    <w:rsid w:val="009F7A26"/>
    <w:rsid w:val="00A001A6"/>
    <w:rsid w:val="00A0163A"/>
    <w:rsid w:val="00A1020A"/>
    <w:rsid w:val="00A127D2"/>
    <w:rsid w:val="00A151FE"/>
    <w:rsid w:val="00A23FB2"/>
    <w:rsid w:val="00A245BB"/>
    <w:rsid w:val="00A31581"/>
    <w:rsid w:val="00A3568A"/>
    <w:rsid w:val="00A374CB"/>
    <w:rsid w:val="00A474CC"/>
    <w:rsid w:val="00A47E47"/>
    <w:rsid w:val="00A633BA"/>
    <w:rsid w:val="00A63560"/>
    <w:rsid w:val="00A84050"/>
    <w:rsid w:val="00A849BF"/>
    <w:rsid w:val="00A86B73"/>
    <w:rsid w:val="00AA4DCC"/>
    <w:rsid w:val="00AC042F"/>
    <w:rsid w:val="00AC32DE"/>
    <w:rsid w:val="00AD27D6"/>
    <w:rsid w:val="00AD4216"/>
    <w:rsid w:val="00AD4581"/>
    <w:rsid w:val="00AD698D"/>
    <w:rsid w:val="00AD7F21"/>
    <w:rsid w:val="00AE55B4"/>
    <w:rsid w:val="00AE5E18"/>
    <w:rsid w:val="00AF4CB6"/>
    <w:rsid w:val="00AF6741"/>
    <w:rsid w:val="00B04CEE"/>
    <w:rsid w:val="00B06166"/>
    <w:rsid w:val="00B11086"/>
    <w:rsid w:val="00B1279F"/>
    <w:rsid w:val="00B322A2"/>
    <w:rsid w:val="00B34E22"/>
    <w:rsid w:val="00B4664E"/>
    <w:rsid w:val="00B54745"/>
    <w:rsid w:val="00B578DF"/>
    <w:rsid w:val="00B60D31"/>
    <w:rsid w:val="00B60F62"/>
    <w:rsid w:val="00B649A6"/>
    <w:rsid w:val="00B64DC8"/>
    <w:rsid w:val="00B65699"/>
    <w:rsid w:val="00B7276F"/>
    <w:rsid w:val="00B8207D"/>
    <w:rsid w:val="00B965B2"/>
    <w:rsid w:val="00B9701D"/>
    <w:rsid w:val="00BA0297"/>
    <w:rsid w:val="00BB3F29"/>
    <w:rsid w:val="00BB4226"/>
    <w:rsid w:val="00BC2FE8"/>
    <w:rsid w:val="00BC536F"/>
    <w:rsid w:val="00BD4D90"/>
    <w:rsid w:val="00BD7274"/>
    <w:rsid w:val="00BF2CCF"/>
    <w:rsid w:val="00BF4894"/>
    <w:rsid w:val="00BF7435"/>
    <w:rsid w:val="00C013E6"/>
    <w:rsid w:val="00C029C0"/>
    <w:rsid w:val="00C117C5"/>
    <w:rsid w:val="00C17E34"/>
    <w:rsid w:val="00C33497"/>
    <w:rsid w:val="00C34DE1"/>
    <w:rsid w:val="00C44A5A"/>
    <w:rsid w:val="00C462B2"/>
    <w:rsid w:val="00C6393D"/>
    <w:rsid w:val="00C70567"/>
    <w:rsid w:val="00C76151"/>
    <w:rsid w:val="00C8221B"/>
    <w:rsid w:val="00C86695"/>
    <w:rsid w:val="00C901B9"/>
    <w:rsid w:val="00C90AE3"/>
    <w:rsid w:val="00C97BCC"/>
    <w:rsid w:val="00CA5D6E"/>
    <w:rsid w:val="00CB12E8"/>
    <w:rsid w:val="00CC214F"/>
    <w:rsid w:val="00CC6D1F"/>
    <w:rsid w:val="00CD19C2"/>
    <w:rsid w:val="00CD2811"/>
    <w:rsid w:val="00CD2D01"/>
    <w:rsid w:val="00CD776D"/>
    <w:rsid w:val="00CE7D3C"/>
    <w:rsid w:val="00CE7F15"/>
    <w:rsid w:val="00CF02A0"/>
    <w:rsid w:val="00D0179A"/>
    <w:rsid w:val="00D04EE0"/>
    <w:rsid w:val="00D10833"/>
    <w:rsid w:val="00D12B95"/>
    <w:rsid w:val="00D1492D"/>
    <w:rsid w:val="00D154FB"/>
    <w:rsid w:val="00D166FE"/>
    <w:rsid w:val="00D206DA"/>
    <w:rsid w:val="00D221AD"/>
    <w:rsid w:val="00D30647"/>
    <w:rsid w:val="00D52F33"/>
    <w:rsid w:val="00D556C6"/>
    <w:rsid w:val="00D6384B"/>
    <w:rsid w:val="00D74F6E"/>
    <w:rsid w:val="00D75005"/>
    <w:rsid w:val="00D80280"/>
    <w:rsid w:val="00D8262F"/>
    <w:rsid w:val="00D905A1"/>
    <w:rsid w:val="00D918B8"/>
    <w:rsid w:val="00D93CFB"/>
    <w:rsid w:val="00DA112A"/>
    <w:rsid w:val="00DA148A"/>
    <w:rsid w:val="00DA7B9C"/>
    <w:rsid w:val="00DB114C"/>
    <w:rsid w:val="00DB1E8F"/>
    <w:rsid w:val="00DB4544"/>
    <w:rsid w:val="00DC0A9D"/>
    <w:rsid w:val="00DC1E3E"/>
    <w:rsid w:val="00DD18D2"/>
    <w:rsid w:val="00DD31E1"/>
    <w:rsid w:val="00DD7D06"/>
    <w:rsid w:val="00DE28A7"/>
    <w:rsid w:val="00DE57C6"/>
    <w:rsid w:val="00DF705B"/>
    <w:rsid w:val="00E00D68"/>
    <w:rsid w:val="00E100E5"/>
    <w:rsid w:val="00E10C4D"/>
    <w:rsid w:val="00E11925"/>
    <w:rsid w:val="00E12567"/>
    <w:rsid w:val="00E15A5C"/>
    <w:rsid w:val="00E1705F"/>
    <w:rsid w:val="00E229A6"/>
    <w:rsid w:val="00E27303"/>
    <w:rsid w:val="00E30991"/>
    <w:rsid w:val="00E33B7D"/>
    <w:rsid w:val="00E34952"/>
    <w:rsid w:val="00E35FD1"/>
    <w:rsid w:val="00E42E57"/>
    <w:rsid w:val="00E5090A"/>
    <w:rsid w:val="00E51479"/>
    <w:rsid w:val="00E52AEF"/>
    <w:rsid w:val="00E543AF"/>
    <w:rsid w:val="00E55183"/>
    <w:rsid w:val="00E6450F"/>
    <w:rsid w:val="00E77F86"/>
    <w:rsid w:val="00E83177"/>
    <w:rsid w:val="00E84341"/>
    <w:rsid w:val="00E85DFF"/>
    <w:rsid w:val="00EA2F59"/>
    <w:rsid w:val="00EA5FDE"/>
    <w:rsid w:val="00EB5A3E"/>
    <w:rsid w:val="00EB6119"/>
    <w:rsid w:val="00EB6D22"/>
    <w:rsid w:val="00EC61F2"/>
    <w:rsid w:val="00EC62F3"/>
    <w:rsid w:val="00EC690C"/>
    <w:rsid w:val="00EC73A2"/>
    <w:rsid w:val="00ED151E"/>
    <w:rsid w:val="00ED4DFF"/>
    <w:rsid w:val="00ED5C11"/>
    <w:rsid w:val="00EE5BEF"/>
    <w:rsid w:val="00EF1158"/>
    <w:rsid w:val="00F00DB4"/>
    <w:rsid w:val="00F07B99"/>
    <w:rsid w:val="00F102BD"/>
    <w:rsid w:val="00F14C25"/>
    <w:rsid w:val="00F21AF1"/>
    <w:rsid w:val="00F357D1"/>
    <w:rsid w:val="00F425EC"/>
    <w:rsid w:val="00F42A68"/>
    <w:rsid w:val="00F47A86"/>
    <w:rsid w:val="00F56511"/>
    <w:rsid w:val="00F60C7E"/>
    <w:rsid w:val="00F64D41"/>
    <w:rsid w:val="00F67385"/>
    <w:rsid w:val="00F71ACF"/>
    <w:rsid w:val="00F75FBA"/>
    <w:rsid w:val="00F819A1"/>
    <w:rsid w:val="00F947BE"/>
    <w:rsid w:val="00FA785C"/>
    <w:rsid w:val="00FA7E1D"/>
    <w:rsid w:val="00FB15D7"/>
    <w:rsid w:val="00FC7652"/>
    <w:rsid w:val="00FD08B9"/>
    <w:rsid w:val="00FD64EA"/>
    <w:rsid w:val="00FD794A"/>
    <w:rsid w:val="00FE4828"/>
    <w:rsid w:val="00FE68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D8D"/>
    <w:pPr>
      <w:spacing w:after="200" w:line="276" w:lineRule="auto"/>
    </w:pPr>
    <w:rPr>
      <w:b/>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349A"/>
    <w:pPr>
      <w:ind w:left="720"/>
      <w:contextualSpacing/>
    </w:pPr>
  </w:style>
  <w:style w:type="paragraph" w:styleId="BalloonText">
    <w:name w:val="Balloon Text"/>
    <w:basedOn w:val="Normal"/>
    <w:link w:val="BalloonTextChar"/>
    <w:uiPriority w:val="99"/>
    <w:semiHidden/>
    <w:rsid w:val="001E1F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1FAC"/>
    <w:rPr>
      <w:rFonts w:ascii="Tahoma" w:hAnsi="Tahoma" w:cs="Tahoma"/>
      <w:sz w:val="16"/>
      <w:szCs w:val="16"/>
    </w:rPr>
  </w:style>
  <w:style w:type="table" w:styleId="TableGrid">
    <w:name w:val="Table Grid"/>
    <w:basedOn w:val="TableNormal"/>
    <w:uiPriority w:val="99"/>
    <w:rsid w:val="003E47B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166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132</TotalTime>
  <Pages>4</Pages>
  <Words>755</Words>
  <Characters>4307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toshiba</dc:creator>
  <cp:keywords>www.sorubak.com</cp:keywords>
  <dc:description>www.sorubak.com</dc:description>
  <cp:lastModifiedBy>edanur</cp:lastModifiedBy>
  <cp:revision>187</cp:revision>
  <dcterms:created xsi:type="dcterms:W3CDTF">2012-12-12T15:35:00Z</dcterms:created>
  <dcterms:modified xsi:type="dcterms:W3CDTF">2013-12-01T21:53:00Z</dcterms:modified>
  <cp:category>www.sorubak.com</cp:category>
</cp:coreProperties>
</file>