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419"/>
        <w:tblW w:w="9970" w:type="dxa"/>
        <w:tblBorders>
          <w:top w:val="single" w:sz="12" w:space="0" w:color="008000"/>
          <w:bottom w:val="single" w:sz="12" w:space="0" w:color="008000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610"/>
        <w:gridCol w:w="1620"/>
        <w:gridCol w:w="900"/>
        <w:gridCol w:w="978"/>
        <w:gridCol w:w="922"/>
        <w:gridCol w:w="922"/>
        <w:gridCol w:w="1106"/>
        <w:gridCol w:w="932"/>
        <w:gridCol w:w="1080"/>
        <w:gridCol w:w="900"/>
      </w:tblGrid>
      <w:tr w:rsidR="00AC3E30" w:rsidRPr="00B943C3">
        <w:trPr>
          <w:trHeight w:val="368"/>
        </w:trPr>
        <w:tc>
          <w:tcPr>
            <w:tcW w:w="99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3E30" w:rsidRPr="00B943C3" w:rsidRDefault="00AC3E30" w:rsidP="0048196A">
            <w:pPr>
              <w:ind w:right="116"/>
              <w:jc w:val="center"/>
              <w:rPr>
                <w:b/>
                <w:bCs/>
                <w:color w:val="993300"/>
                <w:sz w:val="24"/>
                <w:szCs w:val="24"/>
              </w:rPr>
            </w:pPr>
            <w:bookmarkStart w:id="0" w:name="ŞubeÖğretmenlerKuruluTutanağı"/>
            <w:bookmarkEnd w:id="0"/>
            <w:r w:rsidRPr="00B943C3">
              <w:rPr>
                <w:b/>
                <w:bCs/>
                <w:color w:val="993300"/>
                <w:sz w:val="24"/>
                <w:szCs w:val="24"/>
              </w:rPr>
              <w:t xml:space="preserve">4, 5, 6, 7, 8. </w:t>
            </w:r>
            <w:r>
              <w:rPr>
                <w:b/>
                <w:bCs/>
                <w:color w:val="993300"/>
                <w:sz w:val="24"/>
                <w:szCs w:val="24"/>
              </w:rPr>
              <w:t xml:space="preserve"> </w:t>
            </w:r>
            <w:r w:rsidRPr="00B943C3">
              <w:rPr>
                <w:b/>
                <w:bCs/>
                <w:color w:val="993300"/>
                <w:sz w:val="24"/>
                <w:szCs w:val="24"/>
              </w:rPr>
              <w:t>SINIFLAR İÇİN</w:t>
            </w:r>
          </w:p>
          <w:p w:rsidR="00AC3E30" w:rsidRPr="00B943C3" w:rsidRDefault="00AC3E30" w:rsidP="0048196A">
            <w:pPr>
              <w:jc w:val="center"/>
              <w:rPr>
                <w:b/>
                <w:bCs/>
                <w:color w:val="993300"/>
                <w:sz w:val="24"/>
                <w:szCs w:val="24"/>
              </w:rPr>
            </w:pPr>
            <w:r>
              <w:rPr>
                <w:b/>
                <w:bCs/>
                <w:color w:val="993300"/>
                <w:sz w:val="24"/>
                <w:szCs w:val="24"/>
              </w:rPr>
              <w:t>1.ve</w:t>
            </w:r>
            <w:r w:rsidRPr="00B943C3">
              <w:rPr>
                <w:b/>
                <w:bCs/>
                <w:color w:val="993300"/>
                <w:sz w:val="24"/>
                <w:szCs w:val="24"/>
              </w:rPr>
              <w:t xml:space="preserve"> 2. DÖNEM ŞUBE ÖĞRETMENLER KURULU TUTANAĞI (Yönetmelik, md. 96 )</w:t>
            </w:r>
          </w:p>
        </w:tc>
      </w:tr>
      <w:tr w:rsidR="00AC3E30" w:rsidRPr="007B63B0">
        <w:trPr>
          <w:trHeight w:val="396"/>
        </w:trPr>
        <w:tc>
          <w:tcPr>
            <w:tcW w:w="503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C3E30" w:rsidRPr="006E18CE" w:rsidRDefault="00AC3E30" w:rsidP="0048196A">
            <w:pPr>
              <w:jc w:val="center"/>
              <w:rPr>
                <w:b/>
                <w:bCs/>
              </w:rPr>
            </w:pPr>
            <w:r w:rsidRPr="006E18CE">
              <w:rPr>
                <w:b/>
                <w:bCs/>
              </w:rPr>
              <w:t>SINIF / ŞUBE : ........./...........</w:t>
            </w:r>
          </w:p>
        </w:tc>
        <w:tc>
          <w:tcPr>
            <w:tcW w:w="494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C3E30" w:rsidRPr="006E18CE" w:rsidRDefault="00AC3E30" w:rsidP="0048196A">
            <w:pPr>
              <w:jc w:val="center"/>
              <w:rPr>
                <w:b/>
                <w:bCs/>
              </w:rPr>
            </w:pPr>
            <w:r w:rsidRPr="006E18CE">
              <w:rPr>
                <w:b/>
                <w:bCs/>
              </w:rPr>
              <w:t>Toplantı tarihi:..../....../200</w:t>
            </w:r>
          </w:p>
        </w:tc>
      </w:tr>
      <w:tr w:rsidR="00AC3E30" w:rsidRPr="007B63B0">
        <w:trPr>
          <w:trHeight w:val="1048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FB5B36" w:rsidRDefault="00AC3E30" w:rsidP="0048196A">
            <w:pPr>
              <w:jc w:val="center"/>
              <w:rPr>
                <w:b/>
                <w:bCs/>
                <w:i/>
                <w:iCs/>
                <w:color w:val="FF6600"/>
                <w:sz w:val="14"/>
                <w:szCs w:val="14"/>
              </w:rPr>
            </w:pPr>
          </w:p>
          <w:p w:rsidR="00AC3E30" w:rsidRPr="00FB5B36" w:rsidRDefault="00AC3E30" w:rsidP="0048196A">
            <w:pPr>
              <w:jc w:val="center"/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Okul No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FB5B36" w:rsidRDefault="00AC3E30" w:rsidP="0048196A">
            <w:pPr>
              <w:jc w:val="center"/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Öğrencinin</w:t>
            </w:r>
          </w:p>
          <w:p w:rsidR="00AC3E30" w:rsidRPr="00FB5B36" w:rsidRDefault="00AC3E30" w:rsidP="0048196A">
            <w:pPr>
              <w:jc w:val="center"/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Adı Soyadı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Kişilik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durumu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değerlen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dirmesi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Beslenme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durumu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değerlen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dirmesi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Sağlık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durumu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değerlen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dirmesi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Sosyal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İlişkiler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değerlen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dirmesi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Ekonomik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durumu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değerlen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dirmesi</w:t>
            </w:r>
          </w:p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Başarı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durumu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değerlen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dirmesi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Problemin çözümü için ne  yapılacağı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>Görevli</w:t>
            </w:r>
          </w:p>
          <w:p w:rsidR="00AC3E30" w:rsidRPr="00FB5B36" w:rsidRDefault="00AC3E30" w:rsidP="0048196A">
            <w:pPr>
              <w:ind w:right="-70"/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 xml:space="preserve">Personel, </w:t>
            </w:r>
          </w:p>
          <w:p w:rsidR="00AC3E30" w:rsidRPr="00FB5B36" w:rsidRDefault="00AC3E30" w:rsidP="0048196A">
            <w:pPr>
              <w:rPr>
                <w:b/>
                <w:bCs/>
                <w:i/>
                <w:iCs/>
                <w:color w:val="FF6600"/>
              </w:rPr>
            </w:pPr>
            <w:r w:rsidRPr="00FB5B36">
              <w:rPr>
                <w:b/>
                <w:bCs/>
                <w:i/>
                <w:iCs/>
                <w:color w:val="FF6600"/>
              </w:rPr>
              <w:t xml:space="preserve"> Birim</w:t>
            </w:r>
          </w:p>
        </w:tc>
      </w:tr>
      <w:tr w:rsidR="00AC3E30" w:rsidRPr="007B63B0">
        <w:trPr>
          <w:trHeight w:val="570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521C5F" w:rsidRDefault="00AC3E30" w:rsidP="0048196A">
            <w:pPr>
              <w:jc w:val="center"/>
              <w:rPr>
                <w:b/>
                <w:bCs/>
              </w:rPr>
            </w:pPr>
            <w:r w:rsidRPr="00521C5F">
              <w:rPr>
                <w:b/>
                <w:bCs/>
              </w:rPr>
              <w:t>224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521C5F" w:rsidRDefault="00AC3E30" w:rsidP="0048196A">
            <w:pPr>
              <w:rPr>
                <w:b/>
                <w:bCs/>
              </w:rPr>
            </w:pPr>
            <w:r>
              <w:rPr>
                <w:b/>
                <w:bCs/>
              </w:rPr>
              <w:t>Ali T……..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A02DCB" w:rsidRDefault="00AC3E30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A02DCB" w:rsidRDefault="00AC3E30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A02DCB">
              <w:rPr>
                <w:sz w:val="16"/>
                <w:szCs w:val="16"/>
              </w:rPr>
              <w:t>ağlıklı beslen</w:t>
            </w:r>
            <w:r>
              <w:rPr>
                <w:sz w:val="16"/>
                <w:szCs w:val="16"/>
              </w:rPr>
              <w:t>meye</w:t>
            </w:r>
            <w:r w:rsidRPr="00A02DCB">
              <w:rPr>
                <w:sz w:val="16"/>
                <w:szCs w:val="16"/>
              </w:rPr>
              <w:t>, düzenli kah</w:t>
            </w:r>
            <w:r>
              <w:rPr>
                <w:sz w:val="16"/>
                <w:szCs w:val="16"/>
              </w:rPr>
              <w:t>valtı yapmaya önem verir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A02DCB" w:rsidRDefault="00AC3E30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Şikayeti</w:t>
            </w:r>
            <w:r w:rsidRPr="00A02DCB">
              <w:rPr>
                <w:sz w:val="16"/>
                <w:szCs w:val="16"/>
              </w:rPr>
              <w:t xml:space="preserve"> yoktur, </w:t>
            </w:r>
            <w:r>
              <w:rPr>
                <w:sz w:val="16"/>
                <w:szCs w:val="16"/>
              </w:rPr>
              <w:t xml:space="preserve">Yaşına göre </w:t>
            </w:r>
            <w:r w:rsidRPr="00A02DCB">
              <w:rPr>
                <w:sz w:val="16"/>
                <w:szCs w:val="16"/>
              </w:rPr>
              <w:t xml:space="preserve"> boy</w:t>
            </w:r>
            <w:r>
              <w:rPr>
                <w:sz w:val="16"/>
                <w:szCs w:val="16"/>
              </w:rPr>
              <w:t>-</w:t>
            </w:r>
            <w:r w:rsidRPr="00A02DCB">
              <w:rPr>
                <w:sz w:val="16"/>
                <w:szCs w:val="16"/>
              </w:rPr>
              <w:t xml:space="preserve">kilo </w:t>
            </w:r>
            <w:r>
              <w:rPr>
                <w:sz w:val="16"/>
                <w:szCs w:val="16"/>
              </w:rPr>
              <w:t>oranı</w:t>
            </w:r>
            <w:r w:rsidRPr="00A02DCB">
              <w:rPr>
                <w:sz w:val="16"/>
                <w:szCs w:val="16"/>
              </w:rPr>
              <w:t xml:space="preserve"> normaldir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121C0F" w:rsidRDefault="00AC3E30" w:rsidP="0048196A">
            <w:pPr>
              <w:rPr>
                <w:sz w:val="16"/>
                <w:szCs w:val="16"/>
              </w:rPr>
            </w:pPr>
            <w:r w:rsidRPr="00121C0F">
              <w:rPr>
                <w:sz w:val="16"/>
                <w:szCs w:val="16"/>
              </w:rPr>
              <w:t>Arkadaşlarını koru</w:t>
            </w:r>
            <w:r>
              <w:rPr>
                <w:sz w:val="16"/>
                <w:szCs w:val="16"/>
              </w:rPr>
              <w:t>r,</w:t>
            </w:r>
            <w:r w:rsidRPr="00121C0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</w:t>
            </w:r>
            <w:r w:rsidRPr="00121C0F">
              <w:rPr>
                <w:sz w:val="16"/>
                <w:szCs w:val="16"/>
              </w:rPr>
              <w:t>evil</w:t>
            </w:r>
            <w:r>
              <w:rPr>
                <w:sz w:val="16"/>
                <w:szCs w:val="16"/>
              </w:rPr>
              <w:t>en</w:t>
            </w:r>
            <w:r w:rsidRPr="00121C0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121C0F">
              <w:rPr>
                <w:sz w:val="16"/>
                <w:szCs w:val="16"/>
              </w:rPr>
              <w:t xml:space="preserve">girişken, lider vasıflıdır 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121C0F" w:rsidRDefault="00AC3E30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İhtiyaçları</w:t>
            </w:r>
            <w:r w:rsidRPr="00121C0F">
              <w:rPr>
                <w:sz w:val="16"/>
                <w:szCs w:val="16"/>
              </w:rPr>
              <w:t xml:space="preserve"> kadar harçlı</w:t>
            </w:r>
            <w:r>
              <w:rPr>
                <w:sz w:val="16"/>
                <w:szCs w:val="16"/>
              </w:rPr>
              <w:t>ğı verilir</w:t>
            </w:r>
            <w:r w:rsidRPr="00121C0F">
              <w:rPr>
                <w:sz w:val="16"/>
                <w:szCs w:val="16"/>
              </w:rPr>
              <w:t xml:space="preserve">, kendine ait çalışma odası vardır  </w:t>
            </w:r>
          </w:p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08125A" w:rsidRDefault="00AC3E30" w:rsidP="0048196A">
            <w:pPr>
              <w:rPr>
                <w:sz w:val="16"/>
                <w:szCs w:val="16"/>
              </w:rPr>
            </w:pPr>
            <w:r w:rsidRPr="0008125A">
              <w:rPr>
                <w:sz w:val="16"/>
                <w:szCs w:val="16"/>
              </w:rPr>
              <w:t>Mat</w:t>
            </w:r>
            <w:r>
              <w:rPr>
                <w:sz w:val="16"/>
                <w:szCs w:val="16"/>
              </w:rPr>
              <w:t>-</w:t>
            </w:r>
            <w:r w:rsidRPr="0008125A">
              <w:rPr>
                <w:sz w:val="16"/>
                <w:szCs w:val="16"/>
              </w:rPr>
              <w:t xml:space="preserve"> fen </w:t>
            </w:r>
            <w:r>
              <w:rPr>
                <w:sz w:val="16"/>
                <w:szCs w:val="16"/>
              </w:rPr>
              <w:t>notları</w:t>
            </w:r>
            <w:r w:rsidRPr="0008125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</w:t>
            </w:r>
            <w:r w:rsidRPr="0008125A">
              <w:rPr>
                <w:sz w:val="16"/>
                <w:szCs w:val="16"/>
              </w:rPr>
              <w:t>yi değil, sözel dersleri iyidir, şiir yazar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08125A" w:rsidRDefault="00AC3E30" w:rsidP="0048196A">
            <w:pPr>
              <w:rPr>
                <w:sz w:val="16"/>
                <w:szCs w:val="16"/>
              </w:rPr>
            </w:pPr>
            <w:r w:rsidRPr="0008125A">
              <w:rPr>
                <w:sz w:val="16"/>
                <w:szCs w:val="16"/>
              </w:rPr>
              <w:t xml:space="preserve">Mat-fen den, </w:t>
            </w:r>
            <w:r>
              <w:rPr>
                <w:sz w:val="16"/>
                <w:szCs w:val="16"/>
              </w:rPr>
              <w:t xml:space="preserve">hafta sonu </w:t>
            </w:r>
            <w:r w:rsidRPr="0008125A">
              <w:rPr>
                <w:sz w:val="16"/>
                <w:szCs w:val="16"/>
              </w:rPr>
              <w:t xml:space="preserve">okulda açılan kursa gelmesi </w:t>
            </w:r>
            <w:r>
              <w:rPr>
                <w:sz w:val="16"/>
                <w:szCs w:val="16"/>
              </w:rPr>
              <w:t>yararlı</w:t>
            </w:r>
            <w:r w:rsidRPr="0008125A">
              <w:rPr>
                <w:sz w:val="16"/>
                <w:szCs w:val="16"/>
              </w:rPr>
              <w:t xml:space="preserve"> olur 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08125A" w:rsidRDefault="00AC3E30" w:rsidP="0048196A">
            <w:pPr>
              <w:rPr>
                <w:sz w:val="16"/>
                <w:szCs w:val="16"/>
              </w:rPr>
            </w:pPr>
            <w:r w:rsidRPr="0008125A">
              <w:rPr>
                <w:sz w:val="16"/>
                <w:szCs w:val="16"/>
              </w:rPr>
              <w:t>Ş</w:t>
            </w:r>
            <w:r>
              <w:rPr>
                <w:sz w:val="16"/>
                <w:szCs w:val="16"/>
              </w:rPr>
              <w:t>b.</w:t>
            </w:r>
            <w:r w:rsidRPr="0008125A">
              <w:rPr>
                <w:sz w:val="16"/>
                <w:szCs w:val="16"/>
              </w:rPr>
              <w:t xml:space="preserve"> reh</w:t>
            </w:r>
            <w:r>
              <w:rPr>
                <w:sz w:val="16"/>
                <w:szCs w:val="16"/>
              </w:rPr>
              <w:t>ber</w:t>
            </w:r>
            <w:r w:rsidRPr="0008125A">
              <w:rPr>
                <w:sz w:val="16"/>
                <w:szCs w:val="16"/>
              </w:rPr>
              <w:t xml:space="preserve"> öğr</w:t>
            </w:r>
            <w:r>
              <w:rPr>
                <w:sz w:val="16"/>
                <w:szCs w:val="16"/>
              </w:rPr>
              <w:t>et</w:t>
            </w:r>
            <w:r w:rsidRPr="0008125A">
              <w:rPr>
                <w:sz w:val="16"/>
                <w:szCs w:val="16"/>
              </w:rPr>
              <w:t xml:space="preserve">. velisi ile görüşüp, çözüm arayacak </w:t>
            </w:r>
          </w:p>
        </w:tc>
      </w:tr>
      <w:tr w:rsidR="00AC3E30" w:rsidRPr="007B63B0">
        <w:trPr>
          <w:trHeight w:val="560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3640C" w:rsidRDefault="00AC3E30" w:rsidP="0048196A">
            <w:pPr>
              <w:jc w:val="center"/>
              <w:rPr>
                <w:b/>
                <w:bCs/>
                <w:color w:val="0000FF"/>
              </w:rPr>
            </w:pPr>
            <w:r w:rsidRPr="00B3640C">
              <w:rPr>
                <w:b/>
                <w:bCs/>
                <w:color w:val="0000FF"/>
              </w:rPr>
              <w:t>582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3640C" w:rsidRDefault="00AC3E30" w:rsidP="0048196A">
            <w:pPr>
              <w:rPr>
                <w:b/>
                <w:bCs/>
                <w:color w:val="0000FF"/>
              </w:rPr>
            </w:pPr>
            <w:r w:rsidRPr="00B3640C">
              <w:rPr>
                <w:b/>
                <w:bCs/>
                <w:color w:val="0000FF"/>
              </w:rPr>
              <w:t>Ayşe Y……..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3640C" w:rsidRDefault="00AC3E30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Titiz,</w:t>
            </w:r>
            <w:r w:rsidRPr="00B3640C">
              <w:rPr>
                <w:color w:val="0000FF"/>
                <w:sz w:val="16"/>
                <w:szCs w:val="16"/>
              </w:rPr>
              <w:t xml:space="preserve"> </w:t>
            </w:r>
            <w:r>
              <w:rPr>
                <w:color w:val="0000FF"/>
                <w:sz w:val="16"/>
                <w:szCs w:val="16"/>
              </w:rPr>
              <w:t>hırslı,</w:t>
            </w:r>
            <w:r w:rsidRPr="00B3640C">
              <w:rPr>
                <w:color w:val="0000FF"/>
                <w:sz w:val="16"/>
                <w:szCs w:val="16"/>
              </w:rPr>
              <w:t xml:space="preserve"> </w:t>
            </w:r>
            <w:r>
              <w:rPr>
                <w:color w:val="0000FF"/>
                <w:sz w:val="16"/>
                <w:szCs w:val="16"/>
              </w:rPr>
              <w:t>telaşlı</w:t>
            </w:r>
            <w:r w:rsidRPr="00B3640C">
              <w:rPr>
                <w:color w:val="0000FF"/>
                <w:sz w:val="16"/>
                <w:szCs w:val="16"/>
              </w:rPr>
              <w:t>,</w:t>
            </w:r>
            <w:r>
              <w:rPr>
                <w:color w:val="0000FF"/>
                <w:sz w:val="16"/>
                <w:szCs w:val="16"/>
              </w:rPr>
              <w:t xml:space="preserve"> kendisine güvenen, doğru sözlü</w:t>
            </w:r>
            <w:r w:rsidRPr="00B3640C">
              <w:rPr>
                <w:color w:val="0000FF"/>
                <w:sz w:val="16"/>
                <w:szCs w:val="16"/>
              </w:rPr>
              <w:t xml:space="preserve"> birisidir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3640C" w:rsidRDefault="00AC3E30" w:rsidP="0048196A">
            <w:pPr>
              <w:rPr>
                <w:color w:val="0000FF"/>
                <w:sz w:val="16"/>
                <w:szCs w:val="16"/>
              </w:rPr>
            </w:pPr>
            <w:r w:rsidRPr="00B3640C">
              <w:rPr>
                <w:color w:val="0000FF"/>
                <w:sz w:val="16"/>
                <w:szCs w:val="16"/>
              </w:rPr>
              <w:t xml:space="preserve">Sağlıklı beslenme </w:t>
            </w:r>
            <w:r>
              <w:rPr>
                <w:color w:val="0000FF"/>
                <w:sz w:val="16"/>
                <w:szCs w:val="16"/>
              </w:rPr>
              <w:t xml:space="preserve">bilinci vardır, yemek ve </w:t>
            </w:r>
            <w:r w:rsidRPr="00B3640C">
              <w:rPr>
                <w:color w:val="0000FF"/>
                <w:sz w:val="16"/>
                <w:szCs w:val="16"/>
              </w:rPr>
              <w:t>kahvaltı</w:t>
            </w:r>
            <w:r>
              <w:rPr>
                <w:color w:val="0000FF"/>
                <w:sz w:val="16"/>
                <w:szCs w:val="16"/>
              </w:rPr>
              <w:t>ya</w:t>
            </w:r>
            <w:r w:rsidRPr="00B3640C">
              <w:rPr>
                <w:color w:val="0000FF"/>
                <w:sz w:val="16"/>
                <w:szCs w:val="16"/>
              </w:rPr>
              <w:t xml:space="preserve"> önem verir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3640C" w:rsidRDefault="00AC3E30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Uzağı iyi göremez, fiziki özellikleri  yaşına uygundur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3640C" w:rsidRDefault="00AC3E30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 xml:space="preserve">Çevre sorunlarına duyarlıdır, toplum çalışmaları-na aktif katılır 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3640C" w:rsidRDefault="00AC3E30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Kendilerinin evi, anne-babasının maaşı vardır, ihtiyaçları karşılanır</w:t>
            </w:r>
          </w:p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3640C" w:rsidRDefault="00AC3E30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Bütün dersleri iyidir, aktif olarak basketbol oynar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3640C" w:rsidRDefault="00AC3E30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Uzağı iyi göremediği için ön sıralarda oturtulmalı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3640C" w:rsidRDefault="00AC3E30" w:rsidP="0048196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t>Şb. Rehber öğretmeni ilgilenecek</w:t>
            </w:r>
          </w:p>
        </w:tc>
      </w:tr>
      <w:tr w:rsidR="00AC3E30" w:rsidRPr="007B63B0">
        <w:trPr>
          <w:trHeight w:val="585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446EF2" w:rsidRDefault="00AC3E30" w:rsidP="0048196A">
            <w:pPr>
              <w:jc w:val="center"/>
              <w:rPr>
                <w:b/>
                <w:bCs/>
                <w:color w:val="993300"/>
              </w:rPr>
            </w:pPr>
            <w:r w:rsidRPr="00446EF2">
              <w:rPr>
                <w:b/>
                <w:bCs/>
                <w:color w:val="993300"/>
              </w:rPr>
              <w:t>668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446EF2" w:rsidRDefault="00AC3E30" w:rsidP="0048196A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Cem A…….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D11C3" w:rsidRDefault="00AC3E30" w:rsidP="0048196A">
            <w:pPr>
              <w:rPr>
                <w:color w:val="993300"/>
              </w:rPr>
            </w:pPr>
            <w:r w:rsidRPr="00BD11C3">
              <w:rPr>
                <w:color w:val="993300"/>
                <w:sz w:val="16"/>
                <w:szCs w:val="16"/>
              </w:rPr>
              <w:t>K</w:t>
            </w:r>
            <w:r>
              <w:rPr>
                <w:color w:val="993300"/>
                <w:sz w:val="16"/>
                <w:szCs w:val="16"/>
              </w:rPr>
              <w:t>ibirli</w:t>
            </w:r>
            <w:r w:rsidRPr="00BD11C3">
              <w:rPr>
                <w:color w:val="993300"/>
                <w:sz w:val="16"/>
                <w:szCs w:val="16"/>
              </w:rPr>
              <w:t xml:space="preserve">,  </w:t>
            </w:r>
            <w:r>
              <w:rPr>
                <w:color w:val="993300"/>
                <w:sz w:val="16"/>
                <w:szCs w:val="16"/>
              </w:rPr>
              <w:t xml:space="preserve">gösteriş meraklısı, </w:t>
            </w:r>
            <w:r w:rsidRPr="00BD11C3">
              <w:rPr>
                <w:color w:val="993300"/>
                <w:sz w:val="16"/>
                <w:szCs w:val="16"/>
              </w:rPr>
              <w:t>telaşlı  birisidir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D11C3" w:rsidRDefault="00AC3E30" w:rsidP="0048196A">
            <w:pPr>
              <w:rPr>
                <w:color w:val="993300"/>
                <w:sz w:val="16"/>
                <w:szCs w:val="16"/>
              </w:rPr>
            </w:pPr>
            <w:r>
              <w:rPr>
                <w:color w:val="993300"/>
                <w:sz w:val="16"/>
                <w:szCs w:val="16"/>
              </w:rPr>
              <w:t xml:space="preserve">Dengeli beslenmez, </w:t>
            </w:r>
            <w:r w:rsidRPr="00BD11C3">
              <w:rPr>
                <w:color w:val="993300"/>
                <w:sz w:val="16"/>
                <w:szCs w:val="16"/>
              </w:rPr>
              <w:t xml:space="preserve"> evde </w:t>
            </w:r>
            <w:r>
              <w:rPr>
                <w:color w:val="993300"/>
                <w:sz w:val="16"/>
                <w:szCs w:val="16"/>
              </w:rPr>
              <w:t>yemez,</w:t>
            </w:r>
            <w:r w:rsidRPr="00BD11C3">
              <w:rPr>
                <w:color w:val="993300"/>
                <w:sz w:val="16"/>
                <w:szCs w:val="16"/>
              </w:rPr>
              <w:t xml:space="preserve"> dışarıda sağlıksız beslenir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D11C3" w:rsidRDefault="00AC3E30" w:rsidP="0048196A">
            <w:pPr>
              <w:rPr>
                <w:color w:val="993300"/>
                <w:sz w:val="16"/>
                <w:szCs w:val="16"/>
              </w:rPr>
            </w:pPr>
            <w:r w:rsidRPr="00BD11C3">
              <w:rPr>
                <w:color w:val="993300"/>
                <w:sz w:val="16"/>
                <w:szCs w:val="16"/>
              </w:rPr>
              <w:t>Kilo problemi vardır, boy-kilo dengesi uygun değildir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D11C3" w:rsidRDefault="00AC3E30" w:rsidP="0048196A">
            <w:pPr>
              <w:rPr>
                <w:color w:val="993300"/>
                <w:sz w:val="16"/>
                <w:szCs w:val="16"/>
              </w:rPr>
            </w:pPr>
            <w:r w:rsidRPr="00BD11C3">
              <w:rPr>
                <w:color w:val="993300"/>
                <w:sz w:val="16"/>
                <w:szCs w:val="16"/>
              </w:rPr>
              <w:t>Bencil, şımarık,</w:t>
            </w:r>
            <w:r>
              <w:rPr>
                <w:color w:val="993300"/>
                <w:sz w:val="16"/>
                <w:szCs w:val="16"/>
              </w:rPr>
              <w:t xml:space="preserve"> çevresini dışlayan,</w:t>
            </w:r>
            <w:r w:rsidRPr="00BD11C3">
              <w:rPr>
                <w:color w:val="993300"/>
                <w:sz w:val="16"/>
                <w:szCs w:val="16"/>
              </w:rPr>
              <w:t xml:space="preserve"> yalnız dolaşan birisidir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BD11C3" w:rsidRDefault="00AC3E30" w:rsidP="0048196A">
            <w:pPr>
              <w:rPr>
                <w:color w:val="993300"/>
                <w:sz w:val="16"/>
                <w:szCs w:val="16"/>
              </w:rPr>
            </w:pPr>
            <w:r w:rsidRPr="00BD11C3">
              <w:rPr>
                <w:color w:val="993300"/>
                <w:sz w:val="16"/>
                <w:szCs w:val="16"/>
              </w:rPr>
              <w:t>Harçlığı çok verildiğinden, gereksiz yerlere harcar</w:t>
            </w:r>
            <w:r>
              <w:rPr>
                <w:color w:val="993300"/>
                <w:sz w:val="16"/>
                <w:szCs w:val="16"/>
              </w:rPr>
              <w:t>, etrafına gösteriş yapar</w:t>
            </w:r>
          </w:p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4220D0" w:rsidRDefault="00AC3E30" w:rsidP="0048196A">
            <w:pPr>
              <w:rPr>
                <w:color w:val="993300"/>
                <w:sz w:val="16"/>
                <w:szCs w:val="16"/>
              </w:rPr>
            </w:pPr>
            <w:r>
              <w:rPr>
                <w:color w:val="993300"/>
                <w:sz w:val="16"/>
                <w:szCs w:val="16"/>
              </w:rPr>
              <w:t>Sınıfını geçer, daha fazlasını istemez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4220D0" w:rsidRDefault="00AC3E30" w:rsidP="0048196A">
            <w:pPr>
              <w:rPr>
                <w:color w:val="993300"/>
                <w:sz w:val="16"/>
                <w:szCs w:val="16"/>
              </w:rPr>
            </w:pPr>
            <w:r>
              <w:rPr>
                <w:color w:val="993300"/>
                <w:sz w:val="16"/>
                <w:szCs w:val="16"/>
              </w:rPr>
              <w:t>Kişiliğinden kaynaklanan sorunların çözümü için kendisi ve ailesi ile görüşülmeli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4220D0" w:rsidRDefault="00AC3E30" w:rsidP="0048196A">
            <w:pPr>
              <w:rPr>
                <w:color w:val="993300"/>
                <w:sz w:val="16"/>
                <w:szCs w:val="16"/>
              </w:rPr>
            </w:pPr>
            <w:r w:rsidRPr="004220D0">
              <w:rPr>
                <w:color w:val="993300"/>
                <w:sz w:val="16"/>
                <w:szCs w:val="16"/>
              </w:rPr>
              <w:t>Okul rehber öğretmeni ilgilenecek</w:t>
            </w:r>
          </w:p>
        </w:tc>
      </w:tr>
      <w:tr w:rsidR="00AC3E30" w:rsidRPr="007B63B0">
        <w:trPr>
          <w:trHeight w:val="585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521C5F" w:rsidRDefault="00AC3E30" w:rsidP="004819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2007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521C5F" w:rsidRDefault="00AC3E30" w:rsidP="0048196A">
            <w:pPr>
              <w:rPr>
                <w:b/>
                <w:bCs/>
              </w:rPr>
            </w:pPr>
            <w:r>
              <w:rPr>
                <w:b/>
                <w:bCs/>
              </w:rPr>
              <w:t>Elif G…….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>
            <w:r>
              <w:rPr>
                <w:sz w:val="16"/>
                <w:szCs w:val="16"/>
              </w:rPr>
              <w:t>Ekonomik yönden s</w:t>
            </w:r>
            <w:r w:rsidRPr="00A02DCB">
              <w:rPr>
                <w:sz w:val="16"/>
                <w:szCs w:val="16"/>
              </w:rPr>
              <w:t>ağlıklı beslen</w:t>
            </w:r>
            <w:r>
              <w:rPr>
                <w:sz w:val="16"/>
                <w:szCs w:val="16"/>
              </w:rPr>
              <w:t>emez, bilinçli ancak yetersizdir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9F6B1B" w:rsidRDefault="00AC3E30" w:rsidP="0048196A">
            <w:pPr>
              <w:rPr>
                <w:sz w:val="16"/>
                <w:szCs w:val="16"/>
              </w:rPr>
            </w:pPr>
            <w:r w:rsidRPr="009F6B1B">
              <w:rPr>
                <w:sz w:val="16"/>
                <w:szCs w:val="16"/>
              </w:rPr>
              <w:t>Zayıflık sorunu vardır</w:t>
            </w:r>
            <w:r>
              <w:rPr>
                <w:sz w:val="16"/>
                <w:szCs w:val="16"/>
              </w:rPr>
              <w:t>, uzun boyuna göre kilosu düşüktür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9F6B1B" w:rsidRDefault="00AC3E30" w:rsidP="0048196A">
            <w:pPr>
              <w:rPr>
                <w:sz w:val="16"/>
                <w:szCs w:val="16"/>
              </w:rPr>
            </w:pPr>
            <w:r w:rsidRPr="009F6B1B">
              <w:rPr>
                <w:sz w:val="16"/>
                <w:szCs w:val="16"/>
              </w:rPr>
              <w:t xml:space="preserve">Gruplara katılmak ister, ancak </w:t>
            </w:r>
            <w:r>
              <w:rPr>
                <w:sz w:val="16"/>
                <w:szCs w:val="16"/>
              </w:rPr>
              <w:t xml:space="preserve">eziklik duyar ve </w:t>
            </w:r>
            <w:r w:rsidRPr="009F6B1B">
              <w:rPr>
                <w:sz w:val="16"/>
                <w:szCs w:val="16"/>
              </w:rPr>
              <w:t>çekinir</w:t>
            </w:r>
          </w:p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9F6B1B" w:rsidRDefault="00AC3E30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</w:t>
            </w:r>
            <w:r w:rsidRPr="009F6B1B">
              <w:rPr>
                <w:sz w:val="16"/>
                <w:szCs w:val="16"/>
              </w:rPr>
              <w:t>ş</w:t>
            </w:r>
            <w:r>
              <w:rPr>
                <w:sz w:val="16"/>
                <w:szCs w:val="16"/>
              </w:rPr>
              <w:t>siz velisi i</w:t>
            </w:r>
            <w:r w:rsidRPr="009F6B1B">
              <w:rPr>
                <w:sz w:val="16"/>
                <w:szCs w:val="16"/>
              </w:rPr>
              <w:t>htiyaçları</w:t>
            </w:r>
            <w:r>
              <w:rPr>
                <w:sz w:val="16"/>
                <w:szCs w:val="16"/>
              </w:rPr>
              <w:t>nı karşılayamaz, harçlığı yoktur</w:t>
            </w:r>
            <w:r w:rsidRPr="009F6B1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giysileri eskidir</w:t>
            </w:r>
          </w:p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9F6B1B" w:rsidRDefault="00AC3E30" w:rsidP="0048196A">
            <w:pPr>
              <w:rPr>
                <w:sz w:val="16"/>
                <w:szCs w:val="16"/>
              </w:rPr>
            </w:pPr>
            <w:r w:rsidRPr="009F6B1B">
              <w:rPr>
                <w:sz w:val="16"/>
                <w:szCs w:val="16"/>
              </w:rPr>
              <w:t>Hırslı</w:t>
            </w:r>
            <w:r>
              <w:rPr>
                <w:sz w:val="16"/>
                <w:szCs w:val="16"/>
              </w:rPr>
              <w:t>dır,</w:t>
            </w:r>
            <w:r w:rsidRPr="009F6B1B">
              <w:rPr>
                <w:sz w:val="16"/>
                <w:szCs w:val="16"/>
              </w:rPr>
              <w:t xml:space="preserve"> tüm dersleri çok iyidir. Resme </w:t>
            </w:r>
            <w:r>
              <w:rPr>
                <w:sz w:val="16"/>
                <w:szCs w:val="16"/>
              </w:rPr>
              <w:t>karşı özel</w:t>
            </w:r>
            <w:r w:rsidRPr="009F6B1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ilgisi</w:t>
            </w:r>
            <w:r w:rsidRPr="009F6B1B">
              <w:rPr>
                <w:sz w:val="16"/>
                <w:szCs w:val="16"/>
              </w:rPr>
              <w:t xml:space="preserve"> vardır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9F6B1B" w:rsidRDefault="00AC3E30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Maddi  katkı ve resim malz. </w:t>
            </w:r>
            <w:r w:rsidRPr="009F6B1B">
              <w:rPr>
                <w:sz w:val="16"/>
                <w:szCs w:val="16"/>
              </w:rPr>
              <w:t>ihtiyaçları için aile birliğin</w:t>
            </w:r>
            <w:r>
              <w:rPr>
                <w:sz w:val="16"/>
                <w:szCs w:val="16"/>
              </w:rPr>
              <w:t>e</w:t>
            </w:r>
            <w:r w:rsidRPr="009F6B1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bildirilecek, yatılı-burslu sınavlarına sokulacak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5936DE" w:rsidRDefault="00AC3E30" w:rsidP="004819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Pr="005936DE">
              <w:rPr>
                <w:sz w:val="16"/>
                <w:szCs w:val="16"/>
              </w:rPr>
              <w:t>d. Yrd</w:t>
            </w:r>
            <w:r>
              <w:rPr>
                <w:sz w:val="16"/>
                <w:szCs w:val="16"/>
              </w:rPr>
              <w:t>.</w:t>
            </w:r>
            <w:r w:rsidRPr="005936DE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ve </w:t>
            </w:r>
            <w:r w:rsidRPr="005936DE">
              <w:rPr>
                <w:sz w:val="16"/>
                <w:szCs w:val="16"/>
              </w:rPr>
              <w:t xml:space="preserve">resim </w:t>
            </w:r>
            <w:r>
              <w:rPr>
                <w:sz w:val="16"/>
                <w:szCs w:val="16"/>
              </w:rPr>
              <w:t>ö</w:t>
            </w:r>
            <w:r w:rsidRPr="005936DE">
              <w:rPr>
                <w:sz w:val="16"/>
                <w:szCs w:val="16"/>
              </w:rPr>
              <w:t>ğr</w:t>
            </w:r>
            <w:r>
              <w:rPr>
                <w:sz w:val="16"/>
                <w:szCs w:val="16"/>
              </w:rPr>
              <w:t>etmeni</w:t>
            </w:r>
            <w:r w:rsidRPr="005936D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5936DE">
              <w:rPr>
                <w:sz w:val="16"/>
                <w:szCs w:val="16"/>
              </w:rPr>
              <w:t>ilg</w:t>
            </w:r>
            <w:r>
              <w:rPr>
                <w:sz w:val="16"/>
                <w:szCs w:val="16"/>
              </w:rPr>
              <w:t>i</w:t>
            </w:r>
            <w:r w:rsidRPr="005936DE">
              <w:rPr>
                <w:sz w:val="16"/>
                <w:szCs w:val="16"/>
              </w:rPr>
              <w:t>lenecek</w:t>
            </w:r>
          </w:p>
        </w:tc>
      </w:tr>
      <w:tr w:rsidR="00AC3E30" w:rsidRPr="007B63B0">
        <w:trPr>
          <w:trHeight w:val="585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521C5F" w:rsidRDefault="00AC3E30" w:rsidP="0048196A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521C5F" w:rsidRDefault="00AC3E30" w:rsidP="0048196A">
            <w:pPr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</w:tr>
      <w:tr w:rsidR="00AC3E30" w:rsidRPr="007B63B0">
        <w:trPr>
          <w:trHeight w:val="585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521C5F" w:rsidRDefault="00AC3E30" w:rsidP="0048196A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521C5F" w:rsidRDefault="00AC3E30" w:rsidP="0048196A">
            <w:pPr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</w:tr>
      <w:tr w:rsidR="00AC3E30" w:rsidRPr="007B63B0">
        <w:trPr>
          <w:trHeight w:val="585"/>
        </w:trPr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521C5F" w:rsidRDefault="00AC3E30" w:rsidP="0048196A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521C5F" w:rsidRDefault="00AC3E30" w:rsidP="0048196A">
            <w:pPr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11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C3E30" w:rsidRPr="006E18CE" w:rsidRDefault="00AC3E30" w:rsidP="0048196A"/>
        </w:tc>
      </w:tr>
      <w:tr w:rsidR="00AC3E30" w:rsidRPr="007B63B0">
        <w:trPr>
          <w:trHeight w:val="4593"/>
        </w:trPr>
        <w:tc>
          <w:tcPr>
            <w:tcW w:w="99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C3E30" w:rsidRPr="0027470C" w:rsidRDefault="00AC3E30" w:rsidP="00247D16">
            <w:pPr>
              <w:pStyle w:val="font7"/>
              <w:tabs>
                <w:tab w:val="left" w:pos="1247"/>
                <w:tab w:val="left" w:pos="1418"/>
                <w:tab w:val="left" w:pos="2127"/>
                <w:tab w:val="left" w:pos="2836"/>
                <w:tab w:val="left" w:pos="3545"/>
                <w:tab w:val="left" w:pos="5863"/>
              </w:tabs>
              <w:ind w:left="110" w:firstLine="70"/>
              <w:rPr>
                <w:b w:val="0"/>
                <w:bCs w:val="0"/>
                <w:u w:val="single"/>
              </w:rPr>
            </w:pPr>
            <w:r w:rsidRPr="0027470C">
              <w:rPr>
                <w:u w:val="single"/>
              </w:rPr>
              <w:t>Toplantıya katılanlar</w:t>
            </w:r>
            <w:r>
              <w:rPr>
                <w:u w:val="single"/>
              </w:rPr>
              <w:t>ın</w:t>
            </w:r>
          </w:p>
          <w:p w:rsidR="00AC3E30" w:rsidRPr="006E18CE" w:rsidRDefault="00AC3E30" w:rsidP="00247D16">
            <w:pPr>
              <w:pStyle w:val="font7"/>
              <w:tabs>
                <w:tab w:val="left" w:pos="1247"/>
                <w:tab w:val="left" w:pos="1418"/>
                <w:tab w:val="left" w:pos="2127"/>
                <w:tab w:val="left" w:pos="2836"/>
                <w:tab w:val="left" w:pos="3545"/>
                <w:tab w:val="left" w:pos="5863"/>
              </w:tabs>
              <w:rPr>
                <w:sz w:val="20"/>
                <w:szCs w:val="20"/>
              </w:rPr>
            </w:pPr>
            <w:r w:rsidRPr="00247D16">
              <w:rPr>
                <w:sz w:val="20"/>
                <w:szCs w:val="20"/>
              </w:rPr>
              <w:t xml:space="preserve">  </w:t>
            </w:r>
            <w:r w:rsidRPr="00A15BD8">
              <w:rPr>
                <w:sz w:val="20"/>
                <w:szCs w:val="20"/>
                <w:u w:val="single"/>
              </w:rPr>
              <w:t>Sıra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  <w:u w:val="single"/>
              </w:rPr>
              <w:t>Branşı</w:t>
            </w:r>
            <w:r w:rsidRPr="00466FD9">
              <w:rPr>
                <w:sz w:val="20"/>
                <w:szCs w:val="20"/>
                <w:u w:val="single"/>
              </w:rPr>
              <w:t xml:space="preserve">/ </w:t>
            </w:r>
            <w:r>
              <w:rPr>
                <w:sz w:val="20"/>
                <w:szCs w:val="20"/>
                <w:u w:val="single"/>
              </w:rPr>
              <w:t xml:space="preserve">  Görevi</w:t>
            </w:r>
            <w:r w:rsidRPr="006E18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                    </w:t>
            </w:r>
            <w:r w:rsidRPr="00466FD9">
              <w:rPr>
                <w:sz w:val="20"/>
                <w:szCs w:val="20"/>
                <w:u w:val="single"/>
              </w:rPr>
              <w:t>Adı Soyadı</w:t>
            </w:r>
            <w:r w:rsidRPr="006E18CE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            </w:t>
            </w:r>
            <w:r w:rsidRPr="006E18CE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              </w:t>
            </w:r>
            <w:r w:rsidRPr="006E18CE">
              <w:rPr>
                <w:sz w:val="20"/>
                <w:szCs w:val="20"/>
              </w:rPr>
              <w:t xml:space="preserve">     </w:t>
            </w:r>
            <w:r w:rsidRPr="00466FD9">
              <w:rPr>
                <w:sz w:val="20"/>
                <w:szCs w:val="20"/>
                <w:u w:val="single"/>
              </w:rPr>
              <w:t>İmzası</w:t>
            </w:r>
            <w:r w:rsidRPr="006E18CE">
              <w:rPr>
                <w:sz w:val="20"/>
                <w:szCs w:val="20"/>
              </w:rPr>
              <w:t xml:space="preserve"> </w:t>
            </w:r>
          </w:p>
          <w:p w:rsidR="00AC3E30" w:rsidRPr="006A3AB9" w:rsidRDefault="00AC3E30" w:rsidP="00247D16">
            <w:pPr>
              <w:ind w:left="110" w:firstLine="70"/>
            </w:pPr>
            <w:r>
              <w:rPr>
                <w:b/>
                <w:bCs/>
              </w:rPr>
              <w:t>0</w:t>
            </w:r>
            <w:r w:rsidRPr="006E18CE">
              <w:rPr>
                <w:b/>
                <w:bCs/>
              </w:rPr>
              <w:t>1-</w:t>
            </w:r>
            <w:r>
              <w:rPr>
                <w:b/>
                <w:bCs/>
              </w:rPr>
              <w:t xml:space="preserve"> Okul Müdürü</w:t>
            </w:r>
          </w:p>
          <w:p w:rsidR="00AC3E30" w:rsidRPr="006A3AB9" w:rsidRDefault="00AC3E30" w:rsidP="00247D16">
            <w:pPr>
              <w:ind w:left="110" w:firstLine="70"/>
            </w:pPr>
            <w:r>
              <w:rPr>
                <w:b/>
                <w:bCs/>
              </w:rPr>
              <w:t>0</w:t>
            </w:r>
            <w:r w:rsidRPr="006E18CE">
              <w:rPr>
                <w:b/>
                <w:bCs/>
              </w:rPr>
              <w:t>2-</w:t>
            </w:r>
            <w:r>
              <w:rPr>
                <w:b/>
                <w:bCs/>
              </w:rPr>
              <w:t xml:space="preserve"> Müdür Yardımcısı</w:t>
            </w:r>
          </w:p>
          <w:p w:rsidR="00AC3E30" w:rsidRDefault="00AC3E30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6E18CE">
              <w:rPr>
                <w:b/>
                <w:bCs/>
              </w:rPr>
              <w:t>3-</w:t>
            </w:r>
            <w:r>
              <w:rPr>
                <w:b/>
                <w:bCs/>
              </w:rPr>
              <w:t xml:space="preserve"> Okul Rehber Öğretmeni</w:t>
            </w:r>
          </w:p>
          <w:p w:rsidR="00AC3E30" w:rsidRDefault="00AC3E30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04- Şube Rehber Öğretmeni</w:t>
            </w:r>
          </w:p>
          <w:p w:rsidR="00AC3E30" w:rsidRPr="00247D16" w:rsidRDefault="00AC3E30" w:rsidP="00247D16">
            <w:pPr>
              <w:ind w:left="110" w:firstLine="70"/>
              <w:rPr>
                <w:color w:val="993300"/>
                <w:sz w:val="22"/>
                <w:szCs w:val="22"/>
                <w:u w:val="single"/>
              </w:rPr>
            </w:pPr>
            <w:r w:rsidRPr="00247D16">
              <w:rPr>
                <w:b/>
                <w:bCs/>
                <w:color w:val="993300"/>
                <w:sz w:val="22"/>
                <w:szCs w:val="22"/>
                <w:u w:val="single"/>
              </w:rPr>
              <w:t>Sınıfta derse giren öğretmenler</w:t>
            </w:r>
            <w:r>
              <w:rPr>
                <w:b/>
                <w:bCs/>
                <w:color w:val="993300"/>
                <w:sz w:val="22"/>
                <w:szCs w:val="22"/>
                <w:u w:val="single"/>
              </w:rPr>
              <w:t>in</w:t>
            </w:r>
          </w:p>
          <w:p w:rsidR="00AC3E30" w:rsidRPr="00CA3763" w:rsidRDefault="00AC3E30" w:rsidP="00247D16">
            <w:pPr>
              <w:ind w:left="110" w:firstLine="70"/>
              <w:rPr>
                <w:sz w:val="22"/>
                <w:szCs w:val="22"/>
              </w:rPr>
            </w:pPr>
          </w:p>
          <w:p w:rsidR="00AC3E30" w:rsidRDefault="00AC3E30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  <w:r w:rsidRPr="006E18CE">
              <w:rPr>
                <w:b/>
                <w:bCs/>
              </w:rPr>
              <w:t>-</w:t>
            </w:r>
          </w:p>
          <w:p w:rsidR="00AC3E30" w:rsidRDefault="00AC3E30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  <w:r w:rsidRPr="006E18CE">
              <w:rPr>
                <w:b/>
                <w:bCs/>
              </w:rPr>
              <w:t>-</w:t>
            </w:r>
          </w:p>
          <w:p w:rsidR="00AC3E30" w:rsidRDefault="00AC3E30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07-</w:t>
            </w:r>
          </w:p>
          <w:p w:rsidR="00AC3E30" w:rsidRDefault="00AC3E30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08-</w:t>
            </w:r>
          </w:p>
          <w:p w:rsidR="00AC3E30" w:rsidRDefault="00AC3E30" w:rsidP="00247D16">
            <w:pPr>
              <w:ind w:left="110" w:firstLine="70"/>
              <w:rPr>
                <w:b/>
                <w:bCs/>
              </w:rPr>
            </w:pPr>
            <w:r>
              <w:rPr>
                <w:b/>
                <w:bCs/>
              </w:rPr>
              <w:t>09-</w:t>
            </w:r>
          </w:p>
          <w:p w:rsidR="00AC3E30" w:rsidRDefault="00AC3E30" w:rsidP="00247D16">
            <w:pPr>
              <w:ind w:left="180"/>
              <w:rPr>
                <w:b/>
                <w:bCs/>
              </w:rPr>
            </w:pPr>
            <w:r>
              <w:rPr>
                <w:b/>
                <w:bCs/>
              </w:rPr>
              <w:t>10-</w:t>
            </w:r>
          </w:p>
          <w:p w:rsidR="00AC3E30" w:rsidRPr="006E18CE" w:rsidRDefault="00AC3E30" w:rsidP="008E536A">
            <w:pPr>
              <w:jc w:val="center"/>
            </w:pPr>
          </w:p>
        </w:tc>
      </w:tr>
    </w:tbl>
    <w:p w:rsidR="00AC3E30" w:rsidRPr="0048196A" w:rsidRDefault="00AC3E30" w:rsidP="0048196A">
      <w:pPr>
        <w:ind w:left="-540"/>
        <w:rPr>
          <w:sz w:val="16"/>
          <w:szCs w:val="16"/>
        </w:rPr>
      </w:pPr>
    </w:p>
    <w:sectPr w:rsidR="00AC3E30" w:rsidRPr="0048196A" w:rsidSect="008467CE">
      <w:headerReference w:type="even" r:id="rId7"/>
      <w:pgSz w:w="11906" w:h="16838" w:code="9"/>
      <w:pgMar w:top="1418" w:right="851" w:bottom="1134" w:left="1134" w:header="567" w:footer="0" w:gutter="0"/>
      <w:pgNumType w:fmt="numberInDash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E30" w:rsidRDefault="00AC3E30">
      <w:r>
        <w:separator/>
      </w:r>
    </w:p>
  </w:endnote>
  <w:endnote w:type="continuationSeparator" w:id="0">
    <w:p w:rsidR="00AC3E30" w:rsidRDefault="00AC3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E30" w:rsidRDefault="00AC3E30">
      <w:r>
        <w:separator/>
      </w:r>
    </w:p>
  </w:footnote>
  <w:footnote w:type="continuationSeparator" w:id="0">
    <w:p w:rsidR="00AC3E30" w:rsidRDefault="00AC3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E30" w:rsidRDefault="00AC3E30" w:rsidP="00426D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3E30" w:rsidRDefault="00AC3E3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BA279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E7294C"/>
    <w:multiLevelType w:val="hybridMultilevel"/>
    <w:tmpl w:val="1FD8092E"/>
    <w:lvl w:ilvl="0" w:tplc="381AA4AE">
      <w:start w:val="1"/>
      <w:numFmt w:val="decimalZero"/>
      <w:lvlText w:val="%1-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E7A3849"/>
    <w:multiLevelType w:val="hybridMultilevel"/>
    <w:tmpl w:val="6540B96C"/>
    <w:lvl w:ilvl="0" w:tplc="0FD6E868">
      <w:start w:val="1"/>
      <w:numFmt w:val="decimalZero"/>
      <w:lvlText w:val="%1-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EC01C0"/>
    <w:multiLevelType w:val="hybridMultilevel"/>
    <w:tmpl w:val="64D6DAA0"/>
    <w:lvl w:ilvl="0" w:tplc="A394112E">
      <w:start w:val="1"/>
      <w:numFmt w:val="decimalZero"/>
      <w:lvlText w:val="%1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850E4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726403F"/>
    <w:multiLevelType w:val="hybridMultilevel"/>
    <w:tmpl w:val="CB2869FA"/>
    <w:lvl w:ilvl="0" w:tplc="381AA4AE">
      <w:start w:val="1"/>
      <w:numFmt w:val="decimalZero"/>
      <w:lvlText w:val="%1-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19F76A8"/>
    <w:multiLevelType w:val="singleLevel"/>
    <w:tmpl w:val="381AA4AE"/>
    <w:lvl w:ilvl="0">
      <w:start w:val="1"/>
      <w:numFmt w:val="decimalZero"/>
      <w:lvlText w:val="%1-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stylePaneFormatFilter w:val="3F01"/>
  <w:defaultTabStop w:val="57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75F3"/>
    <w:rsid w:val="000002BB"/>
    <w:rsid w:val="0000031F"/>
    <w:rsid w:val="00000F95"/>
    <w:rsid w:val="00001163"/>
    <w:rsid w:val="0000156B"/>
    <w:rsid w:val="000015B8"/>
    <w:rsid w:val="00001900"/>
    <w:rsid w:val="0000199A"/>
    <w:rsid w:val="00001EAA"/>
    <w:rsid w:val="0000200F"/>
    <w:rsid w:val="00002025"/>
    <w:rsid w:val="000030B3"/>
    <w:rsid w:val="000034C1"/>
    <w:rsid w:val="000034F9"/>
    <w:rsid w:val="00003AE9"/>
    <w:rsid w:val="00003E4B"/>
    <w:rsid w:val="00003F95"/>
    <w:rsid w:val="00004133"/>
    <w:rsid w:val="00004C08"/>
    <w:rsid w:val="0000503F"/>
    <w:rsid w:val="00005A7B"/>
    <w:rsid w:val="00005D7B"/>
    <w:rsid w:val="000062B6"/>
    <w:rsid w:val="000064F9"/>
    <w:rsid w:val="0000737E"/>
    <w:rsid w:val="0000753A"/>
    <w:rsid w:val="00007561"/>
    <w:rsid w:val="00007626"/>
    <w:rsid w:val="00010190"/>
    <w:rsid w:val="0001019D"/>
    <w:rsid w:val="000101FD"/>
    <w:rsid w:val="000127D6"/>
    <w:rsid w:val="000134D6"/>
    <w:rsid w:val="00013DD9"/>
    <w:rsid w:val="00013E85"/>
    <w:rsid w:val="00014C22"/>
    <w:rsid w:val="00015098"/>
    <w:rsid w:val="00015ABB"/>
    <w:rsid w:val="00016027"/>
    <w:rsid w:val="00016366"/>
    <w:rsid w:val="000174BB"/>
    <w:rsid w:val="00017583"/>
    <w:rsid w:val="00017626"/>
    <w:rsid w:val="00017657"/>
    <w:rsid w:val="00017DC9"/>
    <w:rsid w:val="00020342"/>
    <w:rsid w:val="00020793"/>
    <w:rsid w:val="00020F80"/>
    <w:rsid w:val="00020FD6"/>
    <w:rsid w:val="00021078"/>
    <w:rsid w:val="00021696"/>
    <w:rsid w:val="000225E5"/>
    <w:rsid w:val="0002408B"/>
    <w:rsid w:val="000243C5"/>
    <w:rsid w:val="00025164"/>
    <w:rsid w:val="000251C6"/>
    <w:rsid w:val="00025EBF"/>
    <w:rsid w:val="000260DB"/>
    <w:rsid w:val="000261AB"/>
    <w:rsid w:val="000268FF"/>
    <w:rsid w:val="000276AA"/>
    <w:rsid w:val="00027C37"/>
    <w:rsid w:val="000301A5"/>
    <w:rsid w:val="00030B26"/>
    <w:rsid w:val="00030FCA"/>
    <w:rsid w:val="00031081"/>
    <w:rsid w:val="00031A4D"/>
    <w:rsid w:val="00031B7F"/>
    <w:rsid w:val="00031F9A"/>
    <w:rsid w:val="0003233D"/>
    <w:rsid w:val="00032784"/>
    <w:rsid w:val="00032B6B"/>
    <w:rsid w:val="00032BF9"/>
    <w:rsid w:val="00032F2E"/>
    <w:rsid w:val="000335FD"/>
    <w:rsid w:val="00033910"/>
    <w:rsid w:val="00033971"/>
    <w:rsid w:val="000339D9"/>
    <w:rsid w:val="00034397"/>
    <w:rsid w:val="0003551E"/>
    <w:rsid w:val="000357D8"/>
    <w:rsid w:val="000358F2"/>
    <w:rsid w:val="00035E46"/>
    <w:rsid w:val="0003670E"/>
    <w:rsid w:val="00036D64"/>
    <w:rsid w:val="0003750A"/>
    <w:rsid w:val="00037C0D"/>
    <w:rsid w:val="00037C4E"/>
    <w:rsid w:val="0004090E"/>
    <w:rsid w:val="00040EB6"/>
    <w:rsid w:val="0004140B"/>
    <w:rsid w:val="0004192E"/>
    <w:rsid w:val="000419AA"/>
    <w:rsid w:val="000424A8"/>
    <w:rsid w:val="00042533"/>
    <w:rsid w:val="000429FE"/>
    <w:rsid w:val="0004353B"/>
    <w:rsid w:val="00043B41"/>
    <w:rsid w:val="00043CB4"/>
    <w:rsid w:val="00043CC0"/>
    <w:rsid w:val="0004406F"/>
    <w:rsid w:val="000442BB"/>
    <w:rsid w:val="00044415"/>
    <w:rsid w:val="00044577"/>
    <w:rsid w:val="00044A39"/>
    <w:rsid w:val="00044CFA"/>
    <w:rsid w:val="0004500F"/>
    <w:rsid w:val="00045016"/>
    <w:rsid w:val="00045968"/>
    <w:rsid w:val="00046048"/>
    <w:rsid w:val="000468C3"/>
    <w:rsid w:val="00046913"/>
    <w:rsid w:val="00046A88"/>
    <w:rsid w:val="000471DA"/>
    <w:rsid w:val="000478B5"/>
    <w:rsid w:val="00047B71"/>
    <w:rsid w:val="00047CE9"/>
    <w:rsid w:val="000500D7"/>
    <w:rsid w:val="00050644"/>
    <w:rsid w:val="000513F3"/>
    <w:rsid w:val="00051417"/>
    <w:rsid w:val="0005150C"/>
    <w:rsid w:val="000517EC"/>
    <w:rsid w:val="00051863"/>
    <w:rsid w:val="0005255A"/>
    <w:rsid w:val="000525FC"/>
    <w:rsid w:val="00053416"/>
    <w:rsid w:val="00054956"/>
    <w:rsid w:val="00054E0D"/>
    <w:rsid w:val="00054F24"/>
    <w:rsid w:val="000550D4"/>
    <w:rsid w:val="00055104"/>
    <w:rsid w:val="000555C0"/>
    <w:rsid w:val="00055F64"/>
    <w:rsid w:val="00056024"/>
    <w:rsid w:val="0005622F"/>
    <w:rsid w:val="0005674D"/>
    <w:rsid w:val="000576AA"/>
    <w:rsid w:val="000604F5"/>
    <w:rsid w:val="00060BE4"/>
    <w:rsid w:val="00060D53"/>
    <w:rsid w:val="00061DA6"/>
    <w:rsid w:val="000623E0"/>
    <w:rsid w:val="000623E1"/>
    <w:rsid w:val="000639EC"/>
    <w:rsid w:val="00063FB1"/>
    <w:rsid w:val="00064062"/>
    <w:rsid w:val="000640A3"/>
    <w:rsid w:val="000647A2"/>
    <w:rsid w:val="00064BA6"/>
    <w:rsid w:val="00065347"/>
    <w:rsid w:val="000658F0"/>
    <w:rsid w:val="000660A9"/>
    <w:rsid w:val="000661A4"/>
    <w:rsid w:val="00066368"/>
    <w:rsid w:val="000669B1"/>
    <w:rsid w:val="0007002C"/>
    <w:rsid w:val="000705A8"/>
    <w:rsid w:val="00070763"/>
    <w:rsid w:val="00070FA6"/>
    <w:rsid w:val="00070FA8"/>
    <w:rsid w:val="0007124E"/>
    <w:rsid w:val="000713E3"/>
    <w:rsid w:val="000714F7"/>
    <w:rsid w:val="00071B24"/>
    <w:rsid w:val="00071F7D"/>
    <w:rsid w:val="00072110"/>
    <w:rsid w:val="00072127"/>
    <w:rsid w:val="00072378"/>
    <w:rsid w:val="000724B7"/>
    <w:rsid w:val="000724BB"/>
    <w:rsid w:val="0007282E"/>
    <w:rsid w:val="00072B11"/>
    <w:rsid w:val="00073DB7"/>
    <w:rsid w:val="00074437"/>
    <w:rsid w:val="00074754"/>
    <w:rsid w:val="00074C14"/>
    <w:rsid w:val="00074C64"/>
    <w:rsid w:val="000756C1"/>
    <w:rsid w:val="0007580D"/>
    <w:rsid w:val="00075B72"/>
    <w:rsid w:val="00075D98"/>
    <w:rsid w:val="00075E00"/>
    <w:rsid w:val="00076655"/>
    <w:rsid w:val="0007689B"/>
    <w:rsid w:val="000770A5"/>
    <w:rsid w:val="00077631"/>
    <w:rsid w:val="000779D3"/>
    <w:rsid w:val="00077CB3"/>
    <w:rsid w:val="00077D6E"/>
    <w:rsid w:val="00080025"/>
    <w:rsid w:val="00080392"/>
    <w:rsid w:val="0008125A"/>
    <w:rsid w:val="0008141E"/>
    <w:rsid w:val="0008182D"/>
    <w:rsid w:val="00082128"/>
    <w:rsid w:val="0008281E"/>
    <w:rsid w:val="00082DEC"/>
    <w:rsid w:val="00082E78"/>
    <w:rsid w:val="000836C1"/>
    <w:rsid w:val="00083765"/>
    <w:rsid w:val="000839E7"/>
    <w:rsid w:val="00083A4E"/>
    <w:rsid w:val="000843FF"/>
    <w:rsid w:val="00085DFD"/>
    <w:rsid w:val="00085EA8"/>
    <w:rsid w:val="00085F3A"/>
    <w:rsid w:val="000879D1"/>
    <w:rsid w:val="0009086E"/>
    <w:rsid w:val="00091309"/>
    <w:rsid w:val="0009144B"/>
    <w:rsid w:val="00091717"/>
    <w:rsid w:val="0009187D"/>
    <w:rsid w:val="000919C9"/>
    <w:rsid w:val="00092CC4"/>
    <w:rsid w:val="00092DBD"/>
    <w:rsid w:val="00092FC9"/>
    <w:rsid w:val="00093024"/>
    <w:rsid w:val="000934E5"/>
    <w:rsid w:val="00093681"/>
    <w:rsid w:val="00093F67"/>
    <w:rsid w:val="00093FFA"/>
    <w:rsid w:val="000944DE"/>
    <w:rsid w:val="00094E44"/>
    <w:rsid w:val="000958DD"/>
    <w:rsid w:val="00095A8F"/>
    <w:rsid w:val="00095EA3"/>
    <w:rsid w:val="00096499"/>
    <w:rsid w:val="000965C1"/>
    <w:rsid w:val="00096C06"/>
    <w:rsid w:val="0009751F"/>
    <w:rsid w:val="00097523"/>
    <w:rsid w:val="00097DBE"/>
    <w:rsid w:val="000A02E1"/>
    <w:rsid w:val="000A0CB7"/>
    <w:rsid w:val="000A0CE5"/>
    <w:rsid w:val="000A18AC"/>
    <w:rsid w:val="000A1925"/>
    <w:rsid w:val="000A1A7D"/>
    <w:rsid w:val="000A1C1A"/>
    <w:rsid w:val="000A1CB6"/>
    <w:rsid w:val="000A1ED1"/>
    <w:rsid w:val="000A235C"/>
    <w:rsid w:val="000A249A"/>
    <w:rsid w:val="000A368A"/>
    <w:rsid w:val="000A3B0E"/>
    <w:rsid w:val="000A50EC"/>
    <w:rsid w:val="000A522B"/>
    <w:rsid w:val="000A53EA"/>
    <w:rsid w:val="000A5774"/>
    <w:rsid w:val="000A597C"/>
    <w:rsid w:val="000A64BC"/>
    <w:rsid w:val="000A6BB4"/>
    <w:rsid w:val="000A71B1"/>
    <w:rsid w:val="000A75F3"/>
    <w:rsid w:val="000A761E"/>
    <w:rsid w:val="000A79BC"/>
    <w:rsid w:val="000A7A86"/>
    <w:rsid w:val="000B0274"/>
    <w:rsid w:val="000B0356"/>
    <w:rsid w:val="000B0B1B"/>
    <w:rsid w:val="000B0C7C"/>
    <w:rsid w:val="000B16B6"/>
    <w:rsid w:val="000B1731"/>
    <w:rsid w:val="000B39D8"/>
    <w:rsid w:val="000B3C76"/>
    <w:rsid w:val="000B42A5"/>
    <w:rsid w:val="000B437E"/>
    <w:rsid w:val="000B444F"/>
    <w:rsid w:val="000B46C4"/>
    <w:rsid w:val="000B541F"/>
    <w:rsid w:val="000B62C8"/>
    <w:rsid w:val="000B65F2"/>
    <w:rsid w:val="000B6777"/>
    <w:rsid w:val="000B68A7"/>
    <w:rsid w:val="000B6F8D"/>
    <w:rsid w:val="000B7552"/>
    <w:rsid w:val="000C0054"/>
    <w:rsid w:val="000C02D3"/>
    <w:rsid w:val="000C09D1"/>
    <w:rsid w:val="000C1D0C"/>
    <w:rsid w:val="000C2258"/>
    <w:rsid w:val="000C2454"/>
    <w:rsid w:val="000C2559"/>
    <w:rsid w:val="000C2AFF"/>
    <w:rsid w:val="000C2C41"/>
    <w:rsid w:val="000C2FE6"/>
    <w:rsid w:val="000C30D7"/>
    <w:rsid w:val="000C31DE"/>
    <w:rsid w:val="000C447F"/>
    <w:rsid w:val="000C4B86"/>
    <w:rsid w:val="000C5598"/>
    <w:rsid w:val="000C5A9F"/>
    <w:rsid w:val="000C5C5C"/>
    <w:rsid w:val="000C6CDF"/>
    <w:rsid w:val="000C6EF9"/>
    <w:rsid w:val="000C70F1"/>
    <w:rsid w:val="000C7C81"/>
    <w:rsid w:val="000D0DE6"/>
    <w:rsid w:val="000D12D0"/>
    <w:rsid w:val="000D133D"/>
    <w:rsid w:val="000D1B64"/>
    <w:rsid w:val="000D2540"/>
    <w:rsid w:val="000D2662"/>
    <w:rsid w:val="000D28E3"/>
    <w:rsid w:val="000D2BF5"/>
    <w:rsid w:val="000D2DE9"/>
    <w:rsid w:val="000D2EB5"/>
    <w:rsid w:val="000D40A2"/>
    <w:rsid w:val="000D4C18"/>
    <w:rsid w:val="000D4C69"/>
    <w:rsid w:val="000D4E38"/>
    <w:rsid w:val="000D4F28"/>
    <w:rsid w:val="000D500B"/>
    <w:rsid w:val="000D5A4B"/>
    <w:rsid w:val="000D613A"/>
    <w:rsid w:val="000D61D0"/>
    <w:rsid w:val="000D61EE"/>
    <w:rsid w:val="000D6971"/>
    <w:rsid w:val="000D6972"/>
    <w:rsid w:val="000D6FD0"/>
    <w:rsid w:val="000D70AA"/>
    <w:rsid w:val="000D72D0"/>
    <w:rsid w:val="000D7D9C"/>
    <w:rsid w:val="000D7E1D"/>
    <w:rsid w:val="000E012B"/>
    <w:rsid w:val="000E03D9"/>
    <w:rsid w:val="000E0654"/>
    <w:rsid w:val="000E07CA"/>
    <w:rsid w:val="000E0EF1"/>
    <w:rsid w:val="000E1453"/>
    <w:rsid w:val="000E171F"/>
    <w:rsid w:val="000E23A1"/>
    <w:rsid w:val="000E27B7"/>
    <w:rsid w:val="000E28D4"/>
    <w:rsid w:val="000E2C4D"/>
    <w:rsid w:val="000E38FD"/>
    <w:rsid w:val="000E39A2"/>
    <w:rsid w:val="000E3C0F"/>
    <w:rsid w:val="000E41D1"/>
    <w:rsid w:val="000E47EC"/>
    <w:rsid w:val="000E5169"/>
    <w:rsid w:val="000E557A"/>
    <w:rsid w:val="000E59CF"/>
    <w:rsid w:val="000E644F"/>
    <w:rsid w:val="000F006F"/>
    <w:rsid w:val="000F008B"/>
    <w:rsid w:val="000F00D0"/>
    <w:rsid w:val="000F01EC"/>
    <w:rsid w:val="000F08DE"/>
    <w:rsid w:val="000F11BA"/>
    <w:rsid w:val="000F15ED"/>
    <w:rsid w:val="000F1ABC"/>
    <w:rsid w:val="000F23F1"/>
    <w:rsid w:val="000F26E9"/>
    <w:rsid w:val="000F2EDD"/>
    <w:rsid w:val="000F2FE9"/>
    <w:rsid w:val="000F3FF4"/>
    <w:rsid w:val="000F45CE"/>
    <w:rsid w:val="000F4730"/>
    <w:rsid w:val="000F4D13"/>
    <w:rsid w:val="000F5196"/>
    <w:rsid w:val="000F6045"/>
    <w:rsid w:val="000F6277"/>
    <w:rsid w:val="000F6397"/>
    <w:rsid w:val="000F649A"/>
    <w:rsid w:val="000F67F0"/>
    <w:rsid w:val="000F6989"/>
    <w:rsid w:val="000F6DC3"/>
    <w:rsid w:val="000F775C"/>
    <w:rsid w:val="000F781C"/>
    <w:rsid w:val="00100445"/>
    <w:rsid w:val="00100CDB"/>
    <w:rsid w:val="00100D18"/>
    <w:rsid w:val="0010157E"/>
    <w:rsid w:val="00101780"/>
    <w:rsid w:val="00101803"/>
    <w:rsid w:val="00101FE4"/>
    <w:rsid w:val="00102115"/>
    <w:rsid w:val="0010220D"/>
    <w:rsid w:val="0010316A"/>
    <w:rsid w:val="001032EB"/>
    <w:rsid w:val="00103489"/>
    <w:rsid w:val="00104328"/>
    <w:rsid w:val="00104376"/>
    <w:rsid w:val="0010473D"/>
    <w:rsid w:val="00104785"/>
    <w:rsid w:val="0010489F"/>
    <w:rsid w:val="001048F7"/>
    <w:rsid w:val="00104AA0"/>
    <w:rsid w:val="00104B45"/>
    <w:rsid w:val="0010520E"/>
    <w:rsid w:val="001053EF"/>
    <w:rsid w:val="00105529"/>
    <w:rsid w:val="0010567A"/>
    <w:rsid w:val="00105B5C"/>
    <w:rsid w:val="00105D10"/>
    <w:rsid w:val="00106245"/>
    <w:rsid w:val="00107750"/>
    <w:rsid w:val="001106E1"/>
    <w:rsid w:val="00110C6F"/>
    <w:rsid w:val="001110D2"/>
    <w:rsid w:val="001112BC"/>
    <w:rsid w:val="001114B6"/>
    <w:rsid w:val="001115CE"/>
    <w:rsid w:val="0011163B"/>
    <w:rsid w:val="00111641"/>
    <w:rsid w:val="00111DBE"/>
    <w:rsid w:val="00111E0A"/>
    <w:rsid w:val="00111FEE"/>
    <w:rsid w:val="001121E9"/>
    <w:rsid w:val="001136E9"/>
    <w:rsid w:val="00114768"/>
    <w:rsid w:val="00114B49"/>
    <w:rsid w:val="00115590"/>
    <w:rsid w:val="001155A4"/>
    <w:rsid w:val="00115819"/>
    <w:rsid w:val="00115A4C"/>
    <w:rsid w:val="00115C0E"/>
    <w:rsid w:val="00117300"/>
    <w:rsid w:val="00117763"/>
    <w:rsid w:val="001203D0"/>
    <w:rsid w:val="00120D7D"/>
    <w:rsid w:val="00120D9B"/>
    <w:rsid w:val="00120EEC"/>
    <w:rsid w:val="00120F92"/>
    <w:rsid w:val="001211FC"/>
    <w:rsid w:val="001214C7"/>
    <w:rsid w:val="00121C0F"/>
    <w:rsid w:val="00122024"/>
    <w:rsid w:val="001236EA"/>
    <w:rsid w:val="00124722"/>
    <w:rsid w:val="00125386"/>
    <w:rsid w:val="00126776"/>
    <w:rsid w:val="00126F04"/>
    <w:rsid w:val="00127024"/>
    <w:rsid w:val="0012784E"/>
    <w:rsid w:val="00127CCD"/>
    <w:rsid w:val="00130437"/>
    <w:rsid w:val="00130949"/>
    <w:rsid w:val="001311BC"/>
    <w:rsid w:val="001324F1"/>
    <w:rsid w:val="001325AB"/>
    <w:rsid w:val="00133438"/>
    <w:rsid w:val="00133627"/>
    <w:rsid w:val="00133741"/>
    <w:rsid w:val="00134065"/>
    <w:rsid w:val="0013440A"/>
    <w:rsid w:val="00134744"/>
    <w:rsid w:val="00134973"/>
    <w:rsid w:val="00135503"/>
    <w:rsid w:val="00135D37"/>
    <w:rsid w:val="00136CCB"/>
    <w:rsid w:val="001370D3"/>
    <w:rsid w:val="001371B0"/>
    <w:rsid w:val="001371D0"/>
    <w:rsid w:val="00137D0B"/>
    <w:rsid w:val="00137D7E"/>
    <w:rsid w:val="00140723"/>
    <w:rsid w:val="00140999"/>
    <w:rsid w:val="001409D1"/>
    <w:rsid w:val="00140AE8"/>
    <w:rsid w:val="00140CE5"/>
    <w:rsid w:val="00140E0D"/>
    <w:rsid w:val="00140F0B"/>
    <w:rsid w:val="00141B16"/>
    <w:rsid w:val="00141C23"/>
    <w:rsid w:val="00141C85"/>
    <w:rsid w:val="00142277"/>
    <w:rsid w:val="001425EC"/>
    <w:rsid w:val="00142B53"/>
    <w:rsid w:val="00142D12"/>
    <w:rsid w:val="00142FF0"/>
    <w:rsid w:val="00144386"/>
    <w:rsid w:val="001443D5"/>
    <w:rsid w:val="00144F54"/>
    <w:rsid w:val="0014501B"/>
    <w:rsid w:val="00145229"/>
    <w:rsid w:val="00145315"/>
    <w:rsid w:val="00145591"/>
    <w:rsid w:val="00145E92"/>
    <w:rsid w:val="001464D6"/>
    <w:rsid w:val="00146DAD"/>
    <w:rsid w:val="001500A0"/>
    <w:rsid w:val="00150934"/>
    <w:rsid w:val="00150985"/>
    <w:rsid w:val="00150F66"/>
    <w:rsid w:val="0015110B"/>
    <w:rsid w:val="00151269"/>
    <w:rsid w:val="001516A7"/>
    <w:rsid w:val="001516EB"/>
    <w:rsid w:val="00151AF1"/>
    <w:rsid w:val="00152B01"/>
    <w:rsid w:val="001538C8"/>
    <w:rsid w:val="00153E62"/>
    <w:rsid w:val="00154088"/>
    <w:rsid w:val="001541ED"/>
    <w:rsid w:val="00154211"/>
    <w:rsid w:val="0015481D"/>
    <w:rsid w:val="00154B4D"/>
    <w:rsid w:val="00155959"/>
    <w:rsid w:val="0015597B"/>
    <w:rsid w:val="00155ED6"/>
    <w:rsid w:val="00156341"/>
    <w:rsid w:val="00156391"/>
    <w:rsid w:val="001569E6"/>
    <w:rsid w:val="00156B48"/>
    <w:rsid w:val="00157271"/>
    <w:rsid w:val="00157CEB"/>
    <w:rsid w:val="0016058B"/>
    <w:rsid w:val="00161047"/>
    <w:rsid w:val="001615E7"/>
    <w:rsid w:val="001621D3"/>
    <w:rsid w:val="00162451"/>
    <w:rsid w:val="00162B5B"/>
    <w:rsid w:val="00162BD3"/>
    <w:rsid w:val="00163DEF"/>
    <w:rsid w:val="00164239"/>
    <w:rsid w:val="001644A8"/>
    <w:rsid w:val="00164658"/>
    <w:rsid w:val="00164808"/>
    <w:rsid w:val="001649BB"/>
    <w:rsid w:val="00164BC8"/>
    <w:rsid w:val="00165131"/>
    <w:rsid w:val="001657B9"/>
    <w:rsid w:val="001659C7"/>
    <w:rsid w:val="00166B07"/>
    <w:rsid w:val="00167817"/>
    <w:rsid w:val="00167A0E"/>
    <w:rsid w:val="001700B7"/>
    <w:rsid w:val="0017077D"/>
    <w:rsid w:val="00170C44"/>
    <w:rsid w:val="00170E15"/>
    <w:rsid w:val="0017169A"/>
    <w:rsid w:val="001724FA"/>
    <w:rsid w:val="0017291E"/>
    <w:rsid w:val="0017332C"/>
    <w:rsid w:val="0017372A"/>
    <w:rsid w:val="0017413E"/>
    <w:rsid w:val="00174EBB"/>
    <w:rsid w:val="00175894"/>
    <w:rsid w:val="00175A88"/>
    <w:rsid w:val="00175E82"/>
    <w:rsid w:val="00176210"/>
    <w:rsid w:val="00176F1D"/>
    <w:rsid w:val="0017751E"/>
    <w:rsid w:val="0017765C"/>
    <w:rsid w:val="00177AAB"/>
    <w:rsid w:val="00177FCC"/>
    <w:rsid w:val="001800DC"/>
    <w:rsid w:val="0018021E"/>
    <w:rsid w:val="0018054F"/>
    <w:rsid w:val="0018069D"/>
    <w:rsid w:val="00180A4E"/>
    <w:rsid w:val="00181125"/>
    <w:rsid w:val="00182125"/>
    <w:rsid w:val="00182D94"/>
    <w:rsid w:val="001832FB"/>
    <w:rsid w:val="00183531"/>
    <w:rsid w:val="00183879"/>
    <w:rsid w:val="001839A1"/>
    <w:rsid w:val="00183B46"/>
    <w:rsid w:val="00183DD6"/>
    <w:rsid w:val="00184308"/>
    <w:rsid w:val="0018476D"/>
    <w:rsid w:val="0018514F"/>
    <w:rsid w:val="00185166"/>
    <w:rsid w:val="001857BB"/>
    <w:rsid w:val="001865EA"/>
    <w:rsid w:val="00186CF2"/>
    <w:rsid w:val="00186DF4"/>
    <w:rsid w:val="00186EF6"/>
    <w:rsid w:val="001873B2"/>
    <w:rsid w:val="00187618"/>
    <w:rsid w:val="0019032C"/>
    <w:rsid w:val="00191AA6"/>
    <w:rsid w:val="001928BA"/>
    <w:rsid w:val="001932F7"/>
    <w:rsid w:val="00193CCC"/>
    <w:rsid w:val="00193CCD"/>
    <w:rsid w:val="0019427D"/>
    <w:rsid w:val="001948FF"/>
    <w:rsid w:val="00194DA4"/>
    <w:rsid w:val="0019534E"/>
    <w:rsid w:val="00195C6D"/>
    <w:rsid w:val="00196085"/>
    <w:rsid w:val="001962BD"/>
    <w:rsid w:val="001966A8"/>
    <w:rsid w:val="00196794"/>
    <w:rsid w:val="00196D74"/>
    <w:rsid w:val="0019705E"/>
    <w:rsid w:val="001973F9"/>
    <w:rsid w:val="00197511"/>
    <w:rsid w:val="0019798E"/>
    <w:rsid w:val="001A02FD"/>
    <w:rsid w:val="001A0938"/>
    <w:rsid w:val="001A0DC3"/>
    <w:rsid w:val="001A0FEC"/>
    <w:rsid w:val="001A1275"/>
    <w:rsid w:val="001A150C"/>
    <w:rsid w:val="001A15E1"/>
    <w:rsid w:val="001A1C67"/>
    <w:rsid w:val="001A23D1"/>
    <w:rsid w:val="001A3B33"/>
    <w:rsid w:val="001A4710"/>
    <w:rsid w:val="001A47A2"/>
    <w:rsid w:val="001A4900"/>
    <w:rsid w:val="001A49A2"/>
    <w:rsid w:val="001A4EF2"/>
    <w:rsid w:val="001A5306"/>
    <w:rsid w:val="001A59AB"/>
    <w:rsid w:val="001A5DA6"/>
    <w:rsid w:val="001A64AF"/>
    <w:rsid w:val="001A7100"/>
    <w:rsid w:val="001B09B6"/>
    <w:rsid w:val="001B1217"/>
    <w:rsid w:val="001B1EC2"/>
    <w:rsid w:val="001B29F1"/>
    <w:rsid w:val="001B2E87"/>
    <w:rsid w:val="001B515E"/>
    <w:rsid w:val="001B576C"/>
    <w:rsid w:val="001B5958"/>
    <w:rsid w:val="001B5F11"/>
    <w:rsid w:val="001B5F5F"/>
    <w:rsid w:val="001B6CCE"/>
    <w:rsid w:val="001C0AA0"/>
    <w:rsid w:val="001C1021"/>
    <w:rsid w:val="001C1122"/>
    <w:rsid w:val="001C1173"/>
    <w:rsid w:val="001C1B27"/>
    <w:rsid w:val="001C1BE4"/>
    <w:rsid w:val="001C1EBE"/>
    <w:rsid w:val="001C23D7"/>
    <w:rsid w:val="001C26EB"/>
    <w:rsid w:val="001C29CB"/>
    <w:rsid w:val="001C31EE"/>
    <w:rsid w:val="001C33B0"/>
    <w:rsid w:val="001C3606"/>
    <w:rsid w:val="001C3AF6"/>
    <w:rsid w:val="001C44A5"/>
    <w:rsid w:val="001C47C4"/>
    <w:rsid w:val="001C4A14"/>
    <w:rsid w:val="001C4A55"/>
    <w:rsid w:val="001C4B9E"/>
    <w:rsid w:val="001C4DAF"/>
    <w:rsid w:val="001C4E72"/>
    <w:rsid w:val="001C5920"/>
    <w:rsid w:val="001C5B72"/>
    <w:rsid w:val="001C5C70"/>
    <w:rsid w:val="001C66A2"/>
    <w:rsid w:val="001C7B0E"/>
    <w:rsid w:val="001C7BF7"/>
    <w:rsid w:val="001D022A"/>
    <w:rsid w:val="001D12F3"/>
    <w:rsid w:val="001D1932"/>
    <w:rsid w:val="001D19D3"/>
    <w:rsid w:val="001D1B68"/>
    <w:rsid w:val="001D28A3"/>
    <w:rsid w:val="001D2E40"/>
    <w:rsid w:val="001D3045"/>
    <w:rsid w:val="001D40EC"/>
    <w:rsid w:val="001D4459"/>
    <w:rsid w:val="001D4CDF"/>
    <w:rsid w:val="001D5473"/>
    <w:rsid w:val="001D609F"/>
    <w:rsid w:val="001D63F4"/>
    <w:rsid w:val="001D6670"/>
    <w:rsid w:val="001D685E"/>
    <w:rsid w:val="001D69CE"/>
    <w:rsid w:val="001D710F"/>
    <w:rsid w:val="001D72E4"/>
    <w:rsid w:val="001D737C"/>
    <w:rsid w:val="001D7402"/>
    <w:rsid w:val="001D75B1"/>
    <w:rsid w:val="001E0821"/>
    <w:rsid w:val="001E0AE0"/>
    <w:rsid w:val="001E0BE7"/>
    <w:rsid w:val="001E1243"/>
    <w:rsid w:val="001E1328"/>
    <w:rsid w:val="001E1DE8"/>
    <w:rsid w:val="001E24B2"/>
    <w:rsid w:val="001E2512"/>
    <w:rsid w:val="001E2975"/>
    <w:rsid w:val="001E3C60"/>
    <w:rsid w:val="001E4067"/>
    <w:rsid w:val="001E4444"/>
    <w:rsid w:val="001E4548"/>
    <w:rsid w:val="001E45C2"/>
    <w:rsid w:val="001E47F1"/>
    <w:rsid w:val="001E5444"/>
    <w:rsid w:val="001E5A71"/>
    <w:rsid w:val="001E616C"/>
    <w:rsid w:val="001E6404"/>
    <w:rsid w:val="001E683F"/>
    <w:rsid w:val="001E69E4"/>
    <w:rsid w:val="001E6CF7"/>
    <w:rsid w:val="001E71DE"/>
    <w:rsid w:val="001E742F"/>
    <w:rsid w:val="001E7C5F"/>
    <w:rsid w:val="001F0780"/>
    <w:rsid w:val="001F0817"/>
    <w:rsid w:val="001F09DC"/>
    <w:rsid w:val="001F0FD4"/>
    <w:rsid w:val="001F15A6"/>
    <w:rsid w:val="001F17E9"/>
    <w:rsid w:val="001F1C69"/>
    <w:rsid w:val="001F2792"/>
    <w:rsid w:val="001F2C43"/>
    <w:rsid w:val="001F2EB4"/>
    <w:rsid w:val="001F3886"/>
    <w:rsid w:val="001F4162"/>
    <w:rsid w:val="001F4192"/>
    <w:rsid w:val="001F4641"/>
    <w:rsid w:val="001F4A04"/>
    <w:rsid w:val="001F4E87"/>
    <w:rsid w:val="001F5AE7"/>
    <w:rsid w:val="001F5D50"/>
    <w:rsid w:val="001F5ED5"/>
    <w:rsid w:val="001F6D08"/>
    <w:rsid w:val="001F6FEF"/>
    <w:rsid w:val="001F7750"/>
    <w:rsid w:val="00200095"/>
    <w:rsid w:val="00200235"/>
    <w:rsid w:val="00200CCE"/>
    <w:rsid w:val="00201428"/>
    <w:rsid w:val="00201832"/>
    <w:rsid w:val="00201A93"/>
    <w:rsid w:val="00201D2E"/>
    <w:rsid w:val="00201DAD"/>
    <w:rsid w:val="002020EF"/>
    <w:rsid w:val="0020237D"/>
    <w:rsid w:val="00202747"/>
    <w:rsid w:val="00202C21"/>
    <w:rsid w:val="00202D7A"/>
    <w:rsid w:val="00202FA7"/>
    <w:rsid w:val="0020339E"/>
    <w:rsid w:val="00203A9D"/>
    <w:rsid w:val="00203D37"/>
    <w:rsid w:val="00203E3C"/>
    <w:rsid w:val="002040D1"/>
    <w:rsid w:val="002048B9"/>
    <w:rsid w:val="00205C22"/>
    <w:rsid w:val="00205C3E"/>
    <w:rsid w:val="00205CB1"/>
    <w:rsid w:val="002060B6"/>
    <w:rsid w:val="00206A39"/>
    <w:rsid w:val="00206E85"/>
    <w:rsid w:val="00207215"/>
    <w:rsid w:val="0020773E"/>
    <w:rsid w:val="00207892"/>
    <w:rsid w:val="00207C2F"/>
    <w:rsid w:val="00210361"/>
    <w:rsid w:val="0021067C"/>
    <w:rsid w:val="002107F1"/>
    <w:rsid w:val="00210DD9"/>
    <w:rsid w:val="002114AA"/>
    <w:rsid w:val="00212006"/>
    <w:rsid w:val="0021219C"/>
    <w:rsid w:val="00212678"/>
    <w:rsid w:val="00212901"/>
    <w:rsid w:val="002139C5"/>
    <w:rsid w:val="002149E8"/>
    <w:rsid w:val="00214DE2"/>
    <w:rsid w:val="00214FC4"/>
    <w:rsid w:val="002150E2"/>
    <w:rsid w:val="0021536D"/>
    <w:rsid w:val="00215791"/>
    <w:rsid w:val="00215926"/>
    <w:rsid w:val="002163E4"/>
    <w:rsid w:val="00216F4E"/>
    <w:rsid w:val="002171E7"/>
    <w:rsid w:val="002176E1"/>
    <w:rsid w:val="002178DB"/>
    <w:rsid w:val="00217A9B"/>
    <w:rsid w:val="00217D6F"/>
    <w:rsid w:val="00217F93"/>
    <w:rsid w:val="002205C0"/>
    <w:rsid w:val="00222069"/>
    <w:rsid w:val="00222631"/>
    <w:rsid w:val="0022385A"/>
    <w:rsid w:val="00223942"/>
    <w:rsid w:val="002259A2"/>
    <w:rsid w:val="002259AB"/>
    <w:rsid w:val="0022601E"/>
    <w:rsid w:val="0022609C"/>
    <w:rsid w:val="0022638B"/>
    <w:rsid w:val="00226DAC"/>
    <w:rsid w:val="00227CF3"/>
    <w:rsid w:val="00227F2A"/>
    <w:rsid w:val="0023019A"/>
    <w:rsid w:val="002303E0"/>
    <w:rsid w:val="00230C39"/>
    <w:rsid w:val="0023178A"/>
    <w:rsid w:val="00231C78"/>
    <w:rsid w:val="00231DAD"/>
    <w:rsid w:val="002324F7"/>
    <w:rsid w:val="00232A74"/>
    <w:rsid w:val="00233066"/>
    <w:rsid w:val="0023408D"/>
    <w:rsid w:val="00234A41"/>
    <w:rsid w:val="002351CD"/>
    <w:rsid w:val="0023529E"/>
    <w:rsid w:val="00235427"/>
    <w:rsid w:val="00235446"/>
    <w:rsid w:val="00235F1F"/>
    <w:rsid w:val="002370F5"/>
    <w:rsid w:val="00237790"/>
    <w:rsid w:val="00237BB2"/>
    <w:rsid w:val="00237EFC"/>
    <w:rsid w:val="00240890"/>
    <w:rsid w:val="00240DDB"/>
    <w:rsid w:val="00241813"/>
    <w:rsid w:val="00241B5E"/>
    <w:rsid w:val="00241D93"/>
    <w:rsid w:val="00241E3B"/>
    <w:rsid w:val="00241FD0"/>
    <w:rsid w:val="002421F6"/>
    <w:rsid w:val="00242D1E"/>
    <w:rsid w:val="002432FA"/>
    <w:rsid w:val="00244014"/>
    <w:rsid w:val="0024478E"/>
    <w:rsid w:val="00244B4D"/>
    <w:rsid w:val="00244B5E"/>
    <w:rsid w:val="0024537C"/>
    <w:rsid w:val="0024579A"/>
    <w:rsid w:val="00245AFB"/>
    <w:rsid w:val="00245EFF"/>
    <w:rsid w:val="002460AA"/>
    <w:rsid w:val="0024656D"/>
    <w:rsid w:val="00246A2C"/>
    <w:rsid w:val="00246FBC"/>
    <w:rsid w:val="00246FE1"/>
    <w:rsid w:val="00247295"/>
    <w:rsid w:val="002475C3"/>
    <w:rsid w:val="0024773C"/>
    <w:rsid w:val="0024777A"/>
    <w:rsid w:val="00247D16"/>
    <w:rsid w:val="00250049"/>
    <w:rsid w:val="002513B1"/>
    <w:rsid w:val="002521C3"/>
    <w:rsid w:val="0025268F"/>
    <w:rsid w:val="00252AD7"/>
    <w:rsid w:val="002530EF"/>
    <w:rsid w:val="00254C42"/>
    <w:rsid w:val="00254E36"/>
    <w:rsid w:val="002556C6"/>
    <w:rsid w:val="00255800"/>
    <w:rsid w:val="00255E77"/>
    <w:rsid w:val="002560B1"/>
    <w:rsid w:val="00256652"/>
    <w:rsid w:val="00256F96"/>
    <w:rsid w:val="00257250"/>
    <w:rsid w:val="00257389"/>
    <w:rsid w:val="00257EFA"/>
    <w:rsid w:val="002601F9"/>
    <w:rsid w:val="00260B79"/>
    <w:rsid w:val="00261F11"/>
    <w:rsid w:val="00262A42"/>
    <w:rsid w:val="00263284"/>
    <w:rsid w:val="00263318"/>
    <w:rsid w:val="00263F87"/>
    <w:rsid w:val="00264104"/>
    <w:rsid w:val="00264797"/>
    <w:rsid w:val="0026480F"/>
    <w:rsid w:val="002648EC"/>
    <w:rsid w:val="002649B6"/>
    <w:rsid w:val="00264B42"/>
    <w:rsid w:val="0026534B"/>
    <w:rsid w:val="002655A9"/>
    <w:rsid w:val="002655D0"/>
    <w:rsid w:val="00265A56"/>
    <w:rsid w:val="00266225"/>
    <w:rsid w:val="002671CC"/>
    <w:rsid w:val="00267573"/>
    <w:rsid w:val="00267B0F"/>
    <w:rsid w:val="00267BBB"/>
    <w:rsid w:val="00267F63"/>
    <w:rsid w:val="00270272"/>
    <w:rsid w:val="002702B2"/>
    <w:rsid w:val="00270F20"/>
    <w:rsid w:val="00270FC0"/>
    <w:rsid w:val="0027112C"/>
    <w:rsid w:val="00271591"/>
    <w:rsid w:val="0027179F"/>
    <w:rsid w:val="002717D9"/>
    <w:rsid w:val="00271D24"/>
    <w:rsid w:val="00271D76"/>
    <w:rsid w:val="002724CC"/>
    <w:rsid w:val="00273C75"/>
    <w:rsid w:val="0027414E"/>
    <w:rsid w:val="002741A6"/>
    <w:rsid w:val="002745C5"/>
    <w:rsid w:val="0027470C"/>
    <w:rsid w:val="00274C62"/>
    <w:rsid w:val="00274E1B"/>
    <w:rsid w:val="00274EB4"/>
    <w:rsid w:val="0027508C"/>
    <w:rsid w:val="00275156"/>
    <w:rsid w:val="00275381"/>
    <w:rsid w:val="002754BE"/>
    <w:rsid w:val="002763DE"/>
    <w:rsid w:val="0027715D"/>
    <w:rsid w:val="002778CA"/>
    <w:rsid w:val="00280125"/>
    <w:rsid w:val="0028038F"/>
    <w:rsid w:val="00280F02"/>
    <w:rsid w:val="002817CA"/>
    <w:rsid w:val="00282DFF"/>
    <w:rsid w:val="00283407"/>
    <w:rsid w:val="002834E4"/>
    <w:rsid w:val="00283BC5"/>
    <w:rsid w:val="00283D8E"/>
    <w:rsid w:val="0028422A"/>
    <w:rsid w:val="00284ED0"/>
    <w:rsid w:val="00284F84"/>
    <w:rsid w:val="002852A9"/>
    <w:rsid w:val="00285462"/>
    <w:rsid w:val="00285BE2"/>
    <w:rsid w:val="00286D8F"/>
    <w:rsid w:val="00287110"/>
    <w:rsid w:val="0028781F"/>
    <w:rsid w:val="0029008F"/>
    <w:rsid w:val="0029062B"/>
    <w:rsid w:val="002906A6"/>
    <w:rsid w:val="002906B5"/>
    <w:rsid w:val="00290BF1"/>
    <w:rsid w:val="00291904"/>
    <w:rsid w:val="0029253B"/>
    <w:rsid w:val="0029257C"/>
    <w:rsid w:val="0029284D"/>
    <w:rsid w:val="00293B05"/>
    <w:rsid w:val="00294367"/>
    <w:rsid w:val="00294FB0"/>
    <w:rsid w:val="00295256"/>
    <w:rsid w:val="00295C56"/>
    <w:rsid w:val="00295E6C"/>
    <w:rsid w:val="00296019"/>
    <w:rsid w:val="00296671"/>
    <w:rsid w:val="00296E3C"/>
    <w:rsid w:val="0029758B"/>
    <w:rsid w:val="00297C94"/>
    <w:rsid w:val="00297EE4"/>
    <w:rsid w:val="002A0081"/>
    <w:rsid w:val="002A0E98"/>
    <w:rsid w:val="002A0F34"/>
    <w:rsid w:val="002A1278"/>
    <w:rsid w:val="002A202D"/>
    <w:rsid w:val="002A2359"/>
    <w:rsid w:val="002A24CC"/>
    <w:rsid w:val="002A2F5D"/>
    <w:rsid w:val="002A2F67"/>
    <w:rsid w:val="002A3082"/>
    <w:rsid w:val="002A354C"/>
    <w:rsid w:val="002A36C1"/>
    <w:rsid w:val="002A4127"/>
    <w:rsid w:val="002A4CFC"/>
    <w:rsid w:val="002A4DD0"/>
    <w:rsid w:val="002A4F1F"/>
    <w:rsid w:val="002A61B5"/>
    <w:rsid w:val="002A6E2D"/>
    <w:rsid w:val="002A70C9"/>
    <w:rsid w:val="002A792C"/>
    <w:rsid w:val="002A7DE4"/>
    <w:rsid w:val="002B01AE"/>
    <w:rsid w:val="002B0626"/>
    <w:rsid w:val="002B0782"/>
    <w:rsid w:val="002B07F4"/>
    <w:rsid w:val="002B0B95"/>
    <w:rsid w:val="002B0D73"/>
    <w:rsid w:val="002B0F61"/>
    <w:rsid w:val="002B13D3"/>
    <w:rsid w:val="002B172C"/>
    <w:rsid w:val="002B1AD1"/>
    <w:rsid w:val="002B1E4F"/>
    <w:rsid w:val="002B2862"/>
    <w:rsid w:val="002B2A2A"/>
    <w:rsid w:val="002B2C5D"/>
    <w:rsid w:val="002B34D2"/>
    <w:rsid w:val="002B3944"/>
    <w:rsid w:val="002B4639"/>
    <w:rsid w:val="002B4B6A"/>
    <w:rsid w:val="002B514C"/>
    <w:rsid w:val="002B540F"/>
    <w:rsid w:val="002B54E1"/>
    <w:rsid w:val="002B61AB"/>
    <w:rsid w:val="002B64AD"/>
    <w:rsid w:val="002B7A30"/>
    <w:rsid w:val="002C0061"/>
    <w:rsid w:val="002C0291"/>
    <w:rsid w:val="002C0304"/>
    <w:rsid w:val="002C1152"/>
    <w:rsid w:val="002C1193"/>
    <w:rsid w:val="002C1D19"/>
    <w:rsid w:val="002C1D31"/>
    <w:rsid w:val="002C272D"/>
    <w:rsid w:val="002C2A04"/>
    <w:rsid w:val="002C335D"/>
    <w:rsid w:val="002C33B7"/>
    <w:rsid w:val="002C3749"/>
    <w:rsid w:val="002C3B6D"/>
    <w:rsid w:val="002C4243"/>
    <w:rsid w:val="002C44DF"/>
    <w:rsid w:val="002C4C2C"/>
    <w:rsid w:val="002C4C8D"/>
    <w:rsid w:val="002C4DCD"/>
    <w:rsid w:val="002C563E"/>
    <w:rsid w:val="002C587B"/>
    <w:rsid w:val="002C5DF2"/>
    <w:rsid w:val="002C5FB7"/>
    <w:rsid w:val="002C6880"/>
    <w:rsid w:val="002C68C2"/>
    <w:rsid w:val="002C6E56"/>
    <w:rsid w:val="002C6E6B"/>
    <w:rsid w:val="002C704B"/>
    <w:rsid w:val="002C730B"/>
    <w:rsid w:val="002C7D21"/>
    <w:rsid w:val="002D1015"/>
    <w:rsid w:val="002D1311"/>
    <w:rsid w:val="002D145A"/>
    <w:rsid w:val="002D1E0E"/>
    <w:rsid w:val="002D28E7"/>
    <w:rsid w:val="002D2CF7"/>
    <w:rsid w:val="002D2D59"/>
    <w:rsid w:val="002D43CE"/>
    <w:rsid w:val="002D46D2"/>
    <w:rsid w:val="002D46FF"/>
    <w:rsid w:val="002D477E"/>
    <w:rsid w:val="002D4F5B"/>
    <w:rsid w:val="002D5188"/>
    <w:rsid w:val="002D5A48"/>
    <w:rsid w:val="002D640A"/>
    <w:rsid w:val="002D6891"/>
    <w:rsid w:val="002D6B4E"/>
    <w:rsid w:val="002D7511"/>
    <w:rsid w:val="002D79F1"/>
    <w:rsid w:val="002D7BBC"/>
    <w:rsid w:val="002E018A"/>
    <w:rsid w:val="002E0364"/>
    <w:rsid w:val="002E09E8"/>
    <w:rsid w:val="002E0E29"/>
    <w:rsid w:val="002E1132"/>
    <w:rsid w:val="002E1510"/>
    <w:rsid w:val="002E1534"/>
    <w:rsid w:val="002E16E1"/>
    <w:rsid w:val="002E186F"/>
    <w:rsid w:val="002E19B0"/>
    <w:rsid w:val="002E2482"/>
    <w:rsid w:val="002E2907"/>
    <w:rsid w:val="002E2AEB"/>
    <w:rsid w:val="002E2B65"/>
    <w:rsid w:val="002E2EA0"/>
    <w:rsid w:val="002E3EC2"/>
    <w:rsid w:val="002E487B"/>
    <w:rsid w:val="002E52ED"/>
    <w:rsid w:val="002E5799"/>
    <w:rsid w:val="002E7269"/>
    <w:rsid w:val="002E7590"/>
    <w:rsid w:val="002E7DA2"/>
    <w:rsid w:val="002F1610"/>
    <w:rsid w:val="002F1901"/>
    <w:rsid w:val="002F1AD8"/>
    <w:rsid w:val="002F21F5"/>
    <w:rsid w:val="002F2453"/>
    <w:rsid w:val="002F2674"/>
    <w:rsid w:val="002F2BB6"/>
    <w:rsid w:val="002F38D9"/>
    <w:rsid w:val="002F3951"/>
    <w:rsid w:val="002F3C61"/>
    <w:rsid w:val="002F4194"/>
    <w:rsid w:val="002F4195"/>
    <w:rsid w:val="002F42BF"/>
    <w:rsid w:val="002F48A6"/>
    <w:rsid w:val="002F551A"/>
    <w:rsid w:val="002F58B7"/>
    <w:rsid w:val="002F5B73"/>
    <w:rsid w:val="002F5DD9"/>
    <w:rsid w:val="002F6220"/>
    <w:rsid w:val="002F65C7"/>
    <w:rsid w:val="002F6756"/>
    <w:rsid w:val="002F67DA"/>
    <w:rsid w:val="002F750E"/>
    <w:rsid w:val="002F7CD8"/>
    <w:rsid w:val="003007AC"/>
    <w:rsid w:val="00300EF4"/>
    <w:rsid w:val="00301BF4"/>
    <w:rsid w:val="00302097"/>
    <w:rsid w:val="003028D3"/>
    <w:rsid w:val="0030326B"/>
    <w:rsid w:val="003032D7"/>
    <w:rsid w:val="0030341C"/>
    <w:rsid w:val="00303F58"/>
    <w:rsid w:val="00304B8E"/>
    <w:rsid w:val="00304CE1"/>
    <w:rsid w:val="00304DAF"/>
    <w:rsid w:val="00304DF5"/>
    <w:rsid w:val="003051B9"/>
    <w:rsid w:val="00305576"/>
    <w:rsid w:val="00305791"/>
    <w:rsid w:val="003064C6"/>
    <w:rsid w:val="00307151"/>
    <w:rsid w:val="0030789A"/>
    <w:rsid w:val="003079C0"/>
    <w:rsid w:val="00310E91"/>
    <w:rsid w:val="003113E1"/>
    <w:rsid w:val="00311A59"/>
    <w:rsid w:val="00311E04"/>
    <w:rsid w:val="00312489"/>
    <w:rsid w:val="00312E79"/>
    <w:rsid w:val="0031316F"/>
    <w:rsid w:val="00313188"/>
    <w:rsid w:val="003137FB"/>
    <w:rsid w:val="003138A0"/>
    <w:rsid w:val="003142E6"/>
    <w:rsid w:val="0031464D"/>
    <w:rsid w:val="0031510A"/>
    <w:rsid w:val="003153EC"/>
    <w:rsid w:val="0031544A"/>
    <w:rsid w:val="00315B9E"/>
    <w:rsid w:val="003161CE"/>
    <w:rsid w:val="00316327"/>
    <w:rsid w:val="00316468"/>
    <w:rsid w:val="00316C51"/>
    <w:rsid w:val="003174B8"/>
    <w:rsid w:val="00317A7E"/>
    <w:rsid w:val="00320007"/>
    <w:rsid w:val="003201AB"/>
    <w:rsid w:val="00320E74"/>
    <w:rsid w:val="003214FB"/>
    <w:rsid w:val="003216FC"/>
    <w:rsid w:val="00321818"/>
    <w:rsid w:val="0032277F"/>
    <w:rsid w:val="00322B9F"/>
    <w:rsid w:val="0032310D"/>
    <w:rsid w:val="003231D9"/>
    <w:rsid w:val="00323400"/>
    <w:rsid w:val="00323B52"/>
    <w:rsid w:val="0032460C"/>
    <w:rsid w:val="00324A45"/>
    <w:rsid w:val="00324B71"/>
    <w:rsid w:val="00324F3B"/>
    <w:rsid w:val="003253D5"/>
    <w:rsid w:val="00325AC3"/>
    <w:rsid w:val="00326807"/>
    <w:rsid w:val="00327E4A"/>
    <w:rsid w:val="00330D2C"/>
    <w:rsid w:val="003310F0"/>
    <w:rsid w:val="00331B32"/>
    <w:rsid w:val="00332419"/>
    <w:rsid w:val="003324EE"/>
    <w:rsid w:val="003327EA"/>
    <w:rsid w:val="00332DE9"/>
    <w:rsid w:val="0033308D"/>
    <w:rsid w:val="00333EFB"/>
    <w:rsid w:val="003347F2"/>
    <w:rsid w:val="00334A6E"/>
    <w:rsid w:val="00334F23"/>
    <w:rsid w:val="00335DB2"/>
    <w:rsid w:val="00335F57"/>
    <w:rsid w:val="003363E0"/>
    <w:rsid w:val="003367D3"/>
    <w:rsid w:val="00336A2C"/>
    <w:rsid w:val="003412D5"/>
    <w:rsid w:val="00341441"/>
    <w:rsid w:val="00341C6F"/>
    <w:rsid w:val="00341E1D"/>
    <w:rsid w:val="0034242B"/>
    <w:rsid w:val="00342441"/>
    <w:rsid w:val="0034440A"/>
    <w:rsid w:val="0034448E"/>
    <w:rsid w:val="00345426"/>
    <w:rsid w:val="00345CFD"/>
    <w:rsid w:val="00345DC0"/>
    <w:rsid w:val="00346822"/>
    <w:rsid w:val="00346B1C"/>
    <w:rsid w:val="003502B0"/>
    <w:rsid w:val="00350AD6"/>
    <w:rsid w:val="00350CE0"/>
    <w:rsid w:val="0035151B"/>
    <w:rsid w:val="003515F4"/>
    <w:rsid w:val="00352025"/>
    <w:rsid w:val="003526D6"/>
    <w:rsid w:val="00352738"/>
    <w:rsid w:val="00352BE2"/>
    <w:rsid w:val="0035440C"/>
    <w:rsid w:val="0035448A"/>
    <w:rsid w:val="00354834"/>
    <w:rsid w:val="00354BAE"/>
    <w:rsid w:val="003555CA"/>
    <w:rsid w:val="0035562F"/>
    <w:rsid w:val="00355EA2"/>
    <w:rsid w:val="00355F89"/>
    <w:rsid w:val="0035608A"/>
    <w:rsid w:val="003569F0"/>
    <w:rsid w:val="003604D6"/>
    <w:rsid w:val="0036078D"/>
    <w:rsid w:val="003607BE"/>
    <w:rsid w:val="00360F2B"/>
    <w:rsid w:val="00361074"/>
    <w:rsid w:val="003621B8"/>
    <w:rsid w:val="003624D7"/>
    <w:rsid w:val="0036263F"/>
    <w:rsid w:val="00362C7A"/>
    <w:rsid w:val="003636D8"/>
    <w:rsid w:val="00363BC5"/>
    <w:rsid w:val="00363EF4"/>
    <w:rsid w:val="003647F3"/>
    <w:rsid w:val="00364A94"/>
    <w:rsid w:val="00364A9B"/>
    <w:rsid w:val="00364FDB"/>
    <w:rsid w:val="00365413"/>
    <w:rsid w:val="003658C7"/>
    <w:rsid w:val="00366D22"/>
    <w:rsid w:val="00367094"/>
    <w:rsid w:val="0036712F"/>
    <w:rsid w:val="00367D56"/>
    <w:rsid w:val="00367FC6"/>
    <w:rsid w:val="00370A5B"/>
    <w:rsid w:val="00371E3B"/>
    <w:rsid w:val="003720D9"/>
    <w:rsid w:val="00372ABA"/>
    <w:rsid w:val="00372C12"/>
    <w:rsid w:val="00372CC1"/>
    <w:rsid w:val="003730A1"/>
    <w:rsid w:val="00373F0A"/>
    <w:rsid w:val="0037402B"/>
    <w:rsid w:val="0037403E"/>
    <w:rsid w:val="003746B6"/>
    <w:rsid w:val="003748CA"/>
    <w:rsid w:val="00374FF0"/>
    <w:rsid w:val="003758D0"/>
    <w:rsid w:val="0037621F"/>
    <w:rsid w:val="0037660C"/>
    <w:rsid w:val="00376A56"/>
    <w:rsid w:val="00376E12"/>
    <w:rsid w:val="00376EEE"/>
    <w:rsid w:val="003772DD"/>
    <w:rsid w:val="003774FC"/>
    <w:rsid w:val="00377A72"/>
    <w:rsid w:val="00380164"/>
    <w:rsid w:val="00380428"/>
    <w:rsid w:val="0038153D"/>
    <w:rsid w:val="003829AC"/>
    <w:rsid w:val="00382D44"/>
    <w:rsid w:val="00382DF8"/>
    <w:rsid w:val="00383376"/>
    <w:rsid w:val="00383AF1"/>
    <w:rsid w:val="00383CD6"/>
    <w:rsid w:val="00383DEB"/>
    <w:rsid w:val="00384663"/>
    <w:rsid w:val="003847FA"/>
    <w:rsid w:val="0038503E"/>
    <w:rsid w:val="00385275"/>
    <w:rsid w:val="00385B13"/>
    <w:rsid w:val="003864A9"/>
    <w:rsid w:val="003867A8"/>
    <w:rsid w:val="00386E61"/>
    <w:rsid w:val="0038759E"/>
    <w:rsid w:val="00390012"/>
    <w:rsid w:val="00390D5C"/>
    <w:rsid w:val="00390D97"/>
    <w:rsid w:val="00390DC0"/>
    <w:rsid w:val="00391216"/>
    <w:rsid w:val="00391263"/>
    <w:rsid w:val="0039295B"/>
    <w:rsid w:val="00392AFA"/>
    <w:rsid w:val="00392BA8"/>
    <w:rsid w:val="00392D07"/>
    <w:rsid w:val="003931BE"/>
    <w:rsid w:val="00393599"/>
    <w:rsid w:val="003935AC"/>
    <w:rsid w:val="00393785"/>
    <w:rsid w:val="00393877"/>
    <w:rsid w:val="0039421C"/>
    <w:rsid w:val="00394286"/>
    <w:rsid w:val="003948C8"/>
    <w:rsid w:val="00394B78"/>
    <w:rsid w:val="00394BC0"/>
    <w:rsid w:val="00395A20"/>
    <w:rsid w:val="00395F2D"/>
    <w:rsid w:val="00396BC8"/>
    <w:rsid w:val="003976E5"/>
    <w:rsid w:val="003979B2"/>
    <w:rsid w:val="00397AF9"/>
    <w:rsid w:val="00397BBA"/>
    <w:rsid w:val="003A0100"/>
    <w:rsid w:val="003A0E6F"/>
    <w:rsid w:val="003A0F7C"/>
    <w:rsid w:val="003A14FB"/>
    <w:rsid w:val="003A1BD9"/>
    <w:rsid w:val="003A20CF"/>
    <w:rsid w:val="003A286C"/>
    <w:rsid w:val="003A2CA5"/>
    <w:rsid w:val="003A3418"/>
    <w:rsid w:val="003A38C0"/>
    <w:rsid w:val="003A3E48"/>
    <w:rsid w:val="003A5F4D"/>
    <w:rsid w:val="003A60D2"/>
    <w:rsid w:val="003A663A"/>
    <w:rsid w:val="003B0BF7"/>
    <w:rsid w:val="003B1AE6"/>
    <w:rsid w:val="003B2166"/>
    <w:rsid w:val="003B2867"/>
    <w:rsid w:val="003B30F2"/>
    <w:rsid w:val="003B32BE"/>
    <w:rsid w:val="003B34E1"/>
    <w:rsid w:val="003B3E3C"/>
    <w:rsid w:val="003B4906"/>
    <w:rsid w:val="003B5350"/>
    <w:rsid w:val="003B54E0"/>
    <w:rsid w:val="003B63C9"/>
    <w:rsid w:val="003B69C8"/>
    <w:rsid w:val="003B6E4B"/>
    <w:rsid w:val="003B6E95"/>
    <w:rsid w:val="003B70E9"/>
    <w:rsid w:val="003B73B0"/>
    <w:rsid w:val="003B7C40"/>
    <w:rsid w:val="003B7CB2"/>
    <w:rsid w:val="003C000D"/>
    <w:rsid w:val="003C11B6"/>
    <w:rsid w:val="003C1458"/>
    <w:rsid w:val="003C175A"/>
    <w:rsid w:val="003C2413"/>
    <w:rsid w:val="003C258D"/>
    <w:rsid w:val="003C315F"/>
    <w:rsid w:val="003C399A"/>
    <w:rsid w:val="003C3A72"/>
    <w:rsid w:val="003C3C2D"/>
    <w:rsid w:val="003C3EE6"/>
    <w:rsid w:val="003C414F"/>
    <w:rsid w:val="003C46B3"/>
    <w:rsid w:val="003C4895"/>
    <w:rsid w:val="003C6570"/>
    <w:rsid w:val="003C68C9"/>
    <w:rsid w:val="003C6A54"/>
    <w:rsid w:val="003C6B85"/>
    <w:rsid w:val="003C6FE6"/>
    <w:rsid w:val="003C7701"/>
    <w:rsid w:val="003C7907"/>
    <w:rsid w:val="003C7954"/>
    <w:rsid w:val="003C7C18"/>
    <w:rsid w:val="003D01A8"/>
    <w:rsid w:val="003D0C5A"/>
    <w:rsid w:val="003D123D"/>
    <w:rsid w:val="003D1383"/>
    <w:rsid w:val="003D1491"/>
    <w:rsid w:val="003D1C24"/>
    <w:rsid w:val="003D2004"/>
    <w:rsid w:val="003D22AA"/>
    <w:rsid w:val="003D286F"/>
    <w:rsid w:val="003D34D2"/>
    <w:rsid w:val="003D3BEC"/>
    <w:rsid w:val="003D41D3"/>
    <w:rsid w:val="003D4276"/>
    <w:rsid w:val="003D4969"/>
    <w:rsid w:val="003D5089"/>
    <w:rsid w:val="003D5724"/>
    <w:rsid w:val="003D57A2"/>
    <w:rsid w:val="003D6166"/>
    <w:rsid w:val="003D6A8C"/>
    <w:rsid w:val="003D6CBF"/>
    <w:rsid w:val="003D6FE3"/>
    <w:rsid w:val="003E053A"/>
    <w:rsid w:val="003E071C"/>
    <w:rsid w:val="003E0756"/>
    <w:rsid w:val="003E0CAE"/>
    <w:rsid w:val="003E0DE2"/>
    <w:rsid w:val="003E10EB"/>
    <w:rsid w:val="003E1152"/>
    <w:rsid w:val="003E18CE"/>
    <w:rsid w:val="003E23AB"/>
    <w:rsid w:val="003E2926"/>
    <w:rsid w:val="003E31DD"/>
    <w:rsid w:val="003E41B0"/>
    <w:rsid w:val="003E475E"/>
    <w:rsid w:val="003E482C"/>
    <w:rsid w:val="003E4C10"/>
    <w:rsid w:val="003E5A88"/>
    <w:rsid w:val="003E5F38"/>
    <w:rsid w:val="003E5FBD"/>
    <w:rsid w:val="003E6156"/>
    <w:rsid w:val="003E65C6"/>
    <w:rsid w:val="003E66AA"/>
    <w:rsid w:val="003E689D"/>
    <w:rsid w:val="003E6ACA"/>
    <w:rsid w:val="003E7BF4"/>
    <w:rsid w:val="003F008A"/>
    <w:rsid w:val="003F042F"/>
    <w:rsid w:val="003F0735"/>
    <w:rsid w:val="003F0AD9"/>
    <w:rsid w:val="003F0E3C"/>
    <w:rsid w:val="003F0F4C"/>
    <w:rsid w:val="003F141F"/>
    <w:rsid w:val="003F17C5"/>
    <w:rsid w:val="003F202F"/>
    <w:rsid w:val="003F20AB"/>
    <w:rsid w:val="003F2357"/>
    <w:rsid w:val="003F271F"/>
    <w:rsid w:val="003F345C"/>
    <w:rsid w:val="003F3899"/>
    <w:rsid w:val="003F39F7"/>
    <w:rsid w:val="003F3AFC"/>
    <w:rsid w:val="003F3FDC"/>
    <w:rsid w:val="003F4112"/>
    <w:rsid w:val="003F431F"/>
    <w:rsid w:val="003F4B26"/>
    <w:rsid w:val="003F4FDE"/>
    <w:rsid w:val="003F5A7B"/>
    <w:rsid w:val="003F5DC1"/>
    <w:rsid w:val="003F6B6E"/>
    <w:rsid w:val="003F73C8"/>
    <w:rsid w:val="003F75C5"/>
    <w:rsid w:val="00400889"/>
    <w:rsid w:val="004009DF"/>
    <w:rsid w:val="00400A5D"/>
    <w:rsid w:val="0040226B"/>
    <w:rsid w:val="00402A27"/>
    <w:rsid w:val="00402FF1"/>
    <w:rsid w:val="00403ACB"/>
    <w:rsid w:val="00404129"/>
    <w:rsid w:val="00404E04"/>
    <w:rsid w:val="00405F5E"/>
    <w:rsid w:val="00406400"/>
    <w:rsid w:val="00406609"/>
    <w:rsid w:val="00406BDD"/>
    <w:rsid w:val="004073B3"/>
    <w:rsid w:val="004076B8"/>
    <w:rsid w:val="00410229"/>
    <w:rsid w:val="00410E4E"/>
    <w:rsid w:val="004110F7"/>
    <w:rsid w:val="00411116"/>
    <w:rsid w:val="00411262"/>
    <w:rsid w:val="00411585"/>
    <w:rsid w:val="0041253B"/>
    <w:rsid w:val="004125A1"/>
    <w:rsid w:val="004129CF"/>
    <w:rsid w:val="004134EF"/>
    <w:rsid w:val="00413607"/>
    <w:rsid w:val="0041360B"/>
    <w:rsid w:val="00413BE7"/>
    <w:rsid w:val="004141DA"/>
    <w:rsid w:val="0041495E"/>
    <w:rsid w:val="00414E36"/>
    <w:rsid w:val="00414FC7"/>
    <w:rsid w:val="004152F7"/>
    <w:rsid w:val="00415733"/>
    <w:rsid w:val="00415921"/>
    <w:rsid w:val="00415A5F"/>
    <w:rsid w:val="00415B1D"/>
    <w:rsid w:val="00416055"/>
    <w:rsid w:val="004167F3"/>
    <w:rsid w:val="00417205"/>
    <w:rsid w:val="0041769A"/>
    <w:rsid w:val="004176B4"/>
    <w:rsid w:val="00417830"/>
    <w:rsid w:val="00417E60"/>
    <w:rsid w:val="004206FD"/>
    <w:rsid w:val="0042083F"/>
    <w:rsid w:val="00420877"/>
    <w:rsid w:val="00421D79"/>
    <w:rsid w:val="00421FFD"/>
    <w:rsid w:val="004220D0"/>
    <w:rsid w:val="004225F1"/>
    <w:rsid w:val="00422B62"/>
    <w:rsid w:val="00422BEE"/>
    <w:rsid w:val="00422CAD"/>
    <w:rsid w:val="00422FDF"/>
    <w:rsid w:val="00423098"/>
    <w:rsid w:val="004236A5"/>
    <w:rsid w:val="004244FC"/>
    <w:rsid w:val="00424B4B"/>
    <w:rsid w:val="00424DDD"/>
    <w:rsid w:val="00425AB7"/>
    <w:rsid w:val="0042638D"/>
    <w:rsid w:val="0042697E"/>
    <w:rsid w:val="00426D8B"/>
    <w:rsid w:val="004302F3"/>
    <w:rsid w:val="00430586"/>
    <w:rsid w:val="004306CA"/>
    <w:rsid w:val="00431614"/>
    <w:rsid w:val="00431934"/>
    <w:rsid w:val="004325C7"/>
    <w:rsid w:val="00432A78"/>
    <w:rsid w:val="00432AFB"/>
    <w:rsid w:val="00432BE6"/>
    <w:rsid w:val="00432F99"/>
    <w:rsid w:val="0043301E"/>
    <w:rsid w:val="00433164"/>
    <w:rsid w:val="0043341C"/>
    <w:rsid w:val="00433C60"/>
    <w:rsid w:val="00433FF1"/>
    <w:rsid w:val="00434219"/>
    <w:rsid w:val="0043442D"/>
    <w:rsid w:val="004346F3"/>
    <w:rsid w:val="0043476D"/>
    <w:rsid w:val="00434B2D"/>
    <w:rsid w:val="00434C8F"/>
    <w:rsid w:val="00434CF9"/>
    <w:rsid w:val="00434EED"/>
    <w:rsid w:val="004357BD"/>
    <w:rsid w:val="0043581D"/>
    <w:rsid w:val="0043593B"/>
    <w:rsid w:val="004359D0"/>
    <w:rsid w:val="00435D65"/>
    <w:rsid w:val="00436583"/>
    <w:rsid w:val="00436968"/>
    <w:rsid w:val="00436A97"/>
    <w:rsid w:val="00436CE7"/>
    <w:rsid w:val="0043734C"/>
    <w:rsid w:val="00437B13"/>
    <w:rsid w:val="004409FD"/>
    <w:rsid w:val="00440C81"/>
    <w:rsid w:val="00440F4A"/>
    <w:rsid w:val="00441AAC"/>
    <w:rsid w:val="00442607"/>
    <w:rsid w:val="004433BF"/>
    <w:rsid w:val="004434A8"/>
    <w:rsid w:val="004436B1"/>
    <w:rsid w:val="00443A1E"/>
    <w:rsid w:val="00443A6E"/>
    <w:rsid w:val="00443D36"/>
    <w:rsid w:val="00444133"/>
    <w:rsid w:val="00444A5B"/>
    <w:rsid w:val="00444F32"/>
    <w:rsid w:val="0044651F"/>
    <w:rsid w:val="00446545"/>
    <w:rsid w:val="00446931"/>
    <w:rsid w:val="00446EF2"/>
    <w:rsid w:val="0044770A"/>
    <w:rsid w:val="00447BA1"/>
    <w:rsid w:val="00447F92"/>
    <w:rsid w:val="0045089A"/>
    <w:rsid w:val="00450A14"/>
    <w:rsid w:val="00451A20"/>
    <w:rsid w:val="00451C04"/>
    <w:rsid w:val="00452C3E"/>
    <w:rsid w:val="00452F6B"/>
    <w:rsid w:val="0045324B"/>
    <w:rsid w:val="00453404"/>
    <w:rsid w:val="0045362F"/>
    <w:rsid w:val="00453B59"/>
    <w:rsid w:val="0045412A"/>
    <w:rsid w:val="0045472C"/>
    <w:rsid w:val="00454A3A"/>
    <w:rsid w:val="00454BC9"/>
    <w:rsid w:val="00454C44"/>
    <w:rsid w:val="00454C68"/>
    <w:rsid w:val="00454C78"/>
    <w:rsid w:val="00455B2C"/>
    <w:rsid w:val="00456F38"/>
    <w:rsid w:val="00457315"/>
    <w:rsid w:val="00457976"/>
    <w:rsid w:val="00457E19"/>
    <w:rsid w:val="00457ED3"/>
    <w:rsid w:val="00457F07"/>
    <w:rsid w:val="00457F6D"/>
    <w:rsid w:val="00457FBE"/>
    <w:rsid w:val="00460C56"/>
    <w:rsid w:val="00460DC9"/>
    <w:rsid w:val="0046134C"/>
    <w:rsid w:val="004621C3"/>
    <w:rsid w:val="00462B36"/>
    <w:rsid w:val="00462C50"/>
    <w:rsid w:val="00462DE9"/>
    <w:rsid w:val="004635BF"/>
    <w:rsid w:val="00463866"/>
    <w:rsid w:val="00463915"/>
    <w:rsid w:val="00463CD2"/>
    <w:rsid w:val="00463FB3"/>
    <w:rsid w:val="004647CB"/>
    <w:rsid w:val="004648B9"/>
    <w:rsid w:val="004648C5"/>
    <w:rsid w:val="004651AB"/>
    <w:rsid w:val="00465982"/>
    <w:rsid w:val="00465CAE"/>
    <w:rsid w:val="00465CD4"/>
    <w:rsid w:val="0046613A"/>
    <w:rsid w:val="0046643C"/>
    <w:rsid w:val="00466591"/>
    <w:rsid w:val="00466678"/>
    <w:rsid w:val="00466FD9"/>
    <w:rsid w:val="0046705C"/>
    <w:rsid w:val="0046724B"/>
    <w:rsid w:val="0046758E"/>
    <w:rsid w:val="00467B8A"/>
    <w:rsid w:val="00467C21"/>
    <w:rsid w:val="00467C8A"/>
    <w:rsid w:val="00467DD2"/>
    <w:rsid w:val="00470157"/>
    <w:rsid w:val="00470455"/>
    <w:rsid w:val="004705B3"/>
    <w:rsid w:val="004708FE"/>
    <w:rsid w:val="00470A0C"/>
    <w:rsid w:val="00470CF9"/>
    <w:rsid w:val="004710F9"/>
    <w:rsid w:val="00471677"/>
    <w:rsid w:val="0047188D"/>
    <w:rsid w:val="00471AFE"/>
    <w:rsid w:val="00471C56"/>
    <w:rsid w:val="004721FE"/>
    <w:rsid w:val="00472796"/>
    <w:rsid w:val="00472C06"/>
    <w:rsid w:val="004730AD"/>
    <w:rsid w:val="0047341A"/>
    <w:rsid w:val="00473544"/>
    <w:rsid w:val="00474505"/>
    <w:rsid w:val="00475162"/>
    <w:rsid w:val="004751F8"/>
    <w:rsid w:val="004752DC"/>
    <w:rsid w:val="00475992"/>
    <w:rsid w:val="00475F35"/>
    <w:rsid w:val="004760DB"/>
    <w:rsid w:val="004760DF"/>
    <w:rsid w:val="004766DA"/>
    <w:rsid w:val="00476AEC"/>
    <w:rsid w:val="00476DA2"/>
    <w:rsid w:val="00477636"/>
    <w:rsid w:val="00477964"/>
    <w:rsid w:val="00477AE2"/>
    <w:rsid w:val="00477D56"/>
    <w:rsid w:val="00480591"/>
    <w:rsid w:val="004806BE"/>
    <w:rsid w:val="00480780"/>
    <w:rsid w:val="00480810"/>
    <w:rsid w:val="00480D24"/>
    <w:rsid w:val="00480E2B"/>
    <w:rsid w:val="0048196A"/>
    <w:rsid w:val="00481C40"/>
    <w:rsid w:val="00481F6E"/>
    <w:rsid w:val="00482202"/>
    <w:rsid w:val="00483F27"/>
    <w:rsid w:val="0048450B"/>
    <w:rsid w:val="004848D4"/>
    <w:rsid w:val="00484947"/>
    <w:rsid w:val="004854A0"/>
    <w:rsid w:val="0048708C"/>
    <w:rsid w:val="004874F0"/>
    <w:rsid w:val="00487596"/>
    <w:rsid w:val="0048766B"/>
    <w:rsid w:val="00487934"/>
    <w:rsid w:val="00487E32"/>
    <w:rsid w:val="0049040A"/>
    <w:rsid w:val="00490600"/>
    <w:rsid w:val="0049091B"/>
    <w:rsid w:val="00490AE3"/>
    <w:rsid w:val="00490DC7"/>
    <w:rsid w:val="00490E16"/>
    <w:rsid w:val="0049178A"/>
    <w:rsid w:val="004919F6"/>
    <w:rsid w:val="00491E3C"/>
    <w:rsid w:val="00492648"/>
    <w:rsid w:val="004926B7"/>
    <w:rsid w:val="0049279F"/>
    <w:rsid w:val="00492951"/>
    <w:rsid w:val="004934F9"/>
    <w:rsid w:val="004936D5"/>
    <w:rsid w:val="00494D34"/>
    <w:rsid w:val="004950DD"/>
    <w:rsid w:val="0049585F"/>
    <w:rsid w:val="004964A4"/>
    <w:rsid w:val="00496A8C"/>
    <w:rsid w:val="00497688"/>
    <w:rsid w:val="004A01EE"/>
    <w:rsid w:val="004A03B1"/>
    <w:rsid w:val="004A0617"/>
    <w:rsid w:val="004A1582"/>
    <w:rsid w:val="004A16FA"/>
    <w:rsid w:val="004A1CF4"/>
    <w:rsid w:val="004A1D4E"/>
    <w:rsid w:val="004A1D51"/>
    <w:rsid w:val="004A3776"/>
    <w:rsid w:val="004A39E9"/>
    <w:rsid w:val="004A3F10"/>
    <w:rsid w:val="004A4262"/>
    <w:rsid w:val="004A4655"/>
    <w:rsid w:val="004A4688"/>
    <w:rsid w:val="004A4E06"/>
    <w:rsid w:val="004A50FE"/>
    <w:rsid w:val="004A5BB2"/>
    <w:rsid w:val="004A5DB4"/>
    <w:rsid w:val="004A6B4F"/>
    <w:rsid w:val="004A73BB"/>
    <w:rsid w:val="004A7B3C"/>
    <w:rsid w:val="004B06EE"/>
    <w:rsid w:val="004B086A"/>
    <w:rsid w:val="004B1AB1"/>
    <w:rsid w:val="004B1C53"/>
    <w:rsid w:val="004B2868"/>
    <w:rsid w:val="004B320F"/>
    <w:rsid w:val="004B39EA"/>
    <w:rsid w:val="004B3ADD"/>
    <w:rsid w:val="004B42A7"/>
    <w:rsid w:val="004B43EC"/>
    <w:rsid w:val="004B44A5"/>
    <w:rsid w:val="004B4AA3"/>
    <w:rsid w:val="004B526B"/>
    <w:rsid w:val="004B55EC"/>
    <w:rsid w:val="004B5A06"/>
    <w:rsid w:val="004B6279"/>
    <w:rsid w:val="004B6D3A"/>
    <w:rsid w:val="004B6FA3"/>
    <w:rsid w:val="004B7361"/>
    <w:rsid w:val="004B7663"/>
    <w:rsid w:val="004B7770"/>
    <w:rsid w:val="004C00EF"/>
    <w:rsid w:val="004C03D5"/>
    <w:rsid w:val="004C11BB"/>
    <w:rsid w:val="004C282C"/>
    <w:rsid w:val="004C353E"/>
    <w:rsid w:val="004C372A"/>
    <w:rsid w:val="004C3C13"/>
    <w:rsid w:val="004C3C20"/>
    <w:rsid w:val="004C4383"/>
    <w:rsid w:val="004C44BF"/>
    <w:rsid w:val="004C4C2E"/>
    <w:rsid w:val="004C539C"/>
    <w:rsid w:val="004C53A2"/>
    <w:rsid w:val="004C53E9"/>
    <w:rsid w:val="004C59A3"/>
    <w:rsid w:val="004C5D6D"/>
    <w:rsid w:val="004C63B4"/>
    <w:rsid w:val="004C6EF5"/>
    <w:rsid w:val="004C77A1"/>
    <w:rsid w:val="004C7B80"/>
    <w:rsid w:val="004D0464"/>
    <w:rsid w:val="004D10CC"/>
    <w:rsid w:val="004D1694"/>
    <w:rsid w:val="004D1776"/>
    <w:rsid w:val="004D1A2D"/>
    <w:rsid w:val="004D20F4"/>
    <w:rsid w:val="004D314F"/>
    <w:rsid w:val="004D3244"/>
    <w:rsid w:val="004D3B93"/>
    <w:rsid w:val="004D43C5"/>
    <w:rsid w:val="004D46F7"/>
    <w:rsid w:val="004D4900"/>
    <w:rsid w:val="004D490C"/>
    <w:rsid w:val="004D4CA0"/>
    <w:rsid w:val="004D53D6"/>
    <w:rsid w:val="004D5B9E"/>
    <w:rsid w:val="004D693B"/>
    <w:rsid w:val="004D6C7C"/>
    <w:rsid w:val="004D732E"/>
    <w:rsid w:val="004D748C"/>
    <w:rsid w:val="004D776E"/>
    <w:rsid w:val="004D7852"/>
    <w:rsid w:val="004D7F30"/>
    <w:rsid w:val="004E01CB"/>
    <w:rsid w:val="004E07D5"/>
    <w:rsid w:val="004E0B25"/>
    <w:rsid w:val="004E1B10"/>
    <w:rsid w:val="004E1C4D"/>
    <w:rsid w:val="004E1DF3"/>
    <w:rsid w:val="004E1F33"/>
    <w:rsid w:val="004E1FDA"/>
    <w:rsid w:val="004E207D"/>
    <w:rsid w:val="004E214F"/>
    <w:rsid w:val="004E21DD"/>
    <w:rsid w:val="004E2415"/>
    <w:rsid w:val="004E242F"/>
    <w:rsid w:val="004E2EC7"/>
    <w:rsid w:val="004E3191"/>
    <w:rsid w:val="004E3259"/>
    <w:rsid w:val="004E3609"/>
    <w:rsid w:val="004E3924"/>
    <w:rsid w:val="004E3CCD"/>
    <w:rsid w:val="004E3E9F"/>
    <w:rsid w:val="004E4056"/>
    <w:rsid w:val="004E4769"/>
    <w:rsid w:val="004E5062"/>
    <w:rsid w:val="004E5668"/>
    <w:rsid w:val="004E5EB2"/>
    <w:rsid w:val="004E5F52"/>
    <w:rsid w:val="004E67B8"/>
    <w:rsid w:val="004E6902"/>
    <w:rsid w:val="004E6F61"/>
    <w:rsid w:val="004E71F0"/>
    <w:rsid w:val="004E7A02"/>
    <w:rsid w:val="004E7B32"/>
    <w:rsid w:val="004F004E"/>
    <w:rsid w:val="004F0555"/>
    <w:rsid w:val="004F16A5"/>
    <w:rsid w:val="004F1C87"/>
    <w:rsid w:val="004F2E90"/>
    <w:rsid w:val="004F34F2"/>
    <w:rsid w:val="004F351F"/>
    <w:rsid w:val="004F352A"/>
    <w:rsid w:val="004F4947"/>
    <w:rsid w:val="004F53E4"/>
    <w:rsid w:val="004F5726"/>
    <w:rsid w:val="004F5728"/>
    <w:rsid w:val="004F5861"/>
    <w:rsid w:val="004F58DA"/>
    <w:rsid w:val="004F5C64"/>
    <w:rsid w:val="004F6196"/>
    <w:rsid w:val="004F683A"/>
    <w:rsid w:val="004F6EA2"/>
    <w:rsid w:val="004F6FA5"/>
    <w:rsid w:val="004F772D"/>
    <w:rsid w:val="004F7A06"/>
    <w:rsid w:val="004F7E69"/>
    <w:rsid w:val="004F7FF9"/>
    <w:rsid w:val="005002E4"/>
    <w:rsid w:val="005002F4"/>
    <w:rsid w:val="005006DE"/>
    <w:rsid w:val="00500A04"/>
    <w:rsid w:val="00500C81"/>
    <w:rsid w:val="00500C8A"/>
    <w:rsid w:val="00500EEF"/>
    <w:rsid w:val="00501291"/>
    <w:rsid w:val="005016D2"/>
    <w:rsid w:val="00502055"/>
    <w:rsid w:val="00502913"/>
    <w:rsid w:val="0050359E"/>
    <w:rsid w:val="00503EAA"/>
    <w:rsid w:val="00503ED7"/>
    <w:rsid w:val="00503EFD"/>
    <w:rsid w:val="00503F07"/>
    <w:rsid w:val="0050424F"/>
    <w:rsid w:val="005049C5"/>
    <w:rsid w:val="00504C09"/>
    <w:rsid w:val="00505445"/>
    <w:rsid w:val="00505512"/>
    <w:rsid w:val="00505C24"/>
    <w:rsid w:val="00506018"/>
    <w:rsid w:val="005069C0"/>
    <w:rsid w:val="00506C71"/>
    <w:rsid w:val="00506D41"/>
    <w:rsid w:val="00510614"/>
    <w:rsid w:val="00510B05"/>
    <w:rsid w:val="00511139"/>
    <w:rsid w:val="005120AB"/>
    <w:rsid w:val="00512891"/>
    <w:rsid w:val="00512A2C"/>
    <w:rsid w:val="0051332D"/>
    <w:rsid w:val="00514112"/>
    <w:rsid w:val="0051423C"/>
    <w:rsid w:val="00514917"/>
    <w:rsid w:val="00514F89"/>
    <w:rsid w:val="0051595B"/>
    <w:rsid w:val="00516363"/>
    <w:rsid w:val="00516CEA"/>
    <w:rsid w:val="005172E3"/>
    <w:rsid w:val="00517BF1"/>
    <w:rsid w:val="005204D6"/>
    <w:rsid w:val="00521057"/>
    <w:rsid w:val="00521214"/>
    <w:rsid w:val="00521C5F"/>
    <w:rsid w:val="005221B5"/>
    <w:rsid w:val="00522624"/>
    <w:rsid w:val="00522AD8"/>
    <w:rsid w:val="005238B8"/>
    <w:rsid w:val="00524080"/>
    <w:rsid w:val="0052509C"/>
    <w:rsid w:val="00525123"/>
    <w:rsid w:val="0052526D"/>
    <w:rsid w:val="00525698"/>
    <w:rsid w:val="005261DD"/>
    <w:rsid w:val="005265D4"/>
    <w:rsid w:val="00526ADA"/>
    <w:rsid w:val="00526F73"/>
    <w:rsid w:val="005270D4"/>
    <w:rsid w:val="00530620"/>
    <w:rsid w:val="00530917"/>
    <w:rsid w:val="005310E4"/>
    <w:rsid w:val="0053136D"/>
    <w:rsid w:val="005322AD"/>
    <w:rsid w:val="00532806"/>
    <w:rsid w:val="00532BD0"/>
    <w:rsid w:val="0053303C"/>
    <w:rsid w:val="005333D9"/>
    <w:rsid w:val="005337ED"/>
    <w:rsid w:val="00533830"/>
    <w:rsid w:val="00533AA2"/>
    <w:rsid w:val="005341A4"/>
    <w:rsid w:val="00534A0A"/>
    <w:rsid w:val="005355F8"/>
    <w:rsid w:val="00535865"/>
    <w:rsid w:val="00535A14"/>
    <w:rsid w:val="00535CC6"/>
    <w:rsid w:val="00535D13"/>
    <w:rsid w:val="00536922"/>
    <w:rsid w:val="00536C22"/>
    <w:rsid w:val="00537462"/>
    <w:rsid w:val="005374D8"/>
    <w:rsid w:val="0053776F"/>
    <w:rsid w:val="00537D3A"/>
    <w:rsid w:val="00537DC4"/>
    <w:rsid w:val="00540A0E"/>
    <w:rsid w:val="0054147C"/>
    <w:rsid w:val="00541B68"/>
    <w:rsid w:val="00541DC0"/>
    <w:rsid w:val="00541EA7"/>
    <w:rsid w:val="00541FF0"/>
    <w:rsid w:val="0054292E"/>
    <w:rsid w:val="00542B49"/>
    <w:rsid w:val="00542DE1"/>
    <w:rsid w:val="00543097"/>
    <w:rsid w:val="005431B0"/>
    <w:rsid w:val="00543F41"/>
    <w:rsid w:val="00543F87"/>
    <w:rsid w:val="00544049"/>
    <w:rsid w:val="0054483A"/>
    <w:rsid w:val="00544C99"/>
    <w:rsid w:val="0054504D"/>
    <w:rsid w:val="00545837"/>
    <w:rsid w:val="005458A6"/>
    <w:rsid w:val="00545B5A"/>
    <w:rsid w:val="0054633E"/>
    <w:rsid w:val="0054640B"/>
    <w:rsid w:val="005466A5"/>
    <w:rsid w:val="0054682A"/>
    <w:rsid w:val="00546F32"/>
    <w:rsid w:val="00547602"/>
    <w:rsid w:val="0054775A"/>
    <w:rsid w:val="00547932"/>
    <w:rsid w:val="00547B05"/>
    <w:rsid w:val="0055072C"/>
    <w:rsid w:val="00550CF2"/>
    <w:rsid w:val="00551753"/>
    <w:rsid w:val="00551860"/>
    <w:rsid w:val="005518D4"/>
    <w:rsid w:val="00551AF3"/>
    <w:rsid w:val="00551BAF"/>
    <w:rsid w:val="005524D7"/>
    <w:rsid w:val="00552756"/>
    <w:rsid w:val="00552A42"/>
    <w:rsid w:val="00552EE8"/>
    <w:rsid w:val="00552FCF"/>
    <w:rsid w:val="0055303B"/>
    <w:rsid w:val="0055305B"/>
    <w:rsid w:val="00553114"/>
    <w:rsid w:val="005534E0"/>
    <w:rsid w:val="005536E7"/>
    <w:rsid w:val="00553FD9"/>
    <w:rsid w:val="00554749"/>
    <w:rsid w:val="00554864"/>
    <w:rsid w:val="00554FD1"/>
    <w:rsid w:val="005552A1"/>
    <w:rsid w:val="00555383"/>
    <w:rsid w:val="00555978"/>
    <w:rsid w:val="0055649D"/>
    <w:rsid w:val="00556D9F"/>
    <w:rsid w:val="00557169"/>
    <w:rsid w:val="00557314"/>
    <w:rsid w:val="005576D2"/>
    <w:rsid w:val="0055792B"/>
    <w:rsid w:val="005579A4"/>
    <w:rsid w:val="00557EA4"/>
    <w:rsid w:val="00557F4C"/>
    <w:rsid w:val="0056036D"/>
    <w:rsid w:val="0056100A"/>
    <w:rsid w:val="0056101B"/>
    <w:rsid w:val="005611A1"/>
    <w:rsid w:val="00561592"/>
    <w:rsid w:val="00561C38"/>
    <w:rsid w:val="005624F3"/>
    <w:rsid w:val="00563011"/>
    <w:rsid w:val="00563AD9"/>
    <w:rsid w:val="00563AFE"/>
    <w:rsid w:val="0056479B"/>
    <w:rsid w:val="00564D10"/>
    <w:rsid w:val="00565727"/>
    <w:rsid w:val="0056576F"/>
    <w:rsid w:val="00565FEC"/>
    <w:rsid w:val="00566273"/>
    <w:rsid w:val="005664EB"/>
    <w:rsid w:val="0056710A"/>
    <w:rsid w:val="00567281"/>
    <w:rsid w:val="005673A2"/>
    <w:rsid w:val="005674CC"/>
    <w:rsid w:val="00567538"/>
    <w:rsid w:val="00567B4C"/>
    <w:rsid w:val="00567E4D"/>
    <w:rsid w:val="00567F4F"/>
    <w:rsid w:val="0057012D"/>
    <w:rsid w:val="005702DA"/>
    <w:rsid w:val="00570852"/>
    <w:rsid w:val="00570916"/>
    <w:rsid w:val="00570BBE"/>
    <w:rsid w:val="00571557"/>
    <w:rsid w:val="00571EC6"/>
    <w:rsid w:val="0057240B"/>
    <w:rsid w:val="00572623"/>
    <w:rsid w:val="00572B58"/>
    <w:rsid w:val="005737E3"/>
    <w:rsid w:val="005738C3"/>
    <w:rsid w:val="00573EE2"/>
    <w:rsid w:val="005745EF"/>
    <w:rsid w:val="005748BF"/>
    <w:rsid w:val="00574C33"/>
    <w:rsid w:val="00575E2F"/>
    <w:rsid w:val="005760A2"/>
    <w:rsid w:val="00576D9A"/>
    <w:rsid w:val="005770AC"/>
    <w:rsid w:val="0057756E"/>
    <w:rsid w:val="00577F2B"/>
    <w:rsid w:val="00577FCA"/>
    <w:rsid w:val="0058002F"/>
    <w:rsid w:val="005811AC"/>
    <w:rsid w:val="0058141C"/>
    <w:rsid w:val="00581D10"/>
    <w:rsid w:val="005832DC"/>
    <w:rsid w:val="005835C4"/>
    <w:rsid w:val="0058400F"/>
    <w:rsid w:val="0058402F"/>
    <w:rsid w:val="0058411C"/>
    <w:rsid w:val="00584C7B"/>
    <w:rsid w:val="00584C9E"/>
    <w:rsid w:val="00584EB0"/>
    <w:rsid w:val="005851DF"/>
    <w:rsid w:val="005853FB"/>
    <w:rsid w:val="00585B81"/>
    <w:rsid w:val="00586610"/>
    <w:rsid w:val="00586A91"/>
    <w:rsid w:val="00586D46"/>
    <w:rsid w:val="005871C1"/>
    <w:rsid w:val="00587279"/>
    <w:rsid w:val="0058733A"/>
    <w:rsid w:val="005878F9"/>
    <w:rsid w:val="00587A25"/>
    <w:rsid w:val="00587B3A"/>
    <w:rsid w:val="005901EA"/>
    <w:rsid w:val="005908FD"/>
    <w:rsid w:val="00591ACC"/>
    <w:rsid w:val="005923D8"/>
    <w:rsid w:val="00592AC5"/>
    <w:rsid w:val="00592B81"/>
    <w:rsid w:val="00593632"/>
    <w:rsid w:val="005936DE"/>
    <w:rsid w:val="005946A3"/>
    <w:rsid w:val="00594741"/>
    <w:rsid w:val="00594998"/>
    <w:rsid w:val="00594B20"/>
    <w:rsid w:val="00594DA8"/>
    <w:rsid w:val="00595869"/>
    <w:rsid w:val="00596382"/>
    <w:rsid w:val="00596525"/>
    <w:rsid w:val="00596663"/>
    <w:rsid w:val="0059668C"/>
    <w:rsid w:val="00596ACC"/>
    <w:rsid w:val="00596CCC"/>
    <w:rsid w:val="00596D82"/>
    <w:rsid w:val="00596E3F"/>
    <w:rsid w:val="00596E88"/>
    <w:rsid w:val="0059725F"/>
    <w:rsid w:val="005974D1"/>
    <w:rsid w:val="00597C0B"/>
    <w:rsid w:val="005A00FB"/>
    <w:rsid w:val="005A090F"/>
    <w:rsid w:val="005A0B4C"/>
    <w:rsid w:val="005A0D7B"/>
    <w:rsid w:val="005A1A81"/>
    <w:rsid w:val="005A2073"/>
    <w:rsid w:val="005A2132"/>
    <w:rsid w:val="005A26D3"/>
    <w:rsid w:val="005A2C26"/>
    <w:rsid w:val="005A2E90"/>
    <w:rsid w:val="005A324F"/>
    <w:rsid w:val="005A41B6"/>
    <w:rsid w:val="005A54CA"/>
    <w:rsid w:val="005A5FB8"/>
    <w:rsid w:val="005A682E"/>
    <w:rsid w:val="005A69A4"/>
    <w:rsid w:val="005A6D2D"/>
    <w:rsid w:val="005A7A5F"/>
    <w:rsid w:val="005A7C9E"/>
    <w:rsid w:val="005B0751"/>
    <w:rsid w:val="005B0916"/>
    <w:rsid w:val="005B1369"/>
    <w:rsid w:val="005B25B3"/>
    <w:rsid w:val="005B2EEC"/>
    <w:rsid w:val="005B39A9"/>
    <w:rsid w:val="005B3D7A"/>
    <w:rsid w:val="005B3FD9"/>
    <w:rsid w:val="005B3FDE"/>
    <w:rsid w:val="005B5A6B"/>
    <w:rsid w:val="005B5F66"/>
    <w:rsid w:val="005B6041"/>
    <w:rsid w:val="005B6488"/>
    <w:rsid w:val="005B662E"/>
    <w:rsid w:val="005B747B"/>
    <w:rsid w:val="005C0803"/>
    <w:rsid w:val="005C09D7"/>
    <w:rsid w:val="005C0B84"/>
    <w:rsid w:val="005C0D33"/>
    <w:rsid w:val="005C1367"/>
    <w:rsid w:val="005C170A"/>
    <w:rsid w:val="005C1A32"/>
    <w:rsid w:val="005C230B"/>
    <w:rsid w:val="005C266B"/>
    <w:rsid w:val="005C2703"/>
    <w:rsid w:val="005C2AE4"/>
    <w:rsid w:val="005C2D0E"/>
    <w:rsid w:val="005C3115"/>
    <w:rsid w:val="005C337E"/>
    <w:rsid w:val="005C393A"/>
    <w:rsid w:val="005C3BD8"/>
    <w:rsid w:val="005C4E6D"/>
    <w:rsid w:val="005C576A"/>
    <w:rsid w:val="005C65F7"/>
    <w:rsid w:val="005C665D"/>
    <w:rsid w:val="005C6EC2"/>
    <w:rsid w:val="005C6F3B"/>
    <w:rsid w:val="005C711A"/>
    <w:rsid w:val="005C75A5"/>
    <w:rsid w:val="005D038F"/>
    <w:rsid w:val="005D066A"/>
    <w:rsid w:val="005D0EC1"/>
    <w:rsid w:val="005D18CB"/>
    <w:rsid w:val="005D1943"/>
    <w:rsid w:val="005D1A0E"/>
    <w:rsid w:val="005D22E1"/>
    <w:rsid w:val="005D2800"/>
    <w:rsid w:val="005D2AC6"/>
    <w:rsid w:val="005D3601"/>
    <w:rsid w:val="005D3772"/>
    <w:rsid w:val="005D399A"/>
    <w:rsid w:val="005D4826"/>
    <w:rsid w:val="005D52D5"/>
    <w:rsid w:val="005D5370"/>
    <w:rsid w:val="005D540A"/>
    <w:rsid w:val="005D5790"/>
    <w:rsid w:val="005D6497"/>
    <w:rsid w:val="005D69DF"/>
    <w:rsid w:val="005D6C1C"/>
    <w:rsid w:val="005D6FBC"/>
    <w:rsid w:val="005D74D1"/>
    <w:rsid w:val="005D7739"/>
    <w:rsid w:val="005E086C"/>
    <w:rsid w:val="005E08A6"/>
    <w:rsid w:val="005E0B84"/>
    <w:rsid w:val="005E13B8"/>
    <w:rsid w:val="005E1BC5"/>
    <w:rsid w:val="005E2B31"/>
    <w:rsid w:val="005E35F0"/>
    <w:rsid w:val="005E3B29"/>
    <w:rsid w:val="005E3B59"/>
    <w:rsid w:val="005E3D67"/>
    <w:rsid w:val="005E3DC4"/>
    <w:rsid w:val="005E40C9"/>
    <w:rsid w:val="005E455F"/>
    <w:rsid w:val="005E460F"/>
    <w:rsid w:val="005E477E"/>
    <w:rsid w:val="005E47E1"/>
    <w:rsid w:val="005E5124"/>
    <w:rsid w:val="005E55BB"/>
    <w:rsid w:val="005E5E56"/>
    <w:rsid w:val="005E67F9"/>
    <w:rsid w:val="005E696D"/>
    <w:rsid w:val="005E6A0A"/>
    <w:rsid w:val="005E6D51"/>
    <w:rsid w:val="005E70C5"/>
    <w:rsid w:val="005F088F"/>
    <w:rsid w:val="005F09B8"/>
    <w:rsid w:val="005F0C3D"/>
    <w:rsid w:val="005F0C76"/>
    <w:rsid w:val="005F11AE"/>
    <w:rsid w:val="005F121B"/>
    <w:rsid w:val="005F12EA"/>
    <w:rsid w:val="005F19C1"/>
    <w:rsid w:val="005F1C90"/>
    <w:rsid w:val="005F1ED1"/>
    <w:rsid w:val="005F241C"/>
    <w:rsid w:val="005F2B1B"/>
    <w:rsid w:val="005F31E0"/>
    <w:rsid w:val="005F3242"/>
    <w:rsid w:val="005F44D7"/>
    <w:rsid w:val="005F4F07"/>
    <w:rsid w:val="005F51EC"/>
    <w:rsid w:val="005F5459"/>
    <w:rsid w:val="005F57F9"/>
    <w:rsid w:val="005F6049"/>
    <w:rsid w:val="005F67CD"/>
    <w:rsid w:val="005F6A70"/>
    <w:rsid w:val="005F716B"/>
    <w:rsid w:val="005F7A06"/>
    <w:rsid w:val="00600560"/>
    <w:rsid w:val="006008AD"/>
    <w:rsid w:val="00600D59"/>
    <w:rsid w:val="00600F11"/>
    <w:rsid w:val="006012D7"/>
    <w:rsid w:val="0060159E"/>
    <w:rsid w:val="0060183D"/>
    <w:rsid w:val="00601C5B"/>
    <w:rsid w:val="006021BC"/>
    <w:rsid w:val="00602491"/>
    <w:rsid w:val="00602A0D"/>
    <w:rsid w:val="006035DF"/>
    <w:rsid w:val="00603800"/>
    <w:rsid w:val="00603A89"/>
    <w:rsid w:val="00603E70"/>
    <w:rsid w:val="00603F0C"/>
    <w:rsid w:val="00604136"/>
    <w:rsid w:val="00604A42"/>
    <w:rsid w:val="00604AA0"/>
    <w:rsid w:val="00604F12"/>
    <w:rsid w:val="006057C3"/>
    <w:rsid w:val="0060601B"/>
    <w:rsid w:val="0060698C"/>
    <w:rsid w:val="0060699A"/>
    <w:rsid w:val="00606DED"/>
    <w:rsid w:val="00607294"/>
    <w:rsid w:val="0060759B"/>
    <w:rsid w:val="0060793E"/>
    <w:rsid w:val="00607B19"/>
    <w:rsid w:val="00610DB0"/>
    <w:rsid w:val="006113BB"/>
    <w:rsid w:val="00611654"/>
    <w:rsid w:val="00611F30"/>
    <w:rsid w:val="0061245F"/>
    <w:rsid w:val="006126ED"/>
    <w:rsid w:val="006127EE"/>
    <w:rsid w:val="0061318D"/>
    <w:rsid w:val="00613191"/>
    <w:rsid w:val="006138A0"/>
    <w:rsid w:val="00613BF9"/>
    <w:rsid w:val="00614464"/>
    <w:rsid w:val="0061586E"/>
    <w:rsid w:val="00615A96"/>
    <w:rsid w:val="00616422"/>
    <w:rsid w:val="0061659E"/>
    <w:rsid w:val="006166BF"/>
    <w:rsid w:val="00616BF3"/>
    <w:rsid w:val="00616E21"/>
    <w:rsid w:val="00616F1C"/>
    <w:rsid w:val="00617C76"/>
    <w:rsid w:val="00620284"/>
    <w:rsid w:val="00620719"/>
    <w:rsid w:val="006209FC"/>
    <w:rsid w:val="00621180"/>
    <w:rsid w:val="0062130D"/>
    <w:rsid w:val="0062137D"/>
    <w:rsid w:val="006218BA"/>
    <w:rsid w:val="0062190E"/>
    <w:rsid w:val="00621AC2"/>
    <w:rsid w:val="00621EAD"/>
    <w:rsid w:val="0062263B"/>
    <w:rsid w:val="006228BD"/>
    <w:rsid w:val="00622E48"/>
    <w:rsid w:val="00623EF3"/>
    <w:rsid w:val="00624495"/>
    <w:rsid w:val="00624887"/>
    <w:rsid w:val="006261E6"/>
    <w:rsid w:val="00626DF0"/>
    <w:rsid w:val="00627BD6"/>
    <w:rsid w:val="006306E1"/>
    <w:rsid w:val="00630CD8"/>
    <w:rsid w:val="00630E29"/>
    <w:rsid w:val="00631252"/>
    <w:rsid w:val="00631570"/>
    <w:rsid w:val="006321C6"/>
    <w:rsid w:val="006324B6"/>
    <w:rsid w:val="00634686"/>
    <w:rsid w:val="00634DA0"/>
    <w:rsid w:val="0063514C"/>
    <w:rsid w:val="00635507"/>
    <w:rsid w:val="006361CB"/>
    <w:rsid w:val="00636349"/>
    <w:rsid w:val="00636488"/>
    <w:rsid w:val="006369F5"/>
    <w:rsid w:val="00636C03"/>
    <w:rsid w:val="00636F5D"/>
    <w:rsid w:val="006378C4"/>
    <w:rsid w:val="0064010B"/>
    <w:rsid w:val="006405DD"/>
    <w:rsid w:val="0064060C"/>
    <w:rsid w:val="00640863"/>
    <w:rsid w:val="00640A45"/>
    <w:rsid w:val="00640EC3"/>
    <w:rsid w:val="00641410"/>
    <w:rsid w:val="00641B28"/>
    <w:rsid w:val="00641B66"/>
    <w:rsid w:val="006424E3"/>
    <w:rsid w:val="00642980"/>
    <w:rsid w:val="006429B2"/>
    <w:rsid w:val="00642A79"/>
    <w:rsid w:val="00642B7D"/>
    <w:rsid w:val="00643196"/>
    <w:rsid w:val="006432A7"/>
    <w:rsid w:val="00643761"/>
    <w:rsid w:val="00643806"/>
    <w:rsid w:val="00643BB6"/>
    <w:rsid w:val="00644001"/>
    <w:rsid w:val="00644276"/>
    <w:rsid w:val="00644D5E"/>
    <w:rsid w:val="006457DB"/>
    <w:rsid w:val="00645B3F"/>
    <w:rsid w:val="00645EFD"/>
    <w:rsid w:val="00646110"/>
    <w:rsid w:val="00646D73"/>
    <w:rsid w:val="00646D79"/>
    <w:rsid w:val="00646FC3"/>
    <w:rsid w:val="00647243"/>
    <w:rsid w:val="0064741E"/>
    <w:rsid w:val="00647835"/>
    <w:rsid w:val="00647A04"/>
    <w:rsid w:val="0065006E"/>
    <w:rsid w:val="0065054A"/>
    <w:rsid w:val="006505EE"/>
    <w:rsid w:val="00650EF4"/>
    <w:rsid w:val="00651769"/>
    <w:rsid w:val="00651F31"/>
    <w:rsid w:val="00652B98"/>
    <w:rsid w:val="00652C3F"/>
    <w:rsid w:val="00652E2E"/>
    <w:rsid w:val="006531D4"/>
    <w:rsid w:val="006533D1"/>
    <w:rsid w:val="00653AED"/>
    <w:rsid w:val="00653BAC"/>
    <w:rsid w:val="00653E13"/>
    <w:rsid w:val="006540E5"/>
    <w:rsid w:val="0065468C"/>
    <w:rsid w:val="00654D29"/>
    <w:rsid w:val="0065520D"/>
    <w:rsid w:val="006552F3"/>
    <w:rsid w:val="006559EA"/>
    <w:rsid w:val="00655C04"/>
    <w:rsid w:val="006563C3"/>
    <w:rsid w:val="006568A7"/>
    <w:rsid w:val="00656A48"/>
    <w:rsid w:val="00656BEE"/>
    <w:rsid w:val="00656DBA"/>
    <w:rsid w:val="00656E35"/>
    <w:rsid w:val="00657909"/>
    <w:rsid w:val="00657DE4"/>
    <w:rsid w:val="00660169"/>
    <w:rsid w:val="00660289"/>
    <w:rsid w:val="00660B4C"/>
    <w:rsid w:val="0066119B"/>
    <w:rsid w:val="006611BE"/>
    <w:rsid w:val="00661306"/>
    <w:rsid w:val="00661858"/>
    <w:rsid w:val="006622C7"/>
    <w:rsid w:val="006628F8"/>
    <w:rsid w:val="00662905"/>
    <w:rsid w:val="00662A8D"/>
    <w:rsid w:val="006639D0"/>
    <w:rsid w:val="00664D4E"/>
    <w:rsid w:val="00665066"/>
    <w:rsid w:val="00665443"/>
    <w:rsid w:val="00665BAA"/>
    <w:rsid w:val="00665C53"/>
    <w:rsid w:val="00665C5E"/>
    <w:rsid w:val="00666104"/>
    <w:rsid w:val="00666636"/>
    <w:rsid w:val="00666A9D"/>
    <w:rsid w:val="00666BD2"/>
    <w:rsid w:val="00667E6E"/>
    <w:rsid w:val="00667FE1"/>
    <w:rsid w:val="00670E00"/>
    <w:rsid w:val="006719C3"/>
    <w:rsid w:val="006723D1"/>
    <w:rsid w:val="0067240B"/>
    <w:rsid w:val="00672478"/>
    <w:rsid w:val="00672772"/>
    <w:rsid w:val="00672C75"/>
    <w:rsid w:val="00673180"/>
    <w:rsid w:val="00673233"/>
    <w:rsid w:val="006733F3"/>
    <w:rsid w:val="00673403"/>
    <w:rsid w:val="00673AA1"/>
    <w:rsid w:val="006748F9"/>
    <w:rsid w:val="00674BCF"/>
    <w:rsid w:val="00675094"/>
    <w:rsid w:val="00675F80"/>
    <w:rsid w:val="00676470"/>
    <w:rsid w:val="00676BFC"/>
    <w:rsid w:val="00677355"/>
    <w:rsid w:val="00677511"/>
    <w:rsid w:val="00677720"/>
    <w:rsid w:val="00677A5B"/>
    <w:rsid w:val="00677B58"/>
    <w:rsid w:val="00677CC7"/>
    <w:rsid w:val="00677DD7"/>
    <w:rsid w:val="00680521"/>
    <w:rsid w:val="00680F94"/>
    <w:rsid w:val="00680FD1"/>
    <w:rsid w:val="00681178"/>
    <w:rsid w:val="006818D5"/>
    <w:rsid w:val="00681DD6"/>
    <w:rsid w:val="006822B6"/>
    <w:rsid w:val="00682B84"/>
    <w:rsid w:val="006832E6"/>
    <w:rsid w:val="006838CB"/>
    <w:rsid w:val="00683B32"/>
    <w:rsid w:val="00683CCF"/>
    <w:rsid w:val="00684396"/>
    <w:rsid w:val="00685DCE"/>
    <w:rsid w:val="00686336"/>
    <w:rsid w:val="0068651B"/>
    <w:rsid w:val="006872E2"/>
    <w:rsid w:val="006874B3"/>
    <w:rsid w:val="00687B70"/>
    <w:rsid w:val="00687F4F"/>
    <w:rsid w:val="0069000C"/>
    <w:rsid w:val="0069049C"/>
    <w:rsid w:val="00690AC5"/>
    <w:rsid w:val="0069126E"/>
    <w:rsid w:val="00691E69"/>
    <w:rsid w:val="0069217A"/>
    <w:rsid w:val="00692523"/>
    <w:rsid w:val="00692E58"/>
    <w:rsid w:val="00692F9F"/>
    <w:rsid w:val="006930E7"/>
    <w:rsid w:val="0069337E"/>
    <w:rsid w:val="00693764"/>
    <w:rsid w:val="00693CB0"/>
    <w:rsid w:val="00694602"/>
    <w:rsid w:val="00694E8A"/>
    <w:rsid w:val="0069597E"/>
    <w:rsid w:val="00695A93"/>
    <w:rsid w:val="00695C95"/>
    <w:rsid w:val="00695E89"/>
    <w:rsid w:val="00696507"/>
    <w:rsid w:val="006970B9"/>
    <w:rsid w:val="0069778B"/>
    <w:rsid w:val="00697D77"/>
    <w:rsid w:val="00697DD9"/>
    <w:rsid w:val="006A0841"/>
    <w:rsid w:val="006A0896"/>
    <w:rsid w:val="006A11CA"/>
    <w:rsid w:val="006A12AC"/>
    <w:rsid w:val="006A150F"/>
    <w:rsid w:val="006A155F"/>
    <w:rsid w:val="006A28FF"/>
    <w:rsid w:val="006A2DAC"/>
    <w:rsid w:val="006A33C6"/>
    <w:rsid w:val="006A3961"/>
    <w:rsid w:val="006A3AB9"/>
    <w:rsid w:val="006A3C08"/>
    <w:rsid w:val="006A3D70"/>
    <w:rsid w:val="006A4148"/>
    <w:rsid w:val="006A4258"/>
    <w:rsid w:val="006A433B"/>
    <w:rsid w:val="006A46CA"/>
    <w:rsid w:val="006A4904"/>
    <w:rsid w:val="006A4C00"/>
    <w:rsid w:val="006A5440"/>
    <w:rsid w:val="006A5734"/>
    <w:rsid w:val="006A575B"/>
    <w:rsid w:val="006A59CE"/>
    <w:rsid w:val="006A62B1"/>
    <w:rsid w:val="006A6439"/>
    <w:rsid w:val="006A6A79"/>
    <w:rsid w:val="006A7378"/>
    <w:rsid w:val="006B0067"/>
    <w:rsid w:val="006B0D0F"/>
    <w:rsid w:val="006B1630"/>
    <w:rsid w:val="006B2025"/>
    <w:rsid w:val="006B26A4"/>
    <w:rsid w:val="006B3A69"/>
    <w:rsid w:val="006B3DBF"/>
    <w:rsid w:val="006B3E7E"/>
    <w:rsid w:val="006B400B"/>
    <w:rsid w:val="006B5641"/>
    <w:rsid w:val="006B5901"/>
    <w:rsid w:val="006B59FE"/>
    <w:rsid w:val="006B775D"/>
    <w:rsid w:val="006C001A"/>
    <w:rsid w:val="006C0114"/>
    <w:rsid w:val="006C0853"/>
    <w:rsid w:val="006C0924"/>
    <w:rsid w:val="006C0F90"/>
    <w:rsid w:val="006C1E38"/>
    <w:rsid w:val="006C1F1C"/>
    <w:rsid w:val="006C1FB0"/>
    <w:rsid w:val="006C24FA"/>
    <w:rsid w:val="006C27B5"/>
    <w:rsid w:val="006C44DD"/>
    <w:rsid w:val="006C499B"/>
    <w:rsid w:val="006C4DDB"/>
    <w:rsid w:val="006C534D"/>
    <w:rsid w:val="006C550D"/>
    <w:rsid w:val="006C567F"/>
    <w:rsid w:val="006C5BBE"/>
    <w:rsid w:val="006C5ED9"/>
    <w:rsid w:val="006C60E7"/>
    <w:rsid w:val="006C6996"/>
    <w:rsid w:val="006C70CF"/>
    <w:rsid w:val="006C74FD"/>
    <w:rsid w:val="006C7641"/>
    <w:rsid w:val="006C7CBF"/>
    <w:rsid w:val="006C7EF2"/>
    <w:rsid w:val="006C7FA5"/>
    <w:rsid w:val="006D0AB5"/>
    <w:rsid w:val="006D0DE7"/>
    <w:rsid w:val="006D12AE"/>
    <w:rsid w:val="006D144B"/>
    <w:rsid w:val="006D18CA"/>
    <w:rsid w:val="006D24B2"/>
    <w:rsid w:val="006D291B"/>
    <w:rsid w:val="006D2B00"/>
    <w:rsid w:val="006D2B93"/>
    <w:rsid w:val="006D2F7F"/>
    <w:rsid w:val="006D30C7"/>
    <w:rsid w:val="006D345C"/>
    <w:rsid w:val="006D4690"/>
    <w:rsid w:val="006D524B"/>
    <w:rsid w:val="006D5866"/>
    <w:rsid w:val="006D65F1"/>
    <w:rsid w:val="006D6815"/>
    <w:rsid w:val="006D6B88"/>
    <w:rsid w:val="006D724E"/>
    <w:rsid w:val="006D7355"/>
    <w:rsid w:val="006D7B29"/>
    <w:rsid w:val="006E063A"/>
    <w:rsid w:val="006E0BEF"/>
    <w:rsid w:val="006E12DF"/>
    <w:rsid w:val="006E1625"/>
    <w:rsid w:val="006E18CE"/>
    <w:rsid w:val="006E1D4F"/>
    <w:rsid w:val="006E1DF9"/>
    <w:rsid w:val="006E1E49"/>
    <w:rsid w:val="006E26D4"/>
    <w:rsid w:val="006E29CE"/>
    <w:rsid w:val="006E2C59"/>
    <w:rsid w:val="006E31CC"/>
    <w:rsid w:val="006E3476"/>
    <w:rsid w:val="006E3E5F"/>
    <w:rsid w:val="006E3EBD"/>
    <w:rsid w:val="006E474E"/>
    <w:rsid w:val="006E4FC0"/>
    <w:rsid w:val="006E526C"/>
    <w:rsid w:val="006E69F6"/>
    <w:rsid w:val="006E6ADA"/>
    <w:rsid w:val="006E7660"/>
    <w:rsid w:val="006E7810"/>
    <w:rsid w:val="006E7ACB"/>
    <w:rsid w:val="006E7FF0"/>
    <w:rsid w:val="006F0153"/>
    <w:rsid w:val="006F0877"/>
    <w:rsid w:val="006F0CA2"/>
    <w:rsid w:val="006F141A"/>
    <w:rsid w:val="006F1745"/>
    <w:rsid w:val="006F18A4"/>
    <w:rsid w:val="006F28B5"/>
    <w:rsid w:val="006F2A39"/>
    <w:rsid w:val="006F3040"/>
    <w:rsid w:val="006F33E7"/>
    <w:rsid w:val="006F3A23"/>
    <w:rsid w:val="006F3D0A"/>
    <w:rsid w:val="006F3F91"/>
    <w:rsid w:val="006F4614"/>
    <w:rsid w:val="006F4C14"/>
    <w:rsid w:val="006F59B9"/>
    <w:rsid w:val="006F59F0"/>
    <w:rsid w:val="006F5B74"/>
    <w:rsid w:val="006F63BF"/>
    <w:rsid w:val="006F649D"/>
    <w:rsid w:val="006F666C"/>
    <w:rsid w:val="006F7286"/>
    <w:rsid w:val="006F73B8"/>
    <w:rsid w:val="006F77CB"/>
    <w:rsid w:val="006F7C2D"/>
    <w:rsid w:val="006F7E37"/>
    <w:rsid w:val="006F7F30"/>
    <w:rsid w:val="007013E7"/>
    <w:rsid w:val="00701BF7"/>
    <w:rsid w:val="00702440"/>
    <w:rsid w:val="00702532"/>
    <w:rsid w:val="00702669"/>
    <w:rsid w:val="00702E51"/>
    <w:rsid w:val="0070448B"/>
    <w:rsid w:val="007046B2"/>
    <w:rsid w:val="00704725"/>
    <w:rsid w:val="00705054"/>
    <w:rsid w:val="00706332"/>
    <w:rsid w:val="00706588"/>
    <w:rsid w:val="00706A5C"/>
    <w:rsid w:val="00707413"/>
    <w:rsid w:val="007075BA"/>
    <w:rsid w:val="00707711"/>
    <w:rsid w:val="007100B8"/>
    <w:rsid w:val="00710120"/>
    <w:rsid w:val="00710E99"/>
    <w:rsid w:val="00711B0A"/>
    <w:rsid w:val="00711C63"/>
    <w:rsid w:val="007133BE"/>
    <w:rsid w:val="007135B7"/>
    <w:rsid w:val="0071466E"/>
    <w:rsid w:val="00714971"/>
    <w:rsid w:val="0071545D"/>
    <w:rsid w:val="00715B48"/>
    <w:rsid w:val="00715DF0"/>
    <w:rsid w:val="007166E3"/>
    <w:rsid w:val="00716778"/>
    <w:rsid w:val="00716C82"/>
    <w:rsid w:val="00716CB3"/>
    <w:rsid w:val="00716D99"/>
    <w:rsid w:val="00717543"/>
    <w:rsid w:val="007179D8"/>
    <w:rsid w:val="00717AA3"/>
    <w:rsid w:val="00717D92"/>
    <w:rsid w:val="0072015F"/>
    <w:rsid w:val="007207D4"/>
    <w:rsid w:val="00720B97"/>
    <w:rsid w:val="0072101B"/>
    <w:rsid w:val="007212E3"/>
    <w:rsid w:val="00722469"/>
    <w:rsid w:val="00722506"/>
    <w:rsid w:val="00722625"/>
    <w:rsid w:val="0072263E"/>
    <w:rsid w:val="007229C7"/>
    <w:rsid w:val="007233EE"/>
    <w:rsid w:val="007235E8"/>
    <w:rsid w:val="00723BE9"/>
    <w:rsid w:val="00723C64"/>
    <w:rsid w:val="00723F50"/>
    <w:rsid w:val="00723F82"/>
    <w:rsid w:val="007242E0"/>
    <w:rsid w:val="007242E3"/>
    <w:rsid w:val="00724A7A"/>
    <w:rsid w:val="00724D6E"/>
    <w:rsid w:val="007255E3"/>
    <w:rsid w:val="00725694"/>
    <w:rsid w:val="00726707"/>
    <w:rsid w:val="0072671E"/>
    <w:rsid w:val="00726C93"/>
    <w:rsid w:val="00727203"/>
    <w:rsid w:val="00727906"/>
    <w:rsid w:val="00727A02"/>
    <w:rsid w:val="00727B12"/>
    <w:rsid w:val="00727D94"/>
    <w:rsid w:val="00727FE1"/>
    <w:rsid w:val="00727FFD"/>
    <w:rsid w:val="007302FE"/>
    <w:rsid w:val="00730877"/>
    <w:rsid w:val="00731927"/>
    <w:rsid w:val="00732184"/>
    <w:rsid w:val="007329A1"/>
    <w:rsid w:val="007331B7"/>
    <w:rsid w:val="00733A16"/>
    <w:rsid w:val="007343E2"/>
    <w:rsid w:val="007348AF"/>
    <w:rsid w:val="00734B34"/>
    <w:rsid w:val="00735013"/>
    <w:rsid w:val="007351F5"/>
    <w:rsid w:val="007357BA"/>
    <w:rsid w:val="00736861"/>
    <w:rsid w:val="00736874"/>
    <w:rsid w:val="007368DD"/>
    <w:rsid w:val="00736CCD"/>
    <w:rsid w:val="00736D36"/>
    <w:rsid w:val="00736EA2"/>
    <w:rsid w:val="00736ED8"/>
    <w:rsid w:val="007373EC"/>
    <w:rsid w:val="00737A0A"/>
    <w:rsid w:val="00737DCD"/>
    <w:rsid w:val="00740374"/>
    <w:rsid w:val="00740994"/>
    <w:rsid w:val="00741503"/>
    <w:rsid w:val="00741B2E"/>
    <w:rsid w:val="00741FA3"/>
    <w:rsid w:val="0074225F"/>
    <w:rsid w:val="00742386"/>
    <w:rsid w:val="007425E5"/>
    <w:rsid w:val="00742C80"/>
    <w:rsid w:val="00742DFA"/>
    <w:rsid w:val="00743140"/>
    <w:rsid w:val="00743148"/>
    <w:rsid w:val="00743183"/>
    <w:rsid w:val="00743599"/>
    <w:rsid w:val="00743D98"/>
    <w:rsid w:val="00744EC8"/>
    <w:rsid w:val="00745C9E"/>
    <w:rsid w:val="00745F66"/>
    <w:rsid w:val="00745FB2"/>
    <w:rsid w:val="00746CD8"/>
    <w:rsid w:val="00746DF7"/>
    <w:rsid w:val="00747008"/>
    <w:rsid w:val="00747193"/>
    <w:rsid w:val="007473E2"/>
    <w:rsid w:val="0074763D"/>
    <w:rsid w:val="00747F29"/>
    <w:rsid w:val="00747F8A"/>
    <w:rsid w:val="007501F7"/>
    <w:rsid w:val="007506B7"/>
    <w:rsid w:val="00750784"/>
    <w:rsid w:val="007508BD"/>
    <w:rsid w:val="00751230"/>
    <w:rsid w:val="00751BA5"/>
    <w:rsid w:val="0075217C"/>
    <w:rsid w:val="0075266F"/>
    <w:rsid w:val="00752D4D"/>
    <w:rsid w:val="00753C08"/>
    <w:rsid w:val="00753F27"/>
    <w:rsid w:val="0075473F"/>
    <w:rsid w:val="00754D77"/>
    <w:rsid w:val="00755C6F"/>
    <w:rsid w:val="00755FD9"/>
    <w:rsid w:val="00756401"/>
    <w:rsid w:val="00757580"/>
    <w:rsid w:val="007578B7"/>
    <w:rsid w:val="007606F2"/>
    <w:rsid w:val="007608D8"/>
    <w:rsid w:val="007610DD"/>
    <w:rsid w:val="0076113B"/>
    <w:rsid w:val="007615EE"/>
    <w:rsid w:val="007615F4"/>
    <w:rsid w:val="007622FB"/>
    <w:rsid w:val="00762DBF"/>
    <w:rsid w:val="00762E9D"/>
    <w:rsid w:val="00763304"/>
    <w:rsid w:val="0076399A"/>
    <w:rsid w:val="00763B7C"/>
    <w:rsid w:val="007643A5"/>
    <w:rsid w:val="00764701"/>
    <w:rsid w:val="007647B4"/>
    <w:rsid w:val="00764AB5"/>
    <w:rsid w:val="00764B38"/>
    <w:rsid w:val="00765156"/>
    <w:rsid w:val="007653CF"/>
    <w:rsid w:val="007655EE"/>
    <w:rsid w:val="0076614C"/>
    <w:rsid w:val="007662E1"/>
    <w:rsid w:val="00766481"/>
    <w:rsid w:val="00766638"/>
    <w:rsid w:val="00766733"/>
    <w:rsid w:val="00766AE4"/>
    <w:rsid w:val="00766B5F"/>
    <w:rsid w:val="00766EED"/>
    <w:rsid w:val="007675B6"/>
    <w:rsid w:val="0077030F"/>
    <w:rsid w:val="00770639"/>
    <w:rsid w:val="00770D4C"/>
    <w:rsid w:val="0077118F"/>
    <w:rsid w:val="0077187F"/>
    <w:rsid w:val="00771AA5"/>
    <w:rsid w:val="00771C09"/>
    <w:rsid w:val="00771D39"/>
    <w:rsid w:val="00772896"/>
    <w:rsid w:val="00772959"/>
    <w:rsid w:val="00772CDF"/>
    <w:rsid w:val="00773017"/>
    <w:rsid w:val="00773525"/>
    <w:rsid w:val="00773547"/>
    <w:rsid w:val="00773DC9"/>
    <w:rsid w:val="00774145"/>
    <w:rsid w:val="00774797"/>
    <w:rsid w:val="00774CBA"/>
    <w:rsid w:val="00775ADC"/>
    <w:rsid w:val="00775C1B"/>
    <w:rsid w:val="00775C9C"/>
    <w:rsid w:val="007761F6"/>
    <w:rsid w:val="0077631B"/>
    <w:rsid w:val="00776860"/>
    <w:rsid w:val="007769DF"/>
    <w:rsid w:val="00776AE2"/>
    <w:rsid w:val="00776AEA"/>
    <w:rsid w:val="00777177"/>
    <w:rsid w:val="00777319"/>
    <w:rsid w:val="00777D96"/>
    <w:rsid w:val="0078111B"/>
    <w:rsid w:val="0078134C"/>
    <w:rsid w:val="007814DC"/>
    <w:rsid w:val="00781E93"/>
    <w:rsid w:val="00782484"/>
    <w:rsid w:val="007824E3"/>
    <w:rsid w:val="0078309F"/>
    <w:rsid w:val="00783147"/>
    <w:rsid w:val="00783187"/>
    <w:rsid w:val="00783775"/>
    <w:rsid w:val="00783957"/>
    <w:rsid w:val="00783E19"/>
    <w:rsid w:val="00784532"/>
    <w:rsid w:val="0078463A"/>
    <w:rsid w:val="00784694"/>
    <w:rsid w:val="00784ADC"/>
    <w:rsid w:val="00784B80"/>
    <w:rsid w:val="00784BB3"/>
    <w:rsid w:val="007853E8"/>
    <w:rsid w:val="00785517"/>
    <w:rsid w:val="0078553C"/>
    <w:rsid w:val="00785C2B"/>
    <w:rsid w:val="00785CE8"/>
    <w:rsid w:val="007861A2"/>
    <w:rsid w:val="0078635A"/>
    <w:rsid w:val="00786BBD"/>
    <w:rsid w:val="007873C3"/>
    <w:rsid w:val="007902E4"/>
    <w:rsid w:val="00790D31"/>
    <w:rsid w:val="00790FB9"/>
    <w:rsid w:val="007913DF"/>
    <w:rsid w:val="00791AD8"/>
    <w:rsid w:val="00791F5C"/>
    <w:rsid w:val="0079216C"/>
    <w:rsid w:val="007928AF"/>
    <w:rsid w:val="007929D6"/>
    <w:rsid w:val="00792D80"/>
    <w:rsid w:val="00793236"/>
    <w:rsid w:val="00793870"/>
    <w:rsid w:val="00793D05"/>
    <w:rsid w:val="00793D16"/>
    <w:rsid w:val="00794192"/>
    <w:rsid w:val="007945E9"/>
    <w:rsid w:val="007949B5"/>
    <w:rsid w:val="00794BBD"/>
    <w:rsid w:val="00794BE1"/>
    <w:rsid w:val="00795541"/>
    <w:rsid w:val="007956D5"/>
    <w:rsid w:val="00795D6A"/>
    <w:rsid w:val="00795ECF"/>
    <w:rsid w:val="007966A5"/>
    <w:rsid w:val="00796D94"/>
    <w:rsid w:val="0079716E"/>
    <w:rsid w:val="00797B60"/>
    <w:rsid w:val="00797C84"/>
    <w:rsid w:val="00797DCA"/>
    <w:rsid w:val="007A0316"/>
    <w:rsid w:val="007A1301"/>
    <w:rsid w:val="007A192C"/>
    <w:rsid w:val="007A3BBD"/>
    <w:rsid w:val="007A3DD6"/>
    <w:rsid w:val="007A4357"/>
    <w:rsid w:val="007A4F5E"/>
    <w:rsid w:val="007A5A58"/>
    <w:rsid w:val="007A5A96"/>
    <w:rsid w:val="007A5BDC"/>
    <w:rsid w:val="007A6746"/>
    <w:rsid w:val="007A75EB"/>
    <w:rsid w:val="007A7A4C"/>
    <w:rsid w:val="007A7B9D"/>
    <w:rsid w:val="007B0372"/>
    <w:rsid w:val="007B03FA"/>
    <w:rsid w:val="007B0FCF"/>
    <w:rsid w:val="007B11F3"/>
    <w:rsid w:val="007B165F"/>
    <w:rsid w:val="007B176E"/>
    <w:rsid w:val="007B1E0B"/>
    <w:rsid w:val="007B21E1"/>
    <w:rsid w:val="007B2736"/>
    <w:rsid w:val="007B2772"/>
    <w:rsid w:val="007B28B0"/>
    <w:rsid w:val="007B29B9"/>
    <w:rsid w:val="007B33B6"/>
    <w:rsid w:val="007B3707"/>
    <w:rsid w:val="007B3742"/>
    <w:rsid w:val="007B383F"/>
    <w:rsid w:val="007B40EA"/>
    <w:rsid w:val="007B456D"/>
    <w:rsid w:val="007B48A9"/>
    <w:rsid w:val="007B4B5C"/>
    <w:rsid w:val="007B54D3"/>
    <w:rsid w:val="007B5AB9"/>
    <w:rsid w:val="007B5D0E"/>
    <w:rsid w:val="007B5E09"/>
    <w:rsid w:val="007B5E30"/>
    <w:rsid w:val="007B624A"/>
    <w:rsid w:val="007B63B0"/>
    <w:rsid w:val="007B64F2"/>
    <w:rsid w:val="007B6554"/>
    <w:rsid w:val="007B6CE5"/>
    <w:rsid w:val="007B6F6A"/>
    <w:rsid w:val="007B7303"/>
    <w:rsid w:val="007C00AD"/>
    <w:rsid w:val="007C0216"/>
    <w:rsid w:val="007C067A"/>
    <w:rsid w:val="007C0877"/>
    <w:rsid w:val="007C0895"/>
    <w:rsid w:val="007C0E00"/>
    <w:rsid w:val="007C1172"/>
    <w:rsid w:val="007C1375"/>
    <w:rsid w:val="007C397D"/>
    <w:rsid w:val="007C3D5C"/>
    <w:rsid w:val="007C3E0F"/>
    <w:rsid w:val="007C3ED8"/>
    <w:rsid w:val="007C454B"/>
    <w:rsid w:val="007C469F"/>
    <w:rsid w:val="007C5053"/>
    <w:rsid w:val="007C5065"/>
    <w:rsid w:val="007C5C29"/>
    <w:rsid w:val="007C6C2E"/>
    <w:rsid w:val="007C6F6A"/>
    <w:rsid w:val="007C6FF6"/>
    <w:rsid w:val="007C7A5E"/>
    <w:rsid w:val="007D00D2"/>
    <w:rsid w:val="007D094A"/>
    <w:rsid w:val="007D1187"/>
    <w:rsid w:val="007D145B"/>
    <w:rsid w:val="007D2183"/>
    <w:rsid w:val="007D2C2A"/>
    <w:rsid w:val="007D2DF0"/>
    <w:rsid w:val="007D2FD2"/>
    <w:rsid w:val="007D3674"/>
    <w:rsid w:val="007D36CE"/>
    <w:rsid w:val="007D381A"/>
    <w:rsid w:val="007D3C5A"/>
    <w:rsid w:val="007D5193"/>
    <w:rsid w:val="007D5AEA"/>
    <w:rsid w:val="007D5D80"/>
    <w:rsid w:val="007D5FEF"/>
    <w:rsid w:val="007D6687"/>
    <w:rsid w:val="007D67EF"/>
    <w:rsid w:val="007D70C8"/>
    <w:rsid w:val="007D7584"/>
    <w:rsid w:val="007D758D"/>
    <w:rsid w:val="007D7A0F"/>
    <w:rsid w:val="007D7F58"/>
    <w:rsid w:val="007D7F7B"/>
    <w:rsid w:val="007E0518"/>
    <w:rsid w:val="007E129C"/>
    <w:rsid w:val="007E198F"/>
    <w:rsid w:val="007E19F5"/>
    <w:rsid w:val="007E1A3C"/>
    <w:rsid w:val="007E1AB8"/>
    <w:rsid w:val="007E1AF6"/>
    <w:rsid w:val="007E1B33"/>
    <w:rsid w:val="007E22A1"/>
    <w:rsid w:val="007E2C4B"/>
    <w:rsid w:val="007E2CD8"/>
    <w:rsid w:val="007E2E16"/>
    <w:rsid w:val="007E326D"/>
    <w:rsid w:val="007E35C2"/>
    <w:rsid w:val="007E38D6"/>
    <w:rsid w:val="007E40B3"/>
    <w:rsid w:val="007E4950"/>
    <w:rsid w:val="007E50FE"/>
    <w:rsid w:val="007E54B6"/>
    <w:rsid w:val="007E62E8"/>
    <w:rsid w:val="007E62F3"/>
    <w:rsid w:val="007E70C9"/>
    <w:rsid w:val="007E7109"/>
    <w:rsid w:val="007E730C"/>
    <w:rsid w:val="007E784A"/>
    <w:rsid w:val="007E7D69"/>
    <w:rsid w:val="007E7D72"/>
    <w:rsid w:val="007F075A"/>
    <w:rsid w:val="007F07D7"/>
    <w:rsid w:val="007F098A"/>
    <w:rsid w:val="007F13AE"/>
    <w:rsid w:val="007F1988"/>
    <w:rsid w:val="007F2B5D"/>
    <w:rsid w:val="007F3311"/>
    <w:rsid w:val="007F343A"/>
    <w:rsid w:val="007F438F"/>
    <w:rsid w:val="007F451D"/>
    <w:rsid w:val="007F5371"/>
    <w:rsid w:val="007F57BF"/>
    <w:rsid w:val="007F5BB4"/>
    <w:rsid w:val="007F6E12"/>
    <w:rsid w:val="007F6EC1"/>
    <w:rsid w:val="007F716A"/>
    <w:rsid w:val="007F721E"/>
    <w:rsid w:val="007F7922"/>
    <w:rsid w:val="007F7A4A"/>
    <w:rsid w:val="007F7C00"/>
    <w:rsid w:val="00800070"/>
    <w:rsid w:val="008004C8"/>
    <w:rsid w:val="008005E1"/>
    <w:rsid w:val="008006EC"/>
    <w:rsid w:val="00800A96"/>
    <w:rsid w:val="00800DC8"/>
    <w:rsid w:val="008013F3"/>
    <w:rsid w:val="00801545"/>
    <w:rsid w:val="00801A37"/>
    <w:rsid w:val="00801B62"/>
    <w:rsid w:val="00801D16"/>
    <w:rsid w:val="00801DB3"/>
    <w:rsid w:val="00801E82"/>
    <w:rsid w:val="00802194"/>
    <w:rsid w:val="00802A75"/>
    <w:rsid w:val="00802D5D"/>
    <w:rsid w:val="0080324A"/>
    <w:rsid w:val="008032BE"/>
    <w:rsid w:val="00803401"/>
    <w:rsid w:val="00803407"/>
    <w:rsid w:val="00803D9B"/>
    <w:rsid w:val="00803E6F"/>
    <w:rsid w:val="008044A6"/>
    <w:rsid w:val="00804593"/>
    <w:rsid w:val="008049C2"/>
    <w:rsid w:val="00804ED9"/>
    <w:rsid w:val="00804FBB"/>
    <w:rsid w:val="00805B1F"/>
    <w:rsid w:val="00806227"/>
    <w:rsid w:val="00806E4C"/>
    <w:rsid w:val="00806F4F"/>
    <w:rsid w:val="008072CD"/>
    <w:rsid w:val="0080772B"/>
    <w:rsid w:val="008077BA"/>
    <w:rsid w:val="00810A1D"/>
    <w:rsid w:val="00810A83"/>
    <w:rsid w:val="00810C26"/>
    <w:rsid w:val="00810C9B"/>
    <w:rsid w:val="00811A38"/>
    <w:rsid w:val="00812C22"/>
    <w:rsid w:val="00813519"/>
    <w:rsid w:val="008136CB"/>
    <w:rsid w:val="008138CB"/>
    <w:rsid w:val="00813EC8"/>
    <w:rsid w:val="00814022"/>
    <w:rsid w:val="00814381"/>
    <w:rsid w:val="00814BF3"/>
    <w:rsid w:val="00814E95"/>
    <w:rsid w:val="00814F12"/>
    <w:rsid w:val="0081541B"/>
    <w:rsid w:val="008171A4"/>
    <w:rsid w:val="008172B3"/>
    <w:rsid w:val="0081753C"/>
    <w:rsid w:val="008178DB"/>
    <w:rsid w:val="008179AB"/>
    <w:rsid w:val="008201CD"/>
    <w:rsid w:val="0082059B"/>
    <w:rsid w:val="00821551"/>
    <w:rsid w:val="008216AD"/>
    <w:rsid w:val="00821A98"/>
    <w:rsid w:val="00822C9B"/>
    <w:rsid w:val="00822ED9"/>
    <w:rsid w:val="00823B67"/>
    <w:rsid w:val="00823ECD"/>
    <w:rsid w:val="008242D8"/>
    <w:rsid w:val="00824569"/>
    <w:rsid w:val="00824581"/>
    <w:rsid w:val="00824CD7"/>
    <w:rsid w:val="00824D92"/>
    <w:rsid w:val="0082576E"/>
    <w:rsid w:val="00825984"/>
    <w:rsid w:val="0082630E"/>
    <w:rsid w:val="00827073"/>
    <w:rsid w:val="0082713D"/>
    <w:rsid w:val="008275A4"/>
    <w:rsid w:val="008276EB"/>
    <w:rsid w:val="00830314"/>
    <w:rsid w:val="00831416"/>
    <w:rsid w:val="00831627"/>
    <w:rsid w:val="008323FF"/>
    <w:rsid w:val="0083282D"/>
    <w:rsid w:val="008334E9"/>
    <w:rsid w:val="00833E2E"/>
    <w:rsid w:val="00834B3A"/>
    <w:rsid w:val="00834B68"/>
    <w:rsid w:val="00835FF6"/>
    <w:rsid w:val="0083674D"/>
    <w:rsid w:val="0083692A"/>
    <w:rsid w:val="00836A0B"/>
    <w:rsid w:val="00836D40"/>
    <w:rsid w:val="00836FC9"/>
    <w:rsid w:val="008373C2"/>
    <w:rsid w:val="008377C9"/>
    <w:rsid w:val="008378E6"/>
    <w:rsid w:val="00837D7D"/>
    <w:rsid w:val="008408A1"/>
    <w:rsid w:val="00840C0A"/>
    <w:rsid w:val="008411A0"/>
    <w:rsid w:val="0084140D"/>
    <w:rsid w:val="008414CA"/>
    <w:rsid w:val="00841AB2"/>
    <w:rsid w:val="00841E2C"/>
    <w:rsid w:val="00841E38"/>
    <w:rsid w:val="00842AFC"/>
    <w:rsid w:val="00842E2B"/>
    <w:rsid w:val="00843053"/>
    <w:rsid w:val="00843159"/>
    <w:rsid w:val="00843B14"/>
    <w:rsid w:val="00843E07"/>
    <w:rsid w:val="00844255"/>
    <w:rsid w:val="00845077"/>
    <w:rsid w:val="008464C7"/>
    <w:rsid w:val="008467CE"/>
    <w:rsid w:val="0084681C"/>
    <w:rsid w:val="008468A4"/>
    <w:rsid w:val="00847015"/>
    <w:rsid w:val="008472C1"/>
    <w:rsid w:val="00847358"/>
    <w:rsid w:val="0084736C"/>
    <w:rsid w:val="00847AE7"/>
    <w:rsid w:val="00850186"/>
    <w:rsid w:val="00850840"/>
    <w:rsid w:val="00850E23"/>
    <w:rsid w:val="00850E46"/>
    <w:rsid w:val="0085103D"/>
    <w:rsid w:val="00851208"/>
    <w:rsid w:val="008514E8"/>
    <w:rsid w:val="00851767"/>
    <w:rsid w:val="008517CE"/>
    <w:rsid w:val="0085184E"/>
    <w:rsid w:val="00851E35"/>
    <w:rsid w:val="00852067"/>
    <w:rsid w:val="008529A2"/>
    <w:rsid w:val="00852D36"/>
    <w:rsid w:val="00852DB4"/>
    <w:rsid w:val="00852E75"/>
    <w:rsid w:val="008546A3"/>
    <w:rsid w:val="00854859"/>
    <w:rsid w:val="00854E79"/>
    <w:rsid w:val="0085500E"/>
    <w:rsid w:val="008554BD"/>
    <w:rsid w:val="008555AE"/>
    <w:rsid w:val="00856415"/>
    <w:rsid w:val="00857855"/>
    <w:rsid w:val="00857BCF"/>
    <w:rsid w:val="00857ECE"/>
    <w:rsid w:val="008603E6"/>
    <w:rsid w:val="00860925"/>
    <w:rsid w:val="008615F0"/>
    <w:rsid w:val="00862E83"/>
    <w:rsid w:val="008631C4"/>
    <w:rsid w:val="00863DFC"/>
    <w:rsid w:val="0086467E"/>
    <w:rsid w:val="008646EF"/>
    <w:rsid w:val="00865083"/>
    <w:rsid w:val="0086537E"/>
    <w:rsid w:val="008653A4"/>
    <w:rsid w:val="00865CB3"/>
    <w:rsid w:val="00865EDC"/>
    <w:rsid w:val="00865FB2"/>
    <w:rsid w:val="0086636D"/>
    <w:rsid w:val="00866C92"/>
    <w:rsid w:val="0086743A"/>
    <w:rsid w:val="0086798A"/>
    <w:rsid w:val="00867AC6"/>
    <w:rsid w:val="00867C9E"/>
    <w:rsid w:val="00867E2D"/>
    <w:rsid w:val="00870643"/>
    <w:rsid w:val="008709BB"/>
    <w:rsid w:val="00870B0C"/>
    <w:rsid w:val="008712CA"/>
    <w:rsid w:val="00871860"/>
    <w:rsid w:val="00871B16"/>
    <w:rsid w:val="00872090"/>
    <w:rsid w:val="00872AE0"/>
    <w:rsid w:val="00872C06"/>
    <w:rsid w:val="00872C48"/>
    <w:rsid w:val="00872DDC"/>
    <w:rsid w:val="008733D9"/>
    <w:rsid w:val="0087348B"/>
    <w:rsid w:val="00873A97"/>
    <w:rsid w:val="00873FEA"/>
    <w:rsid w:val="00874528"/>
    <w:rsid w:val="00874560"/>
    <w:rsid w:val="008752C2"/>
    <w:rsid w:val="008757BA"/>
    <w:rsid w:val="008758EE"/>
    <w:rsid w:val="00875B51"/>
    <w:rsid w:val="00876620"/>
    <w:rsid w:val="00877EEA"/>
    <w:rsid w:val="00880A69"/>
    <w:rsid w:val="00881047"/>
    <w:rsid w:val="00881122"/>
    <w:rsid w:val="008815E5"/>
    <w:rsid w:val="00881AF7"/>
    <w:rsid w:val="00881B87"/>
    <w:rsid w:val="0088204B"/>
    <w:rsid w:val="00882090"/>
    <w:rsid w:val="008827A9"/>
    <w:rsid w:val="00882C1F"/>
    <w:rsid w:val="00882D6D"/>
    <w:rsid w:val="00883434"/>
    <w:rsid w:val="00883765"/>
    <w:rsid w:val="00883DFD"/>
    <w:rsid w:val="00883FA9"/>
    <w:rsid w:val="00884187"/>
    <w:rsid w:val="00884A99"/>
    <w:rsid w:val="00885C79"/>
    <w:rsid w:val="00886321"/>
    <w:rsid w:val="008869E4"/>
    <w:rsid w:val="00886C44"/>
    <w:rsid w:val="00886FB4"/>
    <w:rsid w:val="0088712C"/>
    <w:rsid w:val="00887514"/>
    <w:rsid w:val="00890389"/>
    <w:rsid w:val="0089071F"/>
    <w:rsid w:val="00891938"/>
    <w:rsid w:val="00891A61"/>
    <w:rsid w:val="00891E50"/>
    <w:rsid w:val="008923AE"/>
    <w:rsid w:val="00892B51"/>
    <w:rsid w:val="00892CE8"/>
    <w:rsid w:val="00892E90"/>
    <w:rsid w:val="0089323A"/>
    <w:rsid w:val="008936B4"/>
    <w:rsid w:val="008947F4"/>
    <w:rsid w:val="00894AAD"/>
    <w:rsid w:val="00894D3C"/>
    <w:rsid w:val="00894E6A"/>
    <w:rsid w:val="00894F91"/>
    <w:rsid w:val="0089553B"/>
    <w:rsid w:val="00895687"/>
    <w:rsid w:val="00895A02"/>
    <w:rsid w:val="00895B9C"/>
    <w:rsid w:val="00896B6E"/>
    <w:rsid w:val="00897A9B"/>
    <w:rsid w:val="00897AC3"/>
    <w:rsid w:val="008A06A3"/>
    <w:rsid w:val="008A0803"/>
    <w:rsid w:val="008A0D1E"/>
    <w:rsid w:val="008A12F9"/>
    <w:rsid w:val="008A1375"/>
    <w:rsid w:val="008A15F7"/>
    <w:rsid w:val="008A2142"/>
    <w:rsid w:val="008A2AAC"/>
    <w:rsid w:val="008A3138"/>
    <w:rsid w:val="008A318C"/>
    <w:rsid w:val="008A31CE"/>
    <w:rsid w:val="008A3BD4"/>
    <w:rsid w:val="008A3D22"/>
    <w:rsid w:val="008A43D9"/>
    <w:rsid w:val="008A4984"/>
    <w:rsid w:val="008A4C39"/>
    <w:rsid w:val="008A5116"/>
    <w:rsid w:val="008A5C1D"/>
    <w:rsid w:val="008A6826"/>
    <w:rsid w:val="008A6B40"/>
    <w:rsid w:val="008A722F"/>
    <w:rsid w:val="008A75D7"/>
    <w:rsid w:val="008A7A6C"/>
    <w:rsid w:val="008B00B9"/>
    <w:rsid w:val="008B0164"/>
    <w:rsid w:val="008B0369"/>
    <w:rsid w:val="008B070E"/>
    <w:rsid w:val="008B0B56"/>
    <w:rsid w:val="008B0CD2"/>
    <w:rsid w:val="008B0DFB"/>
    <w:rsid w:val="008B1061"/>
    <w:rsid w:val="008B11CE"/>
    <w:rsid w:val="008B1206"/>
    <w:rsid w:val="008B17FC"/>
    <w:rsid w:val="008B1868"/>
    <w:rsid w:val="008B1CE1"/>
    <w:rsid w:val="008B262A"/>
    <w:rsid w:val="008B3374"/>
    <w:rsid w:val="008B33C0"/>
    <w:rsid w:val="008B38CB"/>
    <w:rsid w:val="008B494D"/>
    <w:rsid w:val="008B49BC"/>
    <w:rsid w:val="008B4B3A"/>
    <w:rsid w:val="008B57F7"/>
    <w:rsid w:val="008B5E89"/>
    <w:rsid w:val="008B5F60"/>
    <w:rsid w:val="008B6709"/>
    <w:rsid w:val="008B6E43"/>
    <w:rsid w:val="008B7402"/>
    <w:rsid w:val="008B78A0"/>
    <w:rsid w:val="008B78C7"/>
    <w:rsid w:val="008C04E9"/>
    <w:rsid w:val="008C070D"/>
    <w:rsid w:val="008C077A"/>
    <w:rsid w:val="008C0888"/>
    <w:rsid w:val="008C0AF4"/>
    <w:rsid w:val="008C1278"/>
    <w:rsid w:val="008C1806"/>
    <w:rsid w:val="008C208A"/>
    <w:rsid w:val="008C21B9"/>
    <w:rsid w:val="008C2467"/>
    <w:rsid w:val="008C38CD"/>
    <w:rsid w:val="008C3BA4"/>
    <w:rsid w:val="008C3CE8"/>
    <w:rsid w:val="008C447B"/>
    <w:rsid w:val="008C4602"/>
    <w:rsid w:val="008C5E49"/>
    <w:rsid w:val="008C60D3"/>
    <w:rsid w:val="008C63DF"/>
    <w:rsid w:val="008C6A36"/>
    <w:rsid w:val="008C6ACB"/>
    <w:rsid w:val="008C73DE"/>
    <w:rsid w:val="008C7C7E"/>
    <w:rsid w:val="008D04B1"/>
    <w:rsid w:val="008D0520"/>
    <w:rsid w:val="008D0540"/>
    <w:rsid w:val="008D0AC7"/>
    <w:rsid w:val="008D15A3"/>
    <w:rsid w:val="008D177F"/>
    <w:rsid w:val="008D19A4"/>
    <w:rsid w:val="008D1FAF"/>
    <w:rsid w:val="008D2772"/>
    <w:rsid w:val="008D2F32"/>
    <w:rsid w:val="008D3C27"/>
    <w:rsid w:val="008D3CAE"/>
    <w:rsid w:val="008D4463"/>
    <w:rsid w:val="008D4D6B"/>
    <w:rsid w:val="008D4DE9"/>
    <w:rsid w:val="008D5482"/>
    <w:rsid w:val="008D5551"/>
    <w:rsid w:val="008D5A83"/>
    <w:rsid w:val="008D5AC7"/>
    <w:rsid w:val="008D5E09"/>
    <w:rsid w:val="008D6164"/>
    <w:rsid w:val="008D66C2"/>
    <w:rsid w:val="008D6704"/>
    <w:rsid w:val="008D682B"/>
    <w:rsid w:val="008D69C8"/>
    <w:rsid w:val="008D6EB7"/>
    <w:rsid w:val="008D6FE9"/>
    <w:rsid w:val="008D7CB1"/>
    <w:rsid w:val="008E029B"/>
    <w:rsid w:val="008E02A7"/>
    <w:rsid w:val="008E0590"/>
    <w:rsid w:val="008E0FCF"/>
    <w:rsid w:val="008E1115"/>
    <w:rsid w:val="008E122A"/>
    <w:rsid w:val="008E15DD"/>
    <w:rsid w:val="008E1A8E"/>
    <w:rsid w:val="008E1D4B"/>
    <w:rsid w:val="008E2397"/>
    <w:rsid w:val="008E23D9"/>
    <w:rsid w:val="008E270E"/>
    <w:rsid w:val="008E28CA"/>
    <w:rsid w:val="008E33E3"/>
    <w:rsid w:val="008E3401"/>
    <w:rsid w:val="008E3487"/>
    <w:rsid w:val="008E37A2"/>
    <w:rsid w:val="008E37A6"/>
    <w:rsid w:val="008E380F"/>
    <w:rsid w:val="008E418B"/>
    <w:rsid w:val="008E42E6"/>
    <w:rsid w:val="008E4365"/>
    <w:rsid w:val="008E493E"/>
    <w:rsid w:val="008E4A3E"/>
    <w:rsid w:val="008E536A"/>
    <w:rsid w:val="008E5BF8"/>
    <w:rsid w:val="008E5E07"/>
    <w:rsid w:val="008E63CC"/>
    <w:rsid w:val="008E6C3E"/>
    <w:rsid w:val="008E6D6E"/>
    <w:rsid w:val="008E6F80"/>
    <w:rsid w:val="008E78F8"/>
    <w:rsid w:val="008E7A65"/>
    <w:rsid w:val="008E7BF5"/>
    <w:rsid w:val="008F05D4"/>
    <w:rsid w:val="008F0D33"/>
    <w:rsid w:val="008F13B9"/>
    <w:rsid w:val="008F14A8"/>
    <w:rsid w:val="008F1735"/>
    <w:rsid w:val="008F1F57"/>
    <w:rsid w:val="008F2284"/>
    <w:rsid w:val="008F271F"/>
    <w:rsid w:val="008F2C4D"/>
    <w:rsid w:val="008F3195"/>
    <w:rsid w:val="008F40F2"/>
    <w:rsid w:val="008F45FF"/>
    <w:rsid w:val="008F46A3"/>
    <w:rsid w:val="008F4729"/>
    <w:rsid w:val="008F4B24"/>
    <w:rsid w:val="008F51D0"/>
    <w:rsid w:val="008F5851"/>
    <w:rsid w:val="008F600A"/>
    <w:rsid w:val="008F608E"/>
    <w:rsid w:val="008F6533"/>
    <w:rsid w:val="008F65A4"/>
    <w:rsid w:val="008F6652"/>
    <w:rsid w:val="008F6731"/>
    <w:rsid w:val="008F67E2"/>
    <w:rsid w:val="008F69DA"/>
    <w:rsid w:val="008F6B72"/>
    <w:rsid w:val="008F6D40"/>
    <w:rsid w:val="008F7149"/>
    <w:rsid w:val="008F71B4"/>
    <w:rsid w:val="008F7344"/>
    <w:rsid w:val="008F7CEC"/>
    <w:rsid w:val="0090005C"/>
    <w:rsid w:val="0090005F"/>
    <w:rsid w:val="00900466"/>
    <w:rsid w:val="00901092"/>
    <w:rsid w:val="0090124A"/>
    <w:rsid w:val="00901304"/>
    <w:rsid w:val="00903725"/>
    <w:rsid w:val="009039B0"/>
    <w:rsid w:val="009043F2"/>
    <w:rsid w:val="00905C21"/>
    <w:rsid w:val="00905D57"/>
    <w:rsid w:val="00905DDB"/>
    <w:rsid w:val="00905F20"/>
    <w:rsid w:val="00905FEA"/>
    <w:rsid w:val="009064F6"/>
    <w:rsid w:val="009066F6"/>
    <w:rsid w:val="009067B7"/>
    <w:rsid w:val="00906A82"/>
    <w:rsid w:val="00907028"/>
    <w:rsid w:val="009072B6"/>
    <w:rsid w:val="009073E4"/>
    <w:rsid w:val="009078F1"/>
    <w:rsid w:val="00907A0F"/>
    <w:rsid w:val="0091056C"/>
    <w:rsid w:val="00910577"/>
    <w:rsid w:val="009118E8"/>
    <w:rsid w:val="00911A89"/>
    <w:rsid w:val="00912153"/>
    <w:rsid w:val="009123C9"/>
    <w:rsid w:val="00912902"/>
    <w:rsid w:val="00912C8C"/>
    <w:rsid w:val="009132AB"/>
    <w:rsid w:val="00913385"/>
    <w:rsid w:val="00913F93"/>
    <w:rsid w:val="009140FE"/>
    <w:rsid w:val="0091443F"/>
    <w:rsid w:val="009144CD"/>
    <w:rsid w:val="0091452C"/>
    <w:rsid w:val="00915672"/>
    <w:rsid w:val="00916A4D"/>
    <w:rsid w:val="00916B1E"/>
    <w:rsid w:val="00917372"/>
    <w:rsid w:val="00917674"/>
    <w:rsid w:val="00920200"/>
    <w:rsid w:val="009208E7"/>
    <w:rsid w:val="009209A5"/>
    <w:rsid w:val="00920A22"/>
    <w:rsid w:val="00920D74"/>
    <w:rsid w:val="00921A09"/>
    <w:rsid w:val="00921AD9"/>
    <w:rsid w:val="00921B6D"/>
    <w:rsid w:val="0092241E"/>
    <w:rsid w:val="009224F0"/>
    <w:rsid w:val="00922C5D"/>
    <w:rsid w:val="00923215"/>
    <w:rsid w:val="0092491A"/>
    <w:rsid w:val="00924E3E"/>
    <w:rsid w:val="00924FF6"/>
    <w:rsid w:val="00925C3F"/>
    <w:rsid w:val="00926071"/>
    <w:rsid w:val="00926527"/>
    <w:rsid w:val="0092702B"/>
    <w:rsid w:val="00927309"/>
    <w:rsid w:val="00927EB1"/>
    <w:rsid w:val="00927F0B"/>
    <w:rsid w:val="0093004A"/>
    <w:rsid w:val="00930151"/>
    <w:rsid w:val="00930496"/>
    <w:rsid w:val="0093069E"/>
    <w:rsid w:val="00930C66"/>
    <w:rsid w:val="00930DE9"/>
    <w:rsid w:val="00930F8B"/>
    <w:rsid w:val="009314C9"/>
    <w:rsid w:val="00931501"/>
    <w:rsid w:val="009316E0"/>
    <w:rsid w:val="0093181B"/>
    <w:rsid w:val="00931871"/>
    <w:rsid w:val="00931A7F"/>
    <w:rsid w:val="00931BDA"/>
    <w:rsid w:val="00931D70"/>
    <w:rsid w:val="009325DA"/>
    <w:rsid w:val="00932716"/>
    <w:rsid w:val="009329F5"/>
    <w:rsid w:val="00932DFB"/>
    <w:rsid w:val="00933133"/>
    <w:rsid w:val="0093352C"/>
    <w:rsid w:val="00933AB5"/>
    <w:rsid w:val="00933B76"/>
    <w:rsid w:val="00933BEF"/>
    <w:rsid w:val="00934963"/>
    <w:rsid w:val="00935B39"/>
    <w:rsid w:val="00937C4A"/>
    <w:rsid w:val="009406B6"/>
    <w:rsid w:val="00940958"/>
    <w:rsid w:val="0094099B"/>
    <w:rsid w:val="009409E7"/>
    <w:rsid w:val="00940B44"/>
    <w:rsid w:val="009416A8"/>
    <w:rsid w:val="00941713"/>
    <w:rsid w:val="00941DB4"/>
    <w:rsid w:val="0094224B"/>
    <w:rsid w:val="009428DF"/>
    <w:rsid w:val="00942D97"/>
    <w:rsid w:val="00943947"/>
    <w:rsid w:val="0094482C"/>
    <w:rsid w:val="009450C1"/>
    <w:rsid w:val="00945340"/>
    <w:rsid w:val="009461C1"/>
    <w:rsid w:val="009464C2"/>
    <w:rsid w:val="00946938"/>
    <w:rsid w:val="0094712F"/>
    <w:rsid w:val="00947656"/>
    <w:rsid w:val="00947767"/>
    <w:rsid w:val="00947F57"/>
    <w:rsid w:val="009502C9"/>
    <w:rsid w:val="0095064A"/>
    <w:rsid w:val="00950C77"/>
    <w:rsid w:val="009515BB"/>
    <w:rsid w:val="00952043"/>
    <w:rsid w:val="00952063"/>
    <w:rsid w:val="009524E3"/>
    <w:rsid w:val="009525DA"/>
    <w:rsid w:val="00953113"/>
    <w:rsid w:val="0095358E"/>
    <w:rsid w:val="0095363D"/>
    <w:rsid w:val="00953C10"/>
    <w:rsid w:val="0095444B"/>
    <w:rsid w:val="009544A0"/>
    <w:rsid w:val="00954AE1"/>
    <w:rsid w:val="009552FD"/>
    <w:rsid w:val="0095537F"/>
    <w:rsid w:val="00955553"/>
    <w:rsid w:val="00955C7F"/>
    <w:rsid w:val="00956C3C"/>
    <w:rsid w:val="009571C2"/>
    <w:rsid w:val="00957400"/>
    <w:rsid w:val="00957BC1"/>
    <w:rsid w:val="00957CA2"/>
    <w:rsid w:val="009604B6"/>
    <w:rsid w:val="00960AA1"/>
    <w:rsid w:val="00960F4C"/>
    <w:rsid w:val="009613ED"/>
    <w:rsid w:val="00961A6E"/>
    <w:rsid w:val="00961D14"/>
    <w:rsid w:val="00961D4F"/>
    <w:rsid w:val="00962542"/>
    <w:rsid w:val="00962684"/>
    <w:rsid w:val="00962F50"/>
    <w:rsid w:val="0096481E"/>
    <w:rsid w:val="00964835"/>
    <w:rsid w:val="00964C04"/>
    <w:rsid w:val="00965D10"/>
    <w:rsid w:val="0096766D"/>
    <w:rsid w:val="009679AB"/>
    <w:rsid w:val="00967C68"/>
    <w:rsid w:val="00970598"/>
    <w:rsid w:val="009708C4"/>
    <w:rsid w:val="00970C26"/>
    <w:rsid w:val="00970C4D"/>
    <w:rsid w:val="00970D71"/>
    <w:rsid w:val="00970E06"/>
    <w:rsid w:val="0097123A"/>
    <w:rsid w:val="0097159A"/>
    <w:rsid w:val="00971643"/>
    <w:rsid w:val="00971A11"/>
    <w:rsid w:val="00972746"/>
    <w:rsid w:val="0097276F"/>
    <w:rsid w:val="0097297D"/>
    <w:rsid w:val="00972FBB"/>
    <w:rsid w:val="0097329A"/>
    <w:rsid w:val="0097333E"/>
    <w:rsid w:val="00973930"/>
    <w:rsid w:val="00974886"/>
    <w:rsid w:val="009748CF"/>
    <w:rsid w:val="00974A98"/>
    <w:rsid w:val="00975155"/>
    <w:rsid w:val="009752D4"/>
    <w:rsid w:val="009753B2"/>
    <w:rsid w:val="009758C4"/>
    <w:rsid w:val="00976154"/>
    <w:rsid w:val="00976EFB"/>
    <w:rsid w:val="0097704D"/>
    <w:rsid w:val="00977901"/>
    <w:rsid w:val="00977A5B"/>
    <w:rsid w:val="009801A8"/>
    <w:rsid w:val="00980235"/>
    <w:rsid w:val="00980520"/>
    <w:rsid w:val="00980957"/>
    <w:rsid w:val="00980E6F"/>
    <w:rsid w:val="00980EA9"/>
    <w:rsid w:val="00981166"/>
    <w:rsid w:val="00981CB8"/>
    <w:rsid w:val="00981D6C"/>
    <w:rsid w:val="009823EB"/>
    <w:rsid w:val="0098290D"/>
    <w:rsid w:val="0098328B"/>
    <w:rsid w:val="00983837"/>
    <w:rsid w:val="00983BA3"/>
    <w:rsid w:val="00983BB7"/>
    <w:rsid w:val="00983E2C"/>
    <w:rsid w:val="00984002"/>
    <w:rsid w:val="00984A3E"/>
    <w:rsid w:val="009860EA"/>
    <w:rsid w:val="00986610"/>
    <w:rsid w:val="009866B0"/>
    <w:rsid w:val="00986AB9"/>
    <w:rsid w:val="00986EFC"/>
    <w:rsid w:val="00987746"/>
    <w:rsid w:val="00987A8E"/>
    <w:rsid w:val="00991D80"/>
    <w:rsid w:val="00992A49"/>
    <w:rsid w:val="00992C01"/>
    <w:rsid w:val="00992D76"/>
    <w:rsid w:val="00992E21"/>
    <w:rsid w:val="00992E66"/>
    <w:rsid w:val="00993421"/>
    <w:rsid w:val="009935F3"/>
    <w:rsid w:val="00993A55"/>
    <w:rsid w:val="00994216"/>
    <w:rsid w:val="00994E2F"/>
    <w:rsid w:val="0099538B"/>
    <w:rsid w:val="00995F42"/>
    <w:rsid w:val="009964FC"/>
    <w:rsid w:val="009967E0"/>
    <w:rsid w:val="00996920"/>
    <w:rsid w:val="009970FB"/>
    <w:rsid w:val="00997232"/>
    <w:rsid w:val="009A055A"/>
    <w:rsid w:val="009A0761"/>
    <w:rsid w:val="009A0A4E"/>
    <w:rsid w:val="009A0FFD"/>
    <w:rsid w:val="009A1039"/>
    <w:rsid w:val="009A13BD"/>
    <w:rsid w:val="009A251E"/>
    <w:rsid w:val="009A26C7"/>
    <w:rsid w:val="009A2BE5"/>
    <w:rsid w:val="009A2EE6"/>
    <w:rsid w:val="009A37A8"/>
    <w:rsid w:val="009A3B5D"/>
    <w:rsid w:val="009A4290"/>
    <w:rsid w:val="009A50DD"/>
    <w:rsid w:val="009A55ED"/>
    <w:rsid w:val="009A583E"/>
    <w:rsid w:val="009A6975"/>
    <w:rsid w:val="009A6BF8"/>
    <w:rsid w:val="009A7452"/>
    <w:rsid w:val="009A7562"/>
    <w:rsid w:val="009A7657"/>
    <w:rsid w:val="009A7D8B"/>
    <w:rsid w:val="009A7E88"/>
    <w:rsid w:val="009B0498"/>
    <w:rsid w:val="009B0843"/>
    <w:rsid w:val="009B0FC4"/>
    <w:rsid w:val="009B1417"/>
    <w:rsid w:val="009B1543"/>
    <w:rsid w:val="009B1A17"/>
    <w:rsid w:val="009B22D4"/>
    <w:rsid w:val="009B2931"/>
    <w:rsid w:val="009B31C2"/>
    <w:rsid w:val="009B34D2"/>
    <w:rsid w:val="009B3591"/>
    <w:rsid w:val="009B39FC"/>
    <w:rsid w:val="009B4216"/>
    <w:rsid w:val="009B4483"/>
    <w:rsid w:val="009B476A"/>
    <w:rsid w:val="009B51C0"/>
    <w:rsid w:val="009B5595"/>
    <w:rsid w:val="009B57B7"/>
    <w:rsid w:val="009B5AC5"/>
    <w:rsid w:val="009B5B05"/>
    <w:rsid w:val="009B5C04"/>
    <w:rsid w:val="009B5FE9"/>
    <w:rsid w:val="009B6097"/>
    <w:rsid w:val="009B632A"/>
    <w:rsid w:val="009B66CF"/>
    <w:rsid w:val="009B6C04"/>
    <w:rsid w:val="009B7393"/>
    <w:rsid w:val="009C00D9"/>
    <w:rsid w:val="009C0128"/>
    <w:rsid w:val="009C0B58"/>
    <w:rsid w:val="009C0DAB"/>
    <w:rsid w:val="009C172E"/>
    <w:rsid w:val="009C1A17"/>
    <w:rsid w:val="009C2247"/>
    <w:rsid w:val="009C2447"/>
    <w:rsid w:val="009C3986"/>
    <w:rsid w:val="009C3F8E"/>
    <w:rsid w:val="009C42A1"/>
    <w:rsid w:val="009C4321"/>
    <w:rsid w:val="009C4765"/>
    <w:rsid w:val="009C4822"/>
    <w:rsid w:val="009C562D"/>
    <w:rsid w:val="009C5A4C"/>
    <w:rsid w:val="009C5C8C"/>
    <w:rsid w:val="009C5FCE"/>
    <w:rsid w:val="009C6239"/>
    <w:rsid w:val="009C692E"/>
    <w:rsid w:val="009C6EC6"/>
    <w:rsid w:val="009C7065"/>
    <w:rsid w:val="009C7369"/>
    <w:rsid w:val="009C7563"/>
    <w:rsid w:val="009C763E"/>
    <w:rsid w:val="009D02AA"/>
    <w:rsid w:val="009D0988"/>
    <w:rsid w:val="009D145D"/>
    <w:rsid w:val="009D190F"/>
    <w:rsid w:val="009D1E5D"/>
    <w:rsid w:val="009D25A3"/>
    <w:rsid w:val="009D2883"/>
    <w:rsid w:val="009D2B09"/>
    <w:rsid w:val="009D2B15"/>
    <w:rsid w:val="009D387C"/>
    <w:rsid w:val="009D4C79"/>
    <w:rsid w:val="009D4D19"/>
    <w:rsid w:val="009D5F4C"/>
    <w:rsid w:val="009D60C8"/>
    <w:rsid w:val="009D61F3"/>
    <w:rsid w:val="009D6551"/>
    <w:rsid w:val="009D691B"/>
    <w:rsid w:val="009D6C42"/>
    <w:rsid w:val="009D710C"/>
    <w:rsid w:val="009D7483"/>
    <w:rsid w:val="009D7501"/>
    <w:rsid w:val="009D7841"/>
    <w:rsid w:val="009D7EA0"/>
    <w:rsid w:val="009E005E"/>
    <w:rsid w:val="009E07EE"/>
    <w:rsid w:val="009E153E"/>
    <w:rsid w:val="009E15D0"/>
    <w:rsid w:val="009E1EA9"/>
    <w:rsid w:val="009E20F0"/>
    <w:rsid w:val="009E27D2"/>
    <w:rsid w:val="009E2840"/>
    <w:rsid w:val="009E2D02"/>
    <w:rsid w:val="009E352C"/>
    <w:rsid w:val="009E3651"/>
    <w:rsid w:val="009E3BE7"/>
    <w:rsid w:val="009E402B"/>
    <w:rsid w:val="009E5329"/>
    <w:rsid w:val="009E56D5"/>
    <w:rsid w:val="009E5BE1"/>
    <w:rsid w:val="009E6138"/>
    <w:rsid w:val="009E68BF"/>
    <w:rsid w:val="009E6C61"/>
    <w:rsid w:val="009E7163"/>
    <w:rsid w:val="009E764B"/>
    <w:rsid w:val="009E76E8"/>
    <w:rsid w:val="009E7B43"/>
    <w:rsid w:val="009F1619"/>
    <w:rsid w:val="009F1633"/>
    <w:rsid w:val="009F19BF"/>
    <w:rsid w:val="009F19DB"/>
    <w:rsid w:val="009F260B"/>
    <w:rsid w:val="009F3809"/>
    <w:rsid w:val="009F3A0F"/>
    <w:rsid w:val="009F40EE"/>
    <w:rsid w:val="009F4519"/>
    <w:rsid w:val="009F46F7"/>
    <w:rsid w:val="009F4D64"/>
    <w:rsid w:val="009F5922"/>
    <w:rsid w:val="009F641F"/>
    <w:rsid w:val="009F682F"/>
    <w:rsid w:val="009F68FF"/>
    <w:rsid w:val="009F6B1B"/>
    <w:rsid w:val="009F736B"/>
    <w:rsid w:val="00A001FF"/>
    <w:rsid w:val="00A00823"/>
    <w:rsid w:val="00A00D92"/>
    <w:rsid w:val="00A00E03"/>
    <w:rsid w:val="00A01046"/>
    <w:rsid w:val="00A0149C"/>
    <w:rsid w:val="00A01AE2"/>
    <w:rsid w:val="00A01B8F"/>
    <w:rsid w:val="00A01BE1"/>
    <w:rsid w:val="00A02913"/>
    <w:rsid w:val="00A02DCB"/>
    <w:rsid w:val="00A03346"/>
    <w:rsid w:val="00A035C1"/>
    <w:rsid w:val="00A036A9"/>
    <w:rsid w:val="00A03B4B"/>
    <w:rsid w:val="00A03CA4"/>
    <w:rsid w:val="00A0415D"/>
    <w:rsid w:val="00A04222"/>
    <w:rsid w:val="00A04289"/>
    <w:rsid w:val="00A052FA"/>
    <w:rsid w:val="00A058B2"/>
    <w:rsid w:val="00A05E25"/>
    <w:rsid w:val="00A062A5"/>
    <w:rsid w:val="00A06D5B"/>
    <w:rsid w:val="00A072AD"/>
    <w:rsid w:val="00A07317"/>
    <w:rsid w:val="00A10615"/>
    <w:rsid w:val="00A10C06"/>
    <w:rsid w:val="00A10DE2"/>
    <w:rsid w:val="00A11113"/>
    <w:rsid w:val="00A11307"/>
    <w:rsid w:val="00A11B01"/>
    <w:rsid w:val="00A11C64"/>
    <w:rsid w:val="00A1315F"/>
    <w:rsid w:val="00A131EB"/>
    <w:rsid w:val="00A133EE"/>
    <w:rsid w:val="00A14B1F"/>
    <w:rsid w:val="00A14C7C"/>
    <w:rsid w:val="00A15B24"/>
    <w:rsid w:val="00A15BD8"/>
    <w:rsid w:val="00A15C70"/>
    <w:rsid w:val="00A15E9B"/>
    <w:rsid w:val="00A15FA3"/>
    <w:rsid w:val="00A15FF4"/>
    <w:rsid w:val="00A166E4"/>
    <w:rsid w:val="00A16CCE"/>
    <w:rsid w:val="00A16FDE"/>
    <w:rsid w:val="00A175D5"/>
    <w:rsid w:val="00A21518"/>
    <w:rsid w:val="00A21589"/>
    <w:rsid w:val="00A21696"/>
    <w:rsid w:val="00A2185F"/>
    <w:rsid w:val="00A218A2"/>
    <w:rsid w:val="00A21B74"/>
    <w:rsid w:val="00A2200C"/>
    <w:rsid w:val="00A220E3"/>
    <w:rsid w:val="00A223DA"/>
    <w:rsid w:val="00A22485"/>
    <w:rsid w:val="00A225C0"/>
    <w:rsid w:val="00A22D4F"/>
    <w:rsid w:val="00A23E11"/>
    <w:rsid w:val="00A244C1"/>
    <w:rsid w:val="00A24782"/>
    <w:rsid w:val="00A24C0F"/>
    <w:rsid w:val="00A24FF7"/>
    <w:rsid w:val="00A251FB"/>
    <w:rsid w:val="00A2529F"/>
    <w:rsid w:val="00A2673A"/>
    <w:rsid w:val="00A26D4B"/>
    <w:rsid w:val="00A26DC9"/>
    <w:rsid w:val="00A26DEA"/>
    <w:rsid w:val="00A27029"/>
    <w:rsid w:val="00A2739E"/>
    <w:rsid w:val="00A279A3"/>
    <w:rsid w:val="00A27E0A"/>
    <w:rsid w:val="00A30118"/>
    <w:rsid w:val="00A305B8"/>
    <w:rsid w:val="00A311BF"/>
    <w:rsid w:val="00A316DF"/>
    <w:rsid w:val="00A320D5"/>
    <w:rsid w:val="00A321C2"/>
    <w:rsid w:val="00A32250"/>
    <w:rsid w:val="00A323D3"/>
    <w:rsid w:val="00A32747"/>
    <w:rsid w:val="00A33078"/>
    <w:rsid w:val="00A3338A"/>
    <w:rsid w:val="00A33AE2"/>
    <w:rsid w:val="00A343B3"/>
    <w:rsid w:val="00A343FA"/>
    <w:rsid w:val="00A346C7"/>
    <w:rsid w:val="00A34740"/>
    <w:rsid w:val="00A3517E"/>
    <w:rsid w:val="00A3583D"/>
    <w:rsid w:val="00A35B42"/>
    <w:rsid w:val="00A35C41"/>
    <w:rsid w:val="00A36592"/>
    <w:rsid w:val="00A37FB8"/>
    <w:rsid w:val="00A40C0F"/>
    <w:rsid w:val="00A40C33"/>
    <w:rsid w:val="00A41209"/>
    <w:rsid w:val="00A412C1"/>
    <w:rsid w:val="00A42406"/>
    <w:rsid w:val="00A425DA"/>
    <w:rsid w:val="00A428DC"/>
    <w:rsid w:val="00A42B3A"/>
    <w:rsid w:val="00A43163"/>
    <w:rsid w:val="00A43532"/>
    <w:rsid w:val="00A43E6C"/>
    <w:rsid w:val="00A4426D"/>
    <w:rsid w:val="00A44409"/>
    <w:rsid w:val="00A44B55"/>
    <w:rsid w:val="00A4549A"/>
    <w:rsid w:val="00A455B1"/>
    <w:rsid w:val="00A458D1"/>
    <w:rsid w:val="00A45C31"/>
    <w:rsid w:val="00A465FB"/>
    <w:rsid w:val="00A47282"/>
    <w:rsid w:val="00A476B3"/>
    <w:rsid w:val="00A50121"/>
    <w:rsid w:val="00A5044F"/>
    <w:rsid w:val="00A508F1"/>
    <w:rsid w:val="00A50F43"/>
    <w:rsid w:val="00A5112E"/>
    <w:rsid w:val="00A5157C"/>
    <w:rsid w:val="00A52248"/>
    <w:rsid w:val="00A526E7"/>
    <w:rsid w:val="00A532D4"/>
    <w:rsid w:val="00A53914"/>
    <w:rsid w:val="00A53BBB"/>
    <w:rsid w:val="00A53CEF"/>
    <w:rsid w:val="00A54084"/>
    <w:rsid w:val="00A54A99"/>
    <w:rsid w:val="00A54DE3"/>
    <w:rsid w:val="00A558F1"/>
    <w:rsid w:val="00A55912"/>
    <w:rsid w:val="00A56475"/>
    <w:rsid w:val="00A56553"/>
    <w:rsid w:val="00A57A9D"/>
    <w:rsid w:val="00A57CE9"/>
    <w:rsid w:val="00A60345"/>
    <w:rsid w:val="00A6039B"/>
    <w:rsid w:val="00A610D3"/>
    <w:rsid w:val="00A6111B"/>
    <w:rsid w:val="00A6149E"/>
    <w:rsid w:val="00A61B30"/>
    <w:rsid w:val="00A6210F"/>
    <w:rsid w:val="00A62177"/>
    <w:rsid w:val="00A62399"/>
    <w:rsid w:val="00A62553"/>
    <w:rsid w:val="00A6297F"/>
    <w:rsid w:val="00A629BC"/>
    <w:rsid w:val="00A62B8C"/>
    <w:rsid w:val="00A62B8E"/>
    <w:rsid w:val="00A62FBE"/>
    <w:rsid w:val="00A63540"/>
    <w:rsid w:val="00A63B35"/>
    <w:rsid w:val="00A63F6C"/>
    <w:rsid w:val="00A64040"/>
    <w:rsid w:val="00A643AB"/>
    <w:rsid w:val="00A6444B"/>
    <w:rsid w:val="00A650B1"/>
    <w:rsid w:val="00A652F2"/>
    <w:rsid w:val="00A6618A"/>
    <w:rsid w:val="00A6620D"/>
    <w:rsid w:val="00A66774"/>
    <w:rsid w:val="00A672EA"/>
    <w:rsid w:val="00A673B7"/>
    <w:rsid w:val="00A673E4"/>
    <w:rsid w:val="00A67ADC"/>
    <w:rsid w:val="00A7006E"/>
    <w:rsid w:val="00A71CBF"/>
    <w:rsid w:val="00A71D11"/>
    <w:rsid w:val="00A7292C"/>
    <w:rsid w:val="00A72F7D"/>
    <w:rsid w:val="00A734C5"/>
    <w:rsid w:val="00A73F89"/>
    <w:rsid w:val="00A74473"/>
    <w:rsid w:val="00A745A9"/>
    <w:rsid w:val="00A75723"/>
    <w:rsid w:val="00A758C7"/>
    <w:rsid w:val="00A75B7B"/>
    <w:rsid w:val="00A76155"/>
    <w:rsid w:val="00A76D61"/>
    <w:rsid w:val="00A76E04"/>
    <w:rsid w:val="00A770EF"/>
    <w:rsid w:val="00A80193"/>
    <w:rsid w:val="00A802B3"/>
    <w:rsid w:val="00A8062A"/>
    <w:rsid w:val="00A80AD6"/>
    <w:rsid w:val="00A8315B"/>
    <w:rsid w:val="00A83228"/>
    <w:rsid w:val="00A83C85"/>
    <w:rsid w:val="00A83EB2"/>
    <w:rsid w:val="00A845A6"/>
    <w:rsid w:val="00A84A34"/>
    <w:rsid w:val="00A84AA4"/>
    <w:rsid w:val="00A84AC1"/>
    <w:rsid w:val="00A84B88"/>
    <w:rsid w:val="00A84F59"/>
    <w:rsid w:val="00A8591A"/>
    <w:rsid w:val="00A86526"/>
    <w:rsid w:val="00A86628"/>
    <w:rsid w:val="00A866E8"/>
    <w:rsid w:val="00A86B6E"/>
    <w:rsid w:val="00A87233"/>
    <w:rsid w:val="00A878E7"/>
    <w:rsid w:val="00A90BF4"/>
    <w:rsid w:val="00A91193"/>
    <w:rsid w:val="00A919B0"/>
    <w:rsid w:val="00A92269"/>
    <w:rsid w:val="00A9233D"/>
    <w:rsid w:val="00A937F7"/>
    <w:rsid w:val="00A93F3F"/>
    <w:rsid w:val="00A953BF"/>
    <w:rsid w:val="00A9585B"/>
    <w:rsid w:val="00A95B2D"/>
    <w:rsid w:val="00A961A9"/>
    <w:rsid w:val="00A966DD"/>
    <w:rsid w:val="00A96D7E"/>
    <w:rsid w:val="00A96DBB"/>
    <w:rsid w:val="00A97108"/>
    <w:rsid w:val="00A9772E"/>
    <w:rsid w:val="00A97AF1"/>
    <w:rsid w:val="00A97D19"/>
    <w:rsid w:val="00AA0527"/>
    <w:rsid w:val="00AA0735"/>
    <w:rsid w:val="00AA082E"/>
    <w:rsid w:val="00AA08CA"/>
    <w:rsid w:val="00AA0A53"/>
    <w:rsid w:val="00AA0B82"/>
    <w:rsid w:val="00AA0E48"/>
    <w:rsid w:val="00AA143C"/>
    <w:rsid w:val="00AA161B"/>
    <w:rsid w:val="00AA1911"/>
    <w:rsid w:val="00AA19DF"/>
    <w:rsid w:val="00AA2949"/>
    <w:rsid w:val="00AA2FC2"/>
    <w:rsid w:val="00AA3973"/>
    <w:rsid w:val="00AA4400"/>
    <w:rsid w:val="00AA5767"/>
    <w:rsid w:val="00AA630E"/>
    <w:rsid w:val="00AA6C9C"/>
    <w:rsid w:val="00AA71B2"/>
    <w:rsid w:val="00AA75AF"/>
    <w:rsid w:val="00AA7655"/>
    <w:rsid w:val="00AA7A39"/>
    <w:rsid w:val="00AB0991"/>
    <w:rsid w:val="00AB127C"/>
    <w:rsid w:val="00AB1C34"/>
    <w:rsid w:val="00AB2344"/>
    <w:rsid w:val="00AB28F9"/>
    <w:rsid w:val="00AB2A0C"/>
    <w:rsid w:val="00AB345B"/>
    <w:rsid w:val="00AB405D"/>
    <w:rsid w:val="00AB4849"/>
    <w:rsid w:val="00AB5802"/>
    <w:rsid w:val="00AB5943"/>
    <w:rsid w:val="00AB5CDA"/>
    <w:rsid w:val="00AB5F9B"/>
    <w:rsid w:val="00AB605E"/>
    <w:rsid w:val="00AB628A"/>
    <w:rsid w:val="00AB6404"/>
    <w:rsid w:val="00AB7899"/>
    <w:rsid w:val="00AB7AE2"/>
    <w:rsid w:val="00AC03EA"/>
    <w:rsid w:val="00AC0655"/>
    <w:rsid w:val="00AC07FD"/>
    <w:rsid w:val="00AC0AEA"/>
    <w:rsid w:val="00AC1238"/>
    <w:rsid w:val="00AC130E"/>
    <w:rsid w:val="00AC15E2"/>
    <w:rsid w:val="00AC15FE"/>
    <w:rsid w:val="00AC1B8E"/>
    <w:rsid w:val="00AC1FB7"/>
    <w:rsid w:val="00AC22DD"/>
    <w:rsid w:val="00AC2393"/>
    <w:rsid w:val="00AC248C"/>
    <w:rsid w:val="00AC25ED"/>
    <w:rsid w:val="00AC2BB4"/>
    <w:rsid w:val="00AC2C92"/>
    <w:rsid w:val="00AC349E"/>
    <w:rsid w:val="00AC36FA"/>
    <w:rsid w:val="00AC3D2D"/>
    <w:rsid w:val="00AC3E30"/>
    <w:rsid w:val="00AC4513"/>
    <w:rsid w:val="00AC547E"/>
    <w:rsid w:val="00AC6150"/>
    <w:rsid w:val="00AC68F2"/>
    <w:rsid w:val="00AC6AE3"/>
    <w:rsid w:val="00AC6DB9"/>
    <w:rsid w:val="00AC6E40"/>
    <w:rsid w:val="00AC711F"/>
    <w:rsid w:val="00AC7138"/>
    <w:rsid w:val="00AC7496"/>
    <w:rsid w:val="00AC76A4"/>
    <w:rsid w:val="00AC783D"/>
    <w:rsid w:val="00AD0316"/>
    <w:rsid w:val="00AD03AD"/>
    <w:rsid w:val="00AD0881"/>
    <w:rsid w:val="00AD0BCD"/>
    <w:rsid w:val="00AD0D4A"/>
    <w:rsid w:val="00AD0EB7"/>
    <w:rsid w:val="00AD0EF8"/>
    <w:rsid w:val="00AD10BC"/>
    <w:rsid w:val="00AD1C56"/>
    <w:rsid w:val="00AD1C61"/>
    <w:rsid w:val="00AD1D93"/>
    <w:rsid w:val="00AD2431"/>
    <w:rsid w:val="00AD25BB"/>
    <w:rsid w:val="00AD27CF"/>
    <w:rsid w:val="00AD2925"/>
    <w:rsid w:val="00AD3328"/>
    <w:rsid w:val="00AD33A1"/>
    <w:rsid w:val="00AD36B1"/>
    <w:rsid w:val="00AD3785"/>
    <w:rsid w:val="00AD3AB7"/>
    <w:rsid w:val="00AD4154"/>
    <w:rsid w:val="00AD429B"/>
    <w:rsid w:val="00AD4543"/>
    <w:rsid w:val="00AD499E"/>
    <w:rsid w:val="00AD4B25"/>
    <w:rsid w:val="00AD4DC7"/>
    <w:rsid w:val="00AD52C7"/>
    <w:rsid w:val="00AD66A6"/>
    <w:rsid w:val="00AD6CEA"/>
    <w:rsid w:val="00AD7497"/>
    <w:rsid w:val="00AD7808"/>
    <w:rsid w:val="00AD78CB"/>
    <w:rsid w:val="00AD7E60"/>
    <w:rsid w:val="00AD7F5B"/>
    <w:rsid w:val="00AE0E41"/>
    <w:rsid w:val="00AE0E60"/>
    <w:rsid w:val="00AE1047"/>
    <w:rsid w:val="00AE1394"/>
    <w:rsid w:val="00AE18E9"/>
    <w:rsid w:val="00AE1AAC"/>
    <w:rsid w:val="00AE1F0A"/>
    <w:rsid w:val="00AE1F4D"/>
    <w:rsid w:val="00AE22BA"/>
    <w:rsid w:val="00AE2E9B"/>
    <w:rsid w:val="00AE2EF6"/>
    <w:rsid w:val="00AE317A"/>
    <w:rsid w:val="00AE31D8"/>
    <w:rsid w:val="00AE41FF"/>
    <w:rsid w:val="00AE422A"/>
    <w:rsid w:val="00AE4614"/>
    <w:rsid w:val="00AE4768"/>
    <w:rsid w:val="00AE4A28"/>
    <w:rsid w:val="00AE5ABD"/>
    <w:rsid w:val="00AE5B6B"/>
    <w:rsid w:val="00AE5D5A"/>
    <w:rsid w:val="00AE66AA"/>
    <w:rsid w:val="00AE6F38"/>
    <w:rsid w:val="00AE7005"/>
    <w:rsid w:val="00AE7520"/>
    <w:rsid w:val="00AE7570"/>
    <w:rsid w:val="00AF04B1"/>
    <w:rsid w:val="00AF0524"/>
    <w:rsid w:val="00AF0A57"/>
    <w:rsid w:val="00AF1D21"/>
    <w:rsid w:val="00AF21CB"/>
    <w:rsid w:val="00AF23AD"/>
    <w:rsid w:val="00AF2566"/>
    <w:rsid w:val="00AF26CE"/>
    <w:rsid w:val="00AF2C7F"/>
    <w:rsid w:val="00AF30DB"/>
    <w:rsid w:val="00AF31C0"/>
    <w:rsid w:val="00AF35C0"/>
    <w:rsid w:val="00AF37A1"/>
    <w:rsid w:val="00AF37DF"/>
    <w:rsid w:val="00AF3988"/>
    <w:rsid w:val="00AF3D9D"/>
    <w:rsid w:val="00AF3F10"/>
    <w:rsid w:val="00AF40E7"/>
    <w:rsid w:val="00AF4198"/>
    <w:rsid w:val="00AF4549"/>
    <w:rsid w:val="00AF4880"/>
    <w:rsid w:val="00AF50B7"/>
    <w:rsid w:val="00AF60DF"/>
    <w:rsid w:val="00AF61E4"/>
    <w:rsid w:val="00AF701E"/>
    <w:rsid w:val="00AF7440"/>
    <w:rsid w:val="00AF7608"/>
    <w:rsid w:val="00AF7ABF"/>
    <w:rsid w:val="00AF7CF8"/>
    <w:rsid w:val="00AF7E3F"/>
    <w:rsid w:val="00B00A94"/>
    <w:rsid w:val="00B01149"/>
    <w:rsid w:val="00B02532"/>
    <w:rsid w:val="00B02A5E"/>
    <w:rsid w:val="00B0316C"/>
    <w:rsid w:val="00B0333E"/>
    <w:rsid w:val="00B037B2"/>
    <w:rsid w:val="00B03A12"/>
    <w:rsid w:val="00B04000"/>
    <w:rsid w:val="00B04437"/>
    <w:rsid w:val="00B051E9"/>
    <w:rsid w:val="00B05390"/>
    <w:rsid w:val="00B054F0"/>
    <w:rsid w:val="00B05AE6"/>
    <w:rsid w:val="00B060C3"/>
    <w:rsid w:val="00B0691D"/>
    <w:rsid w:val="00B07215"/>
    <w:rsid w:val="00B07A66"/>
    <w:rsid w:val="00B102C5"/>
    <w:rsid w:val="00B10CF5"/>
    <w:rsid w:val="00B123CA"/>
    <w:rsid w:val="00B12E1E"/>
    <w:rsid w:val="00B12FA7"/>
    <w:rsid w:val="00B137D8"/>
    <w:rsid w:val="00B14221"/>
    <w:rsid w:val="00B14AB1"/>
    <w:rsid w:val="00B14B34"/>
    <w:rsid w:val="00B14BE2"/>
    <w:rsid w:val="00B15917"/>
    <w:rsid w:val="00B16362"/>
    <w:rsid w:val="00B17A08"/>
    <w:rsid w:val="00B17AB0"/>
    <w:rsid w:val="00B17F67"/>
    <w:rsid w:val="00B2044F"/>
    <w:rsid w:val="00B209CD"/>
    <w:rsid w:val="00B20F9B"/>
    <w:rsid w:val="00B21180"/>
    <w:rsid w:val="00B21E8F"/>
    <w:rsid w:val="00B2237E"/>
    <w:rsid w:val="00B2374F"/>
    <w:rsid w:val="00B239A1"/>
    <w:rsid w:val="00B23B60"/>
    <w:rsid w:val="00B23D16"/>
    <w:rsid w:val="00B24572"/>
    <w:rsid w:val="00B247DA"/>
    <w:rsid w:val="00B248D6"/>
    <w:rsid w:val="00B25302"/>
    <w:rsid w:val="00B257E4"/>
    <w:rsid w:val="00B26446"/>
    <w:rsid w:val="00B267D9"/>
    <w:rsid w:val="00B26EAE"/>
    <w:rsid w:val="00B27350"/>
    <w:rsid w:val="00B30A9E"/>
    <w:rsid w:val="00B31012"/>
    <w:rsid w:val="00B311ED"/>
    <w:rsid w:val="00B31323"/>
    <w:rsid w:val="00B31548"/>
    <w:rsid w:val="00B31767"/>
    <w:rsid w:val="00B3187A"/>
    <w:rsid w:val="00B319FE"/>
    <w:rsid w:val="00B31AF1"/>
    <w:rsid w:val="00B31E62"/>
    <w:rsid w:val="00B31E63"/>
    <w:rsid w:val="00B32A37"/>
    <w:rsid w:val="00B32AC0"/>
    <w:rsid w:val="00B32F4A"/>
    <w:rsid w:val="00B336D6"/>
    <w:rsid w:val="00B33AC2"/>
    <w:rsid w:val="00B34866"/>
    <w:rsid w:val="00B34A35"/>
    <w:rsid w:val="00B34C56"/>
    <w:rsid w:val="00B35167"/>
    <w:rsid w:val="00B35303"/>
    <w:rsid w:val="00B354B1"/>
    <w:rsid w:val="00B3585C"/>
    <w:rsid w:val="00B358FA"/>
    <w:rsid w:val="00B36349"/>
    <w:rsid w:val="00B363DE"/>
    <w:rsid w:val="00B3640C"/>
    <w:rsid w:val="00B369EA"/>
    <w:rsid w:val="00B36C50"/>
    <w:rsid w:val="00B37864"/>
    <w:rsid w:val="00B4048F"/>
    <w:rsid w:val="00B405FC"/>
    <w:rsid w:val="00B406F7"/>
    <w:rsid w:val="00B4071B"/>
    <w:rsid w:val="00B40798"/>
    <w:rsid w:val="00B4082C"/>
    <w:rsid w:val="00B40CB4"/>
    <w:rsid w:val="00B40D22"/>
    <w:rsid w:val="00B4127B"/>
    <w:rsid w:val="00B415AB"/>
    <w:rsid w:val="00B41887"/>
    <w:rsid w:val="00B41CAE"/>
    <w:rsid w:val="00B41FFD"/>
    <w:rsid w:val="00B422FB"/>
    <w:rsid w:val="00B42657"/>
    <w:rsid w:val="00B42847"/>
    <w:rsid w:val="00B429A4"/>
    <w:rsid w:val="00B42C90"/>
    <w:rsid w:val="00B42D30"/>
    <w:rsid w:val="00B43D4D"/>
    <w:rsid w:val="00B43F6C"/>
    <w:rsid w:val="00B44195"/>
    <w:rsid w:val="00B44A81"/>
    <w:rsid w:val="00B44E06"/>
    <w:rsid w:val="00B45C79"/>
    <w:rsid w:val="00B45DC8"/>
    <w:rsid w:val="00B45DEF"/>
    <w:rsid w:val="00B4630A"/>
    <w:rsid w:val="00B46434"/>
    <w:rsid w:val="00B4654D"/>
    <w:rsid w:val="00B46F72"/>
    <w:rsid w:val="00B47915"/>
    <w:rsid w:val="00B5007F"/>
    <w:rsid w:val="00B502A8"/>
    <w:rsid w:val="00B507D1"/>
    <w:rsid w:val="00B5089C"/>
    <w:rsid w:val="00B51031"/>
    <w:rsid w:val="00B5111B"/>
    <w:rsid w:val="00B51DDD"/>
    <w:rsid w:val="00B52156"/>
    <w:rsid w:val="00B522E5"/>
    <w:rsid w:val="00B52525"/>
    <w:rsid w:val="00B52C1D"/>
    <w:rsid w:val="00B52E78"/>
    <w:rsid w:val="00B532D1"/>
    <w:rsid w:val="00B539C9"/>
    <w:rsid w:val="00B53ADA"/>
    <w:rsid w:val="00B542DB"/>
    <w:rsid w:val="00B5467C"/>
    <w:rsid w:val="00B54E9A"/>
    <w:rsid w:val="00B55776"/>
    <w:rsid w:val="00B564C4"/>
    <w:rsid w:val="00B56D91"/>
    <w:rsid w:val="00B5797B"/>
    <w:rsid w:val="00B57A66"/>
    <w:rsid w:val="00B57BC5"/>
    <w:rsid w:val="00B604E2"/>
    <w:rsid w:val="00B60506"/>
    <w:rsid w:val="00B60700"/>
    <w:rsid w:val="00B60A0F"/>
    <w:rsid w:val="00B60B03"/>
    <w:rsid w:val="00B60B09"/>
    <w:rsid w:val="00B613D7"/>
    <w:rsid w:val="00B614CC"/>
    <w:rsid w:val="00B6160F"/>
    <w:rsid w:val="00B62640"/>
    <w:rsid w:val="00B6347F"/>
    <w:rsid w:val="00B63A59"/>
    <w:rsid w:val="00B6431E"/>
    <w:rsid w:val="00B648B8"/>
    <w:rsid w:val="00B64A6C"/>
    <w:rsid w:val="00B6630C"/>
    <w:rsid w:val="00B66777"/>
    <w:rsid w:val="00B669D9"/>
    <w:rsid w:val="00B66FDD"/>
    <w:rsid w:val="00B67515"/>
    <w:rsid w:val="00B67850"/>
    <w:rsid w:val="00B67908"/>
    <w:rsid w:val="00B67988"/>
    <w:rsid w:val="00B67E19"/>
    <w:rsid w:val="00B70772"/>
    <w:rsid w:val="00B71006"/>
    <w:rsid w:val="00B71459"/>
    <w:rsid w:val="00B7197F"/>
    <w:rsid w:val="00B72562"/>
    <w:rsid w:val="00B72988"/>
    <w:rsid w:val="00B72A00"/>
    <w:rsid w:val="00B72F72"/>
    <w:rsid w:val="00B731A4"/>
    <w:rsid w:val="00B74006"/>
    <w:rsid w:val="00B7429A"/>
    <w:rsid w:val="00B7491D"/>
    <w:rsid w:val="00B749D0"/>
    <w:rsid w:val="00B75281"/>
    <w:rsid w:val="00B75294"/>
    <w:rsid w:val="00B7557D"/>
    <w:rsid w:val="00B757BC"/>
    <w:rsid w:val="00B75B67"/>
    <w:rsid w:val="00B75ED6"/>
    <w:rsid w:val="00B76459"/>
    <w:rsid w:val="00B76BE2"/>
    <w:rsid w:val="00B76E32"/>
    <w:rsid w:val="00B76F50"/>
    <w:rsid w:val="00B77464"/>
    <w:rsid w:val="00B77681"/>
    <w:rsid w:val="00B77E0B"/>
    <w:rsid w:val="00B801B9"/>
    <w:rsid w:val="00B8084E"/>
    <w:rsid w:val="00B8098C"/>
    <w:rsid w:val="00B815F8"/>
    <w:rsid w:val="00B81862"/>
    <w:rsid w:val="00B81FB6"/>
    <w:rsid w:val="00B82028"/>
    <w:rsid w:val="00B821A4"/>
    <w:rsid w:val="00B829D4"/>
    <w:rsid w:val="00B83DCA"/>
    <w:rsid w:val="00B83E43"/>
    <w:rsid w:val="00B840AB"/>
    <w:rsid w:val="00B84AFB"/>
    <w:rsid w:val="00B84B1E"/>
    <w:rsid w:val="00B85A96"/>
    <w:rsid w:val="00B85B8B"/>
    <w:rsid w:val="00B85EB9"/>
    <w:rsid w:val="00B8691D"/>
    <w:rsid w:val="00B8692A"/>
    <w:rsid w:val="00B86A84"/>
    <w:rsid w:val="00B86AE3"/>
    <w:rsid w:val="00B86C74"/>
    <w:rsid w:val="00B86EA3"/>
    <w:rsid w:val="00B872D8"/>
    <w:rsid w:val="00B87393"/>
    <w:rsid w:val="00B874F1"/>
    <w:rsid w:val="00B876CE"/>
    <w:rsid w:val="00B87FBD"/>
    <w:rsid w:val="00B90372"/>
    <w:rsid w:val="00B906F6"/>
    <w:rsid w:val="00B90D54"/>
    <w:rsid w:val="00B91631"/>
    <w:rsid w:val="00B928C6"/>
    <w:rsid w:val="00B92A01"/>
    <w:rsid w:val="00B92C6B"/>
    <w:rsid w:val="00B9341B"/>
    <w:rsid w:val="00B93FB3"/>
    <w:rsid w:val="00B943C3"/>
    <w:rsid w:val="00B94464"/>
    <w:rsid w:val="00B94872"/>
    <w:rsid w:val="00B94B8A"/>
    <w:rsid w:val="00B950A7"/>
    <w:rsid w:val="00B952CF"/>
    <w:rsid w:val="00B9538E"/>
    <w:rsid w:val="00B95EC0"/>
    <w:rsid w:val="00B9653B"/>
    <w:rsid w:val="00B96822"/>
    <w:rsid w:val="00B970D7"/>
    <w:rsid w:val="00B9788A"/>
    <w:rsid w:val="00B97AC4"/>
    <w:rsid w:val="00BA0018"/>
    <w:rsid w:val="00BA00C4"/>
    <w:rsid w:val="00BA0235"/>
    <w:rsid w:val="00BA078F"/>
    <w:rsid w:val="00BA0D3A"/>
    <w:rsid w:val="00BA10F3"/>
    <w:rsid w:val="00BA120A"/>
    <w:rsid w:val="00BA131C"/>
    <w:rsid w:val="00BA170F"/>
    <w:rsid w:val="00BA1ACB"/>
    <w:rsid w:val="00BA23B7"/>
    <w:rsid w:val="00BA262E"/>
    <w:rsid w:val="00BA2AD2"/>
    <w:rsid w:val="00BA2F33"/>
    <w:rsid w:val="00BA3477"/>
    <w:rsid w:val="00BA3506"/>
    <w:rsid w:val="00BA350B"/>
    <w:rsid w:val="00BA36E6"/>
    <w:rsid w:val="00BA38C5"/>
    <w:rsid w:val="00BA3BF9"/>
    <w:rsid w:val="00BA3C79"/>
    <w:rsid w:val="00BA3E69"/>
    <w:rsid w:val="00BA4D9D"/>
    <w:rsid w:val="00BA5C2E"/>
    <w:rsid w:val="00BA5F60"/>
    <w:rsid w:val="00BA6A29"/>
    <w:rsid w:val="00BA769D"/>
    <w:rsid w:val="00BA7E2D"/>
    <w:rsid w:val="00BB0F4E"/>
    <w:rsid w:val="00BB1372"/>
    <w:rsid w:val="00BB13BA"/>
    <w:rsid w:val="00BB21B2"/>
    <w:rsid w:val="00BB226A"/>
    <w:rsid w:val="00BB22ED"/>
    <w:rsid w:val="00BB2382"/>
    <w:rsid w:val="00BB2390"/>
    <w:rsid w:val="00BB2834"/>
    <w:rsid w:val="00BB28FE"/>
    <w:rsid w:val="00BB2FBF"/>
    <w:rsid w:val="00BB4026"/>
    <w:rsid w:val="00BB45DD"/>
    <w:rsid w:val="00BB47D3"/>
    <w:rsid w:val="00BB4B69"/>
    <w:rsid w:val="00BB4E95"/>
    <w:rsid w:val="00BB50CC"/>
    <w:rsid w:val="00BC02D5"/>
    <w:rsid w:val="00BC0326"/>
    <w:rsid w:val="00BC0756"/>
    <w:rsid w:val="00BC0EBE"/>
    <w:rsid w:val="00BC171E"/>
    <w:rsid w:val="00BC1732"/>
    <w:rsid w:val="00BC1C3C"/>
    <w:rsid w:val="00BC1D82"/>
    <w:rsid w:val="00BC1DD7"/>
    <w:rsid w:val="00BC1EA1"/>
    <w:rsid w:val="00BC1FE0"/>
    <w:rsid w:val="00BC1FF9"/>
    <w:rsid w:val="00BC277F"/>
    <w:rsid w:val="00BC293E"/>
    <w:rsid w:val="00BC2B7E"/>
    <w:rsid w:val="00BC3B81"/>
    <w:rsid w:val="00BC3C8A"/>
    <w:rsid w:val="00BC43F0"/>
    <w:rsid w:val="00BC45FC"/>
    <w:rsid w:val="00BC4912"/>
    <w:rsid w:val="00BC4BA7"/>
    <w:rsid w:val="00BC5054"/>
    <w:rsid w:val="00BC5177"/>
    <w:rsid w:val="00BC59BF"/>
    <w:rsid w:val="00BC5BB4"/>
    <w:rsid w:val="00BC5E26"/>
    <w:rsid w:val="00BC60CA"/>
    <w:rsid w:val="00BC62B5"/>
    <w:rsid w:val="00BC6514"/>
    <w:rsid w:val="00BC6AC5"/>
    <w:rsid w:val="00BC6FD6"/>
    <w:rsid w:val="00BC71DC"/>
    <w:rsid w:val="00BC75C5"/>
    <w:rsid w:val="00BC77DC"/>
    <w:rsid w:val="00BC78C7"/>
    <w:rsid w:val="00BC7C4E"/>
    <w:rsid w:val="00BD0401"/>
    <w:rsid w:val="00BD06E9"/>
    <w:rsid w:val="00BD0A38"/>
    <w:rsid w:val="00BD11C3"/>
    <w:rsid w:val="00BD19BB"/>
    <w:rsid w:val="00BD1DE0"/>
    <w:rsid w:val="00BD1E1D"/>
    <w:rsid w:val="00BD1F8E"/>
    <w:rsid w:val="00BD23C7"/>
    <w:rsid w:val="00BD2433"/>
    <w:rsid w:val="00BD2459"/>
    <w:rsid w:val="00BD2CAA"/>
    <w:rsid w:val="00BD3012"/>
    <w:rsid w:val="00BD327B"/>
    <w:rsid w:val="00BD32D2"/>
    <w:rsid w:val="00BD3F7B"/>
    <w:rsid w:val="00BD4076"/>
    <w:rsid w:val="00BD42E9"/>
    <w:rsid w:val="00BD4EBB"/>
    <w:rsid w:val="00BD501B"/>
    <w:rsid w:val="00BD5872"/>
    <w:rsid w:val="00BD5BD8"/>
    <w:rsid w:val="00BD660F"/>
    <w:rsid w:val="00BD7A6E"/>
    <w:rsid w:val="00BD7F0E"/>
    <w:rsid w:val="00BE0219"/>
    <w:rsid w:val="00BE0C2F"/>
    <w:rsid w:val="00BE126E"/>
    <w:rsid w:val="00BE185F"/>
    <w:rsid w:val="00BE18C3"/>
    <w:rsid w:val="00BE23CB"/>
    <w:rsid w:val="00BE2831"/>
    <w:rsid w:val="00BE28C7"/>
    <w:rsid w:val="00BE29D9"/>
    <w:rsid w:val="00BE3008"/>
    <w:rsid w:val="00BE3AC2"/>
    <w:rsid w:val="00BE462B"/>
    <w:rsid w:val="00BE4C79"/>
    <w:rsid w:val="00BE5717"/>
    <w:rsid w:val="00BE5B3F"/>
    <w:rsid w:val="00BE6801"/>
    <w:rsid w:val="00BE7156"/>
    <w:rsid w:val="00BE7170"/>
    <w:rsid w:val="00BE796C"/>
    <w:rsid w:val="00BE7CB8"/>
    <w:rsid w:val="00BF158C"/>
    <w:rsid w:val="00BF1ED0"/>
    <w:rsid w:val="00BF2127"/>
    <w:rsid w:val="00BF218A"/>
    <w:rsid w:val="00BF232C"/>
    <w:rsid w:val="00BF284F"/>
    <w:rsid w:val="00BF2942"/>
    <w:rsid w:val="00BF393C"/>
    <w:rsid w:val="00BF3CBE"/>
    <w:rsid w:val="00BF4F6C"/>
    <w:rsid w:val="00BF51A6"/>
    <w:rsid w:val="00BF61D9"/>
    <w:rsid w:val="00BF66C6"/>
    <w:rsid w:val="00BF6DF2"/>
    <w:rsid w:val="00C00685"/>
    <w:rsid w:val="00C009F3"/>
    <w:rsid w:val="00C00E79"/>
    <w:rsid w:val="00C0109B"/>
    <w:rsid w:val="00C01180"/>
    <w:rsid w:val="00C01E6E"/>
    <w:rsid w:val="00C01F7B"/>
    <w:rsid w:val="00C022F1"/>
    <w:rsid w:val="00C0243D"/>
    <w:rsid w:val="00C02F1C"/>
    <w:rsid w:val="00C032B6"/>
    <w:rsid w:val="00C03527"/>
    <w:rsid w:val="00C038E1"/>
    <w:rsid w:val="00C03BD2"/>
    <w:rsid w:val="00C03C05"/>
    <w:rsid w:val="00C04C8D"/>
    <w:rsid w:val="00C051D2"/>
    <w:rsid w:val="00C055AD"/>
    <w:rsid w:val="00C05976"/>
    <w:rsid w:val="00C06562"/>
    <w:rsid w:val="00C06579"/>
    <w:rsid w:val="00C07E9C"/>
    <w:rsid w:val="00C07F3C"/>
    <w:rsid w:val="00C10023"/>
    <w:rsid w:val="00C1003F"/>
    <w:rsid w:val="00C1044F"/>
    <w:rsid w:val="00C107DF"/>
    <w:rsid w:val="00C10B8E"/>
    <w:rsid w:val="00C10C9F"/>
    <w:rsid w:val="00C112A8"/>
    <w:rsid w:val="00C11815"/>
    <w:rsid w:val="00C12971"/>
    <w:rsid w:val="00C12D12"/>
    <w:rsid w:val="00C12D44"/>
    <w:rsid w:val="00C134C1"/>
    <w:rsid w:val="00C136E2"/>
    <w:rsid w:val="00C13DB1"/>
    <w:rsid w:val="00C1463C"/>
    <w:rsid w:val="00C1471A"/>
    <w:rsid w:val="00C147B3"/>
    <w:rsid w:val="00C14A2A"/>
    <w:rsid w:val="00C14FD2"/>
    <w:rsid w:val="00C15218"/>
    <w:rsid w:val="00C15541"/>
    <w:rsid w:val="00C15B59"/>
    <w:rsid w:val="00C15BBE"/>
    <w:rsid w:val="00C15E50"/>
    <w:rsid w:val="00C178EB"/>
    <w:rsid w:val="00C17AB6"/>
    <w:rsid w:val="00C17D5D"/>
    <w:rsid w:val="00C2039B"/>
    <w:rsid w:val="00C20E82"/>
    <w:rsid w:val="00C21049"/>
    <w:rsid w:val="00C2123B"/>
    <w:rsid w:val="00C213AF"/>
    <w:rsid w:val="00C21729"/>
    <w:rsid w:val="00C21D26"/>
    <w:rsid w:val="00C23377"/>
    <w:rsid w:val="00C24226"/>
    <w:rsid w:val="00C249D2"/>
    <w:rsid w:val="00C26662"/>
    <w:rsid w:val="00C274EB"/>
    <w:rsid w:val="00C27BE0"/>
    <w:rsid w:val="00C307E3"/>
    <w:rsid w:val="00C30873"/>
    <w:rsid w:val="00C30903"/>
    <w:rsid w:val="00C3106A"/>
    <w:rsid w:val="00C314EB"/>
    <w:rsid w:val="00C317D7"/>
    <w:rsid w:val="00C31FF3"/>
    <w:rsid w:val="00C325F9"/>
    <w:rsid w:val="00C3289F"/>
    <w:rsid w:val="00C328D8"/>
    <w:rsid w:val="00C32A53"/>
    <w:rsid w:val="00C32AC2"/>
    <w:rsid w:val="00C3308B"/>
    <w:rsid w:val="00C335DD"/>
    <w:rsid w:val="00C33E33"/>
    <w:rsid w:val="00C3401D"/>
    <w:rsid w:val="00C34576"/>
    <w:rsid w:val="00C3467E"/>
    <w:rsid w:val="00C34748"/>
    <w:rsid w:val="00C35214"/>
    <w:rsid w:val="00C3559E"/>
    <w:rsid w:val="00C357A1"/>
    <w:rsid w:val="00C35A5D"/>
    <w:rsid w:val="00C35D9C"/>
    <w:rsid w:val="00C35E93"/>
    <w:rsid w:val="00C36490"/>
    <w:rsid w:val="00C36E85"/>
    <w:rsid w:val="00C37076"/>
    <w:rsid w:val="00C37118"/>
    <w:rsid w:val="00C37170"/>
    <w:rsid w:val="00C378E1"/>
    <w:rsid w:val="00C3797F"/>
    <w:rsid w:val="00C37BBC"/>
    <w:rsid w:val="00C37ED3"/>
    <w:rsid w:val="00C37EE7"/>
    <w:rsid w:val="00C40C36"/>
    <w:rsid w:val="00C41D46"/>
    <w:rsid w:val="00C422C6"/>
    <w:rsid w:val="00C4237C"/>
    <w:rsid w:val="00C424C1"/>
    <w:rsid w:val="00C4290A"/>
    <w:rsid w:val="00C42A72"/>
    <w:rsid w:val="00C435AD"/>
    <w:rsid w:val="00C448C9"/>
    <w:rsid w:val="00C4495F"/>
    <w:rsid w:val="00C4649C"/>
    <w:rsid w:val="00C46C18"/>
    <w:rsid w:val="00C46F69"/>
    <w:rsid w:val="00C46F77"/>
    <w:rsid w:val="00C47003"/>
    <w:rsid w:val="00C473BF"/>
    <w:rsid w:val="00C4746A"/>
    <w:rsid w:val="00C47642"/>
    <w:rsid w:val="00C50469"/>
    <w:rsid w:val="00C50747"/>
    <w:rsid w:val="00C50C42"/>
    <w:rsid w:val="00C50D8F"/>
    <w:rsid w:val="00C5113D"/>
    <w:rsid w:val="00C51565"/>
    <w:rsid w:val="00C527DE"/>
    <w:rsid w:val="00C529BD"/>
    <w:rsid w:val="00C53070"/>
    <w:rsid w:val="00C532B6"/>
    <w:rsid w:val="00C53C36"/>
    <w:rsid w:val="00C53D47"/>
    <w:rsid w:val="00C54675"/>
    <w:rsid w:val="00C54A35"/>
    <w:rsid w:val="00C54A4E"/>
    <w:rsid w:val="00C54C67"/>
    <w:rsid w:val="00C55057"/>
    <w:rsid w:val="00C55D9E"/>
    <w:rsid w:val="00C55E9A"/>
    <w:rsid w:val="00C56064"/>
    <w:rsid w:val="00C56B8B"/>
    <w:rsid w:val="00C570A5"/>
    <w:rsid w:val="00C6000E"/>
    <w:rsid w:val="00C60474"/>
    <w:rsid w:val="00C621D9"/>
    <w:rsid w:val="00C62857"/>
    <w:rsid w:val="00C62B16"/>
    <w:rsid w:val="00C63BE0"/>
    <w:rsid w:val="00C63D21"/>
    <w:rsid w:val="00C63FA3"/>
    <w:rsid w:val="00C650FE"/>
    <w:rsid w:val="00C65260"/>
    <w:rsid w:val="00C652A5"/>
    <w:rsid w:val="00C658D4"/>
    <w:rsid w:val="00C65913"/>
    <w:rsid w:val="00C65D70"/>
    <w:rsid w:val="00C6624D"/>
    <w:rsid w:val="00C66A7B"/>
    <w:rsid w:val="00C66A8B"/>
    <w:rsid w:val="00C678DC"/>
    <w:rsid w:val="00C67A8B"/>
    <w:rsid w:val="00C70090"/>
    <w:rsid w:val="00C703DC"/>
    <w:rsid w:val="00C7109C"/>
    <w:rsid w:val="00C72723"/>
    <w:rsid w:val="00C728CC"/>
    <w:rsid w:val="00C72AEF"/>
    <w:rsid w:val="00C730B1"/>
    <w:rsid w:val="00C73B49"/>
    <w:rsid w:val="00C73E3A"/>
    <w:rsid w:val="00C73E7C"/>
    <w:rsid w:val="00C743E4"/>
    <w:rsid w:val="00C748C7"/>
    <w:rsid w:val="00C74D8F"/>
    <w:rsid w:val="00C74EC5"/>
    <w:rsid w:val="00C7525C"/>
    <w:rsid w:val="00C7597B"/>
    <w:rsid w:val="00C76110"/>
    <w:rsid w:val="00C76190"/>
    <w:rsid w:val="00C763DE"/>
    <w:rsid w:val="00C769AB"/>
    <w:rsid w:val="00C76A3C"/>
    <w:rsid w:val="00C7704E"/>
    <w:rsid w:val="00C776B9"/>
    <w:rsid w:val="00C776EF"/>
    <w:rsid w:val="00C77A4C"/>
    <w:rsid w:val="00C77AC3"/>
    <w:rsid w:val="00C77C77"/>
    <w:rsid w:val="00C808C4"/>
    <w:rsid w:val="00C80ECB"/>
    <w:rsid w:val="00C8114E"/>
    <w:rsid w:val="00C817E3"/>
    <w:rsid w:val="00C819A5"/>
    <w:rsid w:val="00C81A2E"/>
    <w:rsid w:val="00C81EB6"/>
    <w:rsid w:val="00C82550"/>
    <w:rsid w:val="00C833DA"/>
    <w:rsid w:val="00C834B9"/>
    <w:rsid w:val="00C83881"/>
    <w:rsid w:val="00C83A79"/>
    <w:rsid w:val="00C84121"/>
    <w:rsid w:val="00C846C1"/>
    <w:rsid w:val="00C85B0C"/>
    <w:rsid w:val="00C86CAA"/>
    <w:rsid w:val="00C86D01"/>
    <w:rsid w:val="00C86D7B"/>
    <w:rsid w:val="00C8720C"/>
    <w:rsid w:val="00C874D8"/>
    <w:rsid w:val="00C87974"/>
    <w:rsid w:val="00C87CFD"/>
    <w:rsid w:val="00C9019D"/>
    <w:rsid w:val="00C908A0"/>
    <w:rsid w:val="00C913D1"/>
    <w:rsid w:val="00C918E3"/>
    <w:rsid w:val="00C928AF"/>
    <w:rsid w:val="00C92E6B"/>
    <w:rsid w:val="00C93305"/>
    <w:rsid w:val="00C938DB"/>
    <w:rsid w:val="00C93CFA"/>
    <w:rsid w:val="00C94097"/>
    <w:rsid w:val="00C9426B"/>
    <w:rsid w:val="00C948C2"/>
    <w:rsid w:val="00C9560E"/>
    <w:rsid w:val="00C958BB"/>
    <w:rsid w:val="00C95905"/>
    <w:rsid w:val="00C95F68"/>
    <w:rsid w:val="00C96AA2"/>
    <w:rsid w:val="00C96DA2"/>
    <w:rsid w:val="00C97095"/>
    <w:rsid w:val="00C97613"/>
    <w:rsid w:val="00C976BB"/>
    <w:rsid w:val="00C977AD"/>
    <w:rsid w:val="00C97E60"/>
    <w:rsid w:val="00CA0061"/>
    <w:rsid w:val="00CA056E"/>
    <w:rsid w:val="00CA090C"/>
    <w:rsid w:val="00CA0DF4"/>
    <w:rsid w:val="00CA14F3"/>
    <w:rsid w:val="00CA1D15"/>
    <w:rsid w:val="00CA26D2"/>
    <w:rsid w:val="00CA2806"/>
    <w:rsid w:val="00CA2FAC"/>
    <w:rsid w:val="00CA340F"/>
    <w:rsid w:val="00CA3437"/>
    <w:rsid w:val="00CA348E"/>
    <w:rsid w:val="00CA3763"/>
    <w:rsid w:val="00CA3C15"/>
    <w:rsid w:val="00CA3E4B"/>
    <w:rsid w:val="00CA4EBC"/>
    <w:rsid w:val="00CA4F79"/>
    <w:rsid w:val="00CA664E"/>
    <w:rsid w:val="00CA71A7"/>
    <w:rsid w:val="00CA7752"/>
    <w:rsid w:val="00CA79EF"/>
    <w:rsid w:val="00CA7B80"/>
    <w:rsid w:val="00CB144F"/>
    <w:rsid w:val="00CB156C"/>
    <w:rsid w:val="00CB168E"/>
    <w:rsid w:val="00CB218D"/>
    <w:rsid w:val="00CB21E7"/>
    <w:rsid w:val="00CB2683"/>
    <w:rsid w:val="00CB3427"/>
    <w:rsid w:val="00CB44E2"/>
    <w:rsid w:val="00CB54A3"/>
    <w:rsid w:val="00CB58C6"/>
    <w:rsid w:val="00CB5CA9"/>
    <w:rsid w:val="00CB697D"/>
    <w:rsid w:val="00CB6DEE"/>
    <w:rsid w:val="00CB713C"/>
    <w:rsid w:val="00CB74B7"/>
    <w:rsid w:val="00CB74EA"/>
    <w:rsid w:val="00CC0810"/>
    <w:rsid w:val="00CC0CF4"/>
    <w:rsid w:val="00CC1075"/>
    <w:rsid w:val="00CC16AC"/>
    <w:rsid w:val="00CC1CC2"/>
    <w:rsid w:val="00CC203E"/>
    <w:rsid w:val="00CC2E01"/>
    <w:rsid w:val="00CC362C"/>
    <w:rsid w:val="00CC3DC1"/>
    <w:rsid w:val="00CC423B"/>
    <w:rsid w:val="00CC449D"/>
    <w:rsid w:val="00CC4862"/>
    <w:rsid w:val="00CC50A9"/>
    <w:rsid w:val="00CC54A4"/>
    <w:rsid w:val="00CC55B1"/>
    <w:rsid w:val="00CC5ED7"/>
    <w:rsid w:val="00CC67A3"/>
    <w:rsid w:val="00CC6ED3"/>
    <w:rsid w:val="00CC7527"/>
    <w:rsid w:val="00CC75CB"/>
    <w:rsid w:val="00CC7E09"/>
    <w:rsid w:val="00CD00FA"/>
    <w:rsid w:val="00CD0A51"/>
    <w:rsid w:val="00CD0EE3"/>
    <w:rsid w:val="00CD1359"/>
    <w:rsid w:val="00CD240E"/>
    <w:rsid w:val="00CD29EC"/>
    <w:rsid w:val="00CD2FDE"/>
    <w:rsid w:val="00CD418D"/>
    <w:rsid w:val="00CD4A3A"/>
    <w:rsid w:val="00CD4AA9"/>
    <w:rsid w:val="00CD4B28"/>
    <w:rsid w:val="00CD4CE2"/>
    <w:rsid w:val="00CD4E9F"/>
    <w:rsid w:val="00CD548D"/>
    <w:rsid w:val="00CD5D91"/>
    <w:rsid w:val="00CD5FCE"/>
    <w:rsid w:val="00CD6216"/>
    <w:rsid w:val="00CD6AA6"/>
    <w:rsid w:val="00CD6E29"/>
    <w:rsid w:val="00CD7138"/>
    <w:rsid w:val="00CD727E"/>
    <w:rsid w:val="00CD73B3"/>
    <w:rsid w:val="00CD73E9"/>
    <w:rsid w:val="00CD7630"/>
    <w:rsid w:val="00CD7EA1"/>
    <w:rsid w:val="00CE042B"/>
    <w:rsid w:val="00CE15E3"/>
    <w:rsid w:val="00CE222A"/>
    <w:rsid w:val="00CE23B9"/>
    <w:rsid w:val="00CE2DF8"/>
    <w:rsid w:val="00CE2EF9"/>
    <w:rsid w:val="00CE3783"/>
    <w:rsid w:val="00CE4058"/>
    <w:rsid w:val="00CE4697"/>
    <w:rsid w:val="00CE5209"/>
    <w:rsid w:val="00CE5314"/>
    <w:rsid w:val="00CE5858"/>
    <w:rsid w:val="00CE5AB7"/>
    <w:rsid w:val="00CE5EF6"/>
    <w:rsid w:val="00CE642B"/>
    <w:rsid w:val="00CE6751"/>
    <w:rsid w:val="00CE6780"/>
    <w:rsid w:val="00CE68E9"/>
    <w:rsid w:val="00CE6A7A"/>
    <w:rsid w:val="00CE6E03"/>
    <w:rsid w:val="00CE7266"/>
    <w:rsid w:val="00CE7B82"/>
    <w:rsid w:val="00CF03C9"/>
    <w:rsid w:val="00CF0854"/>
    <w:rsid w:val="00CF08E5"/>
    <w:rsid w:val="00CF0994"/>
    <w:rsid w:val="00CF0A6E"/>
    <w:rsid w:val="00CF0B37"/>
    <w:rsid w:val="00CF14CC"/>
    <w:rsid w:val="00CF1D4A"/>
    <w:rsid w:val="00CF1E05"/>
    <w:rsid w:val="00CF1F42"/>
    <w:rsid w:val="00CF21E2"/>
    <w:rsid w:val="00CF2AFF"/>
    <w:rsid w:val="00CF2F73"/>
    <w:rsid w:val="00CF319D"/>
    <w:rsid w:val="00CF36FA"/>
    <w:rsid w:val="00CF42AD"/>
    <w:rsid w:val="00CF5042"/>
    <w:rsid w:val="00CF50C1"/>
    <w:rsid w:val="00CF55F6"/>
    <w:rsid w:val="00CF66C3"/>
    <w:rsid w:val="00CF6795"/>
    <w:rsid w:val="00CF6803"/>
    <w:rsid w:val="00CF701E"/>
    <w:rsid w:val="00CF7377"/>
    <w:rsid w:val="00CF7528"/>
    <w:rsid w:val="00CF7853"/>
    <w:rsid w:val="00D002FE"/>
    <w:rsid w:val="00D00909"/>
    <w:rsid w:val="00D01134"/>
    <w:rsid w:val="00D0228C"/>
    <w:rsid w:val="00D0273A"/>
    <w:rsid w:val="00D03852"/>
    <w:rsid w:val="00D038D0"/>
    <w:rsid w:val="00D03CB7"/>
    <w:rsid w:val="00D03EF5"/>
    <w:rsid w:val="00D04457"/>
    <w:rsid w:val="00D05977"/>
    <w:rsid w:val="00D05C29"/>
    <w:rsid w:val="00D0658C"/>
    <w:rsid w:val="00D06785"/>
    <w:rsid w:val="00D06B2D"/>
    <w:rsid w:val="00D10260"/>
    <w:rsid w:val="00D109D0"/>
    <w:rsid w:val="00D10D37"/>
    <w:rsid w:val="00D10E63"/>
    <w:rsid w:val="00D11204"/>
    <w:rsid w:val="00D11257"/>
    <w:rsid w:val="00D117BB"/>
    <w:rsid w:val="00D120C8"/>
    <w:rsid w:val="00D12161"/>
    <w:rsid w:val="00D124A7"/>
    <w:rsid w:val="00D126E5"/>
    <w:rsid w:val="00D129E6"/>
    <w:rsid w:val="00D12A1F"/>
    <w:rsid w:val="00D132BA"/>
    <w:rsid w:val="00D139A5"/>
    <w:rsid w:val="00D139BB"/>
    <w:rsid w:val="00D13A3E"/>
    <w:rsid w:val="00D13B3D"/>
    <w:rsid w:val="00D13CA5"/>
    <w:rsid w:val="00D1409A"/>
    <w:rsid w:val="00D14280"/>
    <w:rsid w:val="00D1495D"/>
    <w:rsid w:val="00D15656"/>
    <w:rsid w:val="00D156AF"/>
    <w:rsid w:val="00D15B0A"/>
    <w:rsid w:val="00D15EF3"/>
    <w:rsid w:val="00D16055"/>
    <w:rsid w:val="00D1749F"/>
    <w:rsid w:val="00D17678"/>
    <w:rsid w:val="00D17E82"/>
    <w:rsid w:val="00D20074"/>
    <w:rsid w:val="00D20148"/>
    <w:rsid w:val="00D20A66"/>
    <w:rsid w:val="00D20AC8"/>
    <w:rsid w:val="00D20E59"/>
    <w:rsid w:val="00D212FF"/>
    <w:rsid w:val="00D218BF"/>
    <w:rsid w:val="00D21D8C"/>
    <w:rsid w:val="00D21F1A"/>
    <w:rsid w:val="00D222B9"/>
    <w:rsid w:val="00D22725"/>
    <w:rsid w:val="00D22C4B"/>
    <w:rsid w:val="00D22FA7"/>
    <w:rsid w:val="00D24707"/>
    <w:rsid w:val="00D2471F"/>
    <w:rsid w:val="00D248C8"/>
    <w:rsid w:val="00D25DAF"/>
    <w:rsid w:val="00D26864"/>
    <w:rsid w:val="00D26E11"/>
    <w:rsid w:val="00D26EC3"/>
    <w:rsid w:val="00D26F61"/>
    <w:rsid w:val="00D276C2"/>
    <w:rsid w:val="00D27E94"/>
    <w:rsid w:val="00D30396"/>
    <w:rsid w:val="00D309E3"/>
    <w:rsid w:val="00D310D2"/>
    <w:rsid w:val="00D31316"/>
    <w:rsid w:val="00D31454"/>
    <w:rsid w:val="00D31640"/>
    <w:rsid w:val="00D31E78"/>
    <w:rsid w:val="00D32151"/>
    <w:rsid w:val="00D3327D"/>
    <w:rsid w:val="00D3390E"/>
    <w:rsid w:val="00D33AB8"/>
    <w:rsid w:val="00D34081"/>
    <w:rsid w:val="00D34542"/>
    <w:rsid w:val="00D347F0"/>
    <w:rsid w:val="00D349ED"/>
    <w:rsid w:val="00D34A69"/>
    <w:rsid w:val="00D34D35"/>
    <w:rsid w:val="00D35A73"/>
    <w:rsid w:val="00D35BA8"/>
    <w:rsid w:val="00D35E68"/>
    <w:rsid w:val="00D36D70"/>
    <w:rsid w:val="00D3726A"/>
    <w:rsid w:val="00D37781"/>
    <w:rsid w:val="00D37F8F"/>
    <w:rsid w:val="00D402EA"/>
    <w:rsid w:val="00D4035A"/>
    <w:rsid w:val="00D405E3"/>
    <w:rsid w:val="00D40B85"/>
    <w:rsid w:val="00D4151D"/>
    <w:rsid w:val="00D41C3C"/>
    <w:rsid w:val="00D42345"/>
    <w:rsid w:val="00D42CE9"/>
    <w:rsid w:val="00D43116"/>
    <w:rsid w:val="00D43556"/>
    <w:rsid w:val="00D435BD"/>
    <w:rsid w:val="00D43668"/>
    <w:rsid w:val="00D43EA2"/>
    <w:rsid w:val="00D43F71"/>
    <w:rsid w:val="00D44013"/>
    <w:rsid w:val="00D445FB"/>
    <w:rsid w:val="00D44637"/>
    <w:rsid w:val="00D449C5"/>
    <w:rsid w:val="00D45B5E"/>
    <w:rsid w:val="00D45CA7"/>
    <w:rsid w:val="00D4627F"/>
    <w:rsid w:val="00D4678B"/>
    <w:rsid w:val="00D468AB"/>
    <w:rsid w:val="00D46C1A"/>
    <w:rsid w:val="00D46FE7"/>
    <w:rsid w:val="00D475C1"/>
    <w:rsid w:val="00D476F1"/>
    <w:rsid w:val="00D479D2"/>
    <w:rsid w:val="00D47E9B"/>
    <w:rsid w:val="00D503B7"/>
    <w:rsid w:val="00D50F32"/>
    <w:rsid w:val="00D51E71"/>
    <w:rsid w:val="00D51EEF"/>
    <w:rsid w:val="00D520DE"/>
    <w:rsid w:val="00D52370"/>
    <w:rsid w:val="00D527DC"/>
    <w:rsid w:val="00D52A68"/>
    <w:rsid w:val="00D52BFA"/>
    <w:rsid w:val="00D52CFD"/>
    <w:rsid w:val="00D52EA8"/>
    <w:rsid w:val="00D53500"/>
    <w:rsid w:val="00D535CC"/>
    <w:rsid w:val="00D536A3"/>
    <w:rsid w:val="00D53ABC"/>
    <w:rsid w:val="00D54675"/>
    <w:rsid w:val="00D55355"/>
    <w:rsid w:val="00D563FC"/>
    <w:rsid w:val="00D56B10"/>
    <w:rsid w:val="00D56D78"/>
    <w:rsid w:val="00D5747C"/>
    <w:rsid w:val="00D5759A"/>
    <w:rsid w:val="00D578CE"/>
    <w:rsid w:val="00D60129"/>
    <w:rsid w:val="00D605E8"/>
    <w:rsid w:val="00D60FFC"/>
    <w:rsid w:val="00D6136F"/>
    <w:rsid w:val="00D61651"/>
    <w:rsid w:val="00D6199D"/>
    <w:rsid w:val="00D61AE7"/>
    <w:rsid w:val="00D61C6C"/>
    <w:rsid w:val="00D62240"/>
    <w:rsid w:val="00D62480"/>
    <w:rsid w:val="00D64391"/>
    <w:rsid w:val="00D6450C"/>
    <w:rsid w:val="00D6552A"/>
    <w:rsid w:val="00D6590D"/>
    <w:rsid w:val="00D65F8D"/>
    <w:rsid w:val="00D6626C"/>
    <w:rsid w:val="00D669A3"/>
    <w:rsid w:val="00D66BCA"/>
    <w:rsid w:val="00D6782A"/>
    <w:rsid w:val="00D679E7"/>
    <w:rsid w:val="00D701F4"/>
    <w:rsid w:val="00D703CF"/>
    <w:rsid w:val="00D70434"/>
    <w:rsid w:val="00D70D72"/>
    <w:rsid w:val="00D70EEE"/>
    <w:rsid w:val="00D71BC8"/>
    <w:rsid w:val="00D72359"/>
    <w:rsid w:val="00D732DD"/>
    <w:rsid w:val="00D734C5"/>
    <w:rsid w:val="00D73CA7"/>
    <w:rsid w:val="00D73F2F"/>
    <w:rsid w:val="00D73FA9"/>
    <w:rsid w:val="00D7417C"/>
    <w:rsid w:val="00D742E0"/>
    <w:rsid w:val="00D742F2"/>
    <w:rsid w:val="00D74A34"/>
    <w:rsid w:val="00D74ADF"/>
    <w:rsid w:val="00D75046"/>
    <w:rsid w:val="00D75AC4"/>
    <w:rsid w:val="00D75C3E"/>
    <w:rsid w:val="00D76155"/>
    <w:rsid w:val="00D76198"/>
    <w:rsid w:val="00D76261"/>
    <w:rsid w:val="00D76A3D"/>
    <w:rsid w:val="00D774A4"/>
    <w:rsid w:val="00D776DE"/>
    <w:rsid w:val="00D77F3D"/>
    <w:rsid w:val="00D80F12"/>
    <w:rsid w:val="00D80F4F"/>
    <w:rsid w:val="00D81145"/>
    <w:rsid w:val="00D818CE"/>
    <w:rsid w:val="00D81BEC"/>
    <w:rsid w:val="00D81C95"/>
    <w:rsid w:val="00D8281C"/>
    <w:rsid w:val="00D8307E"/>
    <w:rsid w:val="00D83791"/>
    <w:rsid w:val="00D83C22"/>
    <w:rsid w:val="00D849E9"/>
    <w:rsid w:val="00D84DC9"/>
    <w:rsid w:val="00D84FD7"/>
    <w:rsid w:val="00D8518C"/>
    <w:rsid w:val="00D857AA"/>
    <w:rsid w:val="00D85C4F"/>
    <w:rsid w:val="00D85D0C"/>
    <w:rsid w:val="00D865E3"/>
    <w:rsid w:val="00D87504"/>
    <w:rsid w:val="00D87751"/>
    <w:rsid w:val="00D9038E"/>
    <w:rsid w:val="00D903DA"/>
    <w:rsid w:val="00D907FB"/>
    <w:rsid w:val="00D90B2B"/>
    <w:rsid w:val="00D9138B"/>
    <w:rsid w:val="00D925F2"/>
    <w:rsid w:val="00D928E3"/>
    <w:rsid w:val="00D92A2A"/>
    <w:rsid w:val="00D9315A"/>
    <w:rsid w:val="00D93A8D"/>
    <w:rsid w:val="00D940EC"/>
    <w:rsid w:val="00D94105"/>
    <w:rsid w:val="00D94144"/>
    <w:rsid w:val="00D9460E"/>
    <w:rsid w:val="00D95AE2"/>
    <w:rsid w:val="00D95B5C"/>
    <w:rsid w:val="00D96AA6"/>
    <w:rsid w:val="00D96E1D"/>
    <w:rsid w:val="00D971F8"/>
    <w:rsid w:val="00DA0092"/>
    <w:rsid w:val="00DA0FA5"/>
    <w:rsid w:val="00DA1A83"/>
    <w:rsid w:val="00DA2596"/>
    <w:rsid w:val="00DA2C71"/>
    <w:rsid w:val="00DA2CB3"/>
    <w:rsid w:val="00DA33B3"/>
    <w:rsid w:val="00DA3479"/>
    <w:rsid w:val="00DA3B6F"/>
    <w:rsid w:val="00DA3C11"/>
    <w:rsid w:val="00DA3E44"/>
    <w:rsid w:val="00DA43AB"/>
    <w:rsid w:val="00DA469D"/>
    <w:rsid w:val="00DA4D6F"/>
    <w:rsid w:val="00DA4F21"/>
    <w:rsid w:val="00DA5892"/>
    <w:rsid w:val="00DA59EF"/>
    <w:rsid w:val="00DA5D2E"/>
    <w:rsid w:val="00DA5DD7"/>
    <w:rsid w:val="00DA5FAF"/>
    <w:rsid w:val="00DA634D"/>
    <w:rsid w:val="00DA6482"/>
    <w:rsid w:val="00DA6716"/>
    <w:rsid w:val="00DA6755"/>
    <w:rsid w:val="00DA6863"/>
    <w:rsid w:val="00DA6B80"/>
    <w:rsid w:val="00DA6EAA"/>
    <w:rsid w:val="00DA7265"/>
    <w:rsid w:val="00DA745F"/>
    <w:rsid w:val="00DA7595"/>
    <w:rsid w:val="00DA7BB2"/>
    <w:rsid w:val="00DA7F82"/>
    <w:rsid w:val="00DB005E"/>
    <w:rsid w:val="00DB047C"/>
    <w:rsid w:val="00DB0CD1"/>
    <w:rsid w:val="00DB26E1"/>
    <w:rsid w:val="00DB2DD0"/>
    <w:rsid w:val="00DB3844"/>
    <w:rsid w:val="00DB4297"/>
    <w:rsid w:val="00DB4A04"/>
    <w:rsid w:val="00DB4C67"/>
    <w:rsid w:val="00DB4F59"/>
    <w:rsid w:val="00DB5582"/>
    <w:rsid w:val="00DB581C"/>
    <w:rsid w:val="00DB6045"/>
    <w:rsid w:val="00DB63DE"/>
    <w:rsid w:val="00DB63E1"/>
    <w:rsid w:val="00DB6B9C"/>
    <w:rsid w:val="00DB6C55"/>
    <w:rsid w:val="00DB726E"/>
    <w:rsid w:val="00DB72EF"/>
    <w:rsid w:val="00DB7B13"/>
    <w:rsid w:val="00DB7C90"/>
    <w:rsid w:val="00DB7ED1"/>
    <w:rsid w:val="00DC015F"/>
    <w:rsid w:val="00DC0249"/>
    <w:rsid w:val="00DC0430"/>
    <w:rsid w:val="00DC0579"/>
    <w:rsid w:val="00DC0878"/>
    <w:rsid w:val="00DC11B8"/>
    <w:rsid w:val="00DC1928"/>
    <w:rsid w:val="00DC1AB3"/>
    <w:rsid w:val="00DC1E53"/>
    <w:rsid w:val="00DC2190"/>
    <w:rsid w:val="00DC243C"/>
    <w:rsid w:val="00DC2733"/>
    <w:rsid w:val="00DC2899"/>
    <w:rsid w:val="00DC2934"/>
    <w:rsid w:val="00DC39A4"/>
    <w:rsid w:val="00DC3EC0"/>
    <w:rsid w:val="00DC3EDD"/>
    <w:rsid w:val="00DC4626"/>
    <w:rsid w:val="00DC4828"/>
    <w:rsid w:val="00DC5695"/>
    <w:rsid w:val="00DC616B"/>
    <w:rsid w:val="00DC63E6"/>
    <w:rsid w:val="00DC67E9"/>
    <w:rsid w:val="00DC68DC"/>
    <w:rsid w:val="00DC698D"/>
    <w:rsid w:val="00DC6B3E"/>
    <w:rsid w:val="00DC7F5E"/>
    <w:rsid w:val="00DD0A3B"/>
    <w:rsid w:val="00DD13A6"/>
    <w:rsid w:val="00DD177D"/>
    <w:rsid w:val="00DD1897"/>
    <w:rsid w:val="00DD1EDB"/>
    <w:rsid w:val="00DD241B"/>
    <w:rsid w:val="00DD24AC"/>
    <w:rsid w:val="00DD25D6"/>
    <w:rsid w:val="00DD2B42"/>
    <w:rsid w:val="00DD33DC"/>
    <w:rsid w:val="00DD3AF4"/>
    <w:rsid w:val="00DD3D1F"/>
    <w:rsid w:val="00DD467E"/>
    <w:rsid w:val="00DD4C89"/>
    <w:rsid w:val="00DD571F"/>
    <w:rsid w:val="00DD5BCD"/>
    <w:rsid w:val="00DD5F64"/>
    <w:rsid w:val="00DD67D8"/>
    <w:rsid w:val="00DD72DD"/>
    <w:rsid w:val="00DD7673"/>
    <w:rsid w:val="00DD7C53"/>
    <w:rsid w:val="00DE0503"/>
    <w:rsid w:val="00DE053D"/>
    <w:rsid w:val="00DE0E09"/>
    <w:rsid w:val="00DE1389"/>
    <w:rsid w:val="00DE1B40"/>
    <w:rsid w:val="00DE286C"/>
    <w:rsid w:val="00DE3401"/>
    <w:rsid w:val="00DE3A07"/>
    <w:rsid w:val="00DE3E86"/>
    <w:rsid w:val="00DE422A"/>
    <w:rsid w:val="00DE4A1A"/>
    <w:rsid w:val="00DE4D66"/>
    <w:rsid w:val="00DE4F96"/>
    <w:rsid w:val="00DE56ED"/>
    <w:rsid w:val="00DE5CAB"/>
    <w:rsid w:val="00DE5E86"/>
    <w:rsid w:val="00DE686F"/>
    <w:rsid w:val="00DE74BE"/>
    <w:rsid w:val="00DE74D8"/>
    <w:rsid w:val="00DE791F"/>
    <w:rsid w:val="00DF0896"/>
    <w:rsid w:val="00DF0B2C"/>
    <w:rsid w:val="00DF15B5"/>
    <w:rsid w:val="00DF17E2"/>
    <w:rsid w:val="00DF18AC"/>
    <w:rsid w:val="00DF1BF4"/>
    <w:rsid w:val="00DF21C0"/>
    <w:rsid w:val="00DF26E1"/>
    <w:rsid w:val="00DF274C"/>
    <w:rsid w:val="00DF3394"/>
    <w:rsid w:val="00DF34ED"/>
    <w:rsid w:val="00DF3756"/>
    <w:rsid w:val="00DF4EC4"/>
    <w:rsid w:val="00DF50BB"/>
    <w:rsid w:val="00DF5312"/>
    <w:rsid w:val="00DF6603"/>
    <w:rsid w:val="00DF6A0C"/>
    <w:rsid w:val="00DF6DAD"/>
    <w:rsid w:val="00DF7AE5"/>
    <w:rsid w:val="00DF7BD9"/>
    <w:rsid w:val="00E001C2"/>
    <w:rsid w:val="00E00CDC"/>
    <w:rsid w:val="00E019D8"/>
    <w:rsid w:val="00E01B39"/>
    <w:rsid w:val="00E03FEC"/>
    <w:rsid w:val="00E04117"/>
    <w:rsid w:val="00E0452C"/>
    <w:rsid w:val="00E05527"/>
    <w:rsid w:val="00E061C9"/>
    <w:rsid w:val="00E06498"/>
    <w:rsid w:val="00E071FF"/>
    <w:rsid w:val="00E1021F"/>
    <w:rsid w:val="00E102F7"/>
    <w:rsid w:val="00E109A4"/>
    <w:rsid w:val="00E10A41"/>
    <w:rsid w:val="00E10ACD"/>
    <w:rsid w:val="00E10B09"/>
    <w:rsid w:val="00E11161"/>
    <w:rsid w:val="00E1244E"/>
    <w:rsid w:val="00E141A2"/>
    <w:rsid w:val="00E14297"/>
    <w:rsid w:val="00E14581"/>
    <w:rsid w:val="00E145A4"/>
    <w:rsid w:val="00E152CE"/>
    <w:rsid w:val="00E15A51"/>
    <w:rsid w:val="00E15B6F"/>
    <w:rsid w:val="00E15C12"/>
    <w:rsid w:val="00E15F7F"/>
    <w:rsid w:val="00E16006"/>
    <w:rsid w:val="00E1656D"/>
    <w:rsid w:val="00E170AC"/>
    <w:rsid w:val="00E17416"/>
    <w:rsid w:val="00E17CB5"/>
    <w:rsid w:val="00E17FC5"/>
    <w:rsid w:val="00E2032E"/>
    <w:rsid w:val="00E2056E"/>
    <w:rsid w:val="00E20E62"/>
    <w:rsid w:val="00E21262"/>
    <w:rsid w:val="00E21867"/>
    <w:rsid w:val="00E21BAD"/>
    <w:rsid w:val="00E22277"/>
    <w:rsid w:val="00E2250D"/>
    <w:rsid w:val="00E22EE7"/>
    <w:rsid w:val="00E24224"/>
    <w:rsid w:val="00E24358"/>
    <w:rsid w:val="00E2544A"/>
    <w:rsid w:val="00E258F7"/>
    <w:rsid w:val="00E25AF6"/>
    <w:rsid w:val="00E262C7"/>
    <w:rsid w:val="00E264BD"/>
    <w:rsid w:val="00E2660C"/>
    <w:rsid w:val="00E26627"/>
    <w:rsid w:val="00E279D2"/>
    <w:rsid w:val="00E27A96"/>
    <w:rsid w:val="00E27D4F"/>
    <w:rsid w:val="00E30ACD"/>
    <w:rsid w:val="00E311DF"/>
    <w:rsid w:val="00E312B2"/>
    <w:rsid w:val="00E320A8"/>
    <w:rsid w:val="00E32C59"/>
    <w:rsid w:val="00E32DBE"/>
    <w:rsid w:val="00E3322F"/>
    <w:rsid w:val="00E3396C"/>
    <w:rsid w:val="00E33C0C"/>
    <w:rsid w:val="00E33D99"/>
    <w:rsid w:val="00E34014"/>
    <w:rsid w:val="00E34523"/>
    <w:rsid w:val="00E345E6"/>
    <w:rsid w:val="00E34648"/>
    <w:rsid w:val="00E34AC1"/>
    <w:rsid w:val="00E34AED"/>
    <w:rsid w:val="00E34B4E"/>
    <w:rsid w:val="00E34E2F"/>
    <w:rsid w:val="00E34F24"/>
    <w:rsid w:val="00E3507D"/>
    <w:rsid w:val="00E3567F"/>
    <w:rsid w:val="00E35AB3"/>
    <w:rsid w:val="00E368F9"/>
    <w:rsid w:val="00E36AD7"/>
    <w:rsid w:val="00E3729B"/>
    <w:rsid w:val="00E374B0"/>
    <w:rsid w:val="00E40140"/>
    <w:rsid w:val="00E414AB"/>
    <w:rsid w:val="00E41F75"/>
    <w:rsid w:val="00E42C34"/>
    <w:rsid w:val="00E42EFF"/>
    <w:rsid w:val="00E43336"/>
    <w:rsid w:val="00E435C8"/>
    <w:rsid w:val="00E4363A"/>
    <w:rsid w:val="00E4375A"/>
    <w:rsid w:val="00E438D4"/>
    <w:rsid w:val="00E43BAA"/>
    <w:rsid w:val="00E440ED"/>
    <w:rsid w:val="00E44843"/>
    <w:rsid w:val="00E45334"/>
    <w:rsid w:val="00E45AD2"/>
    <w:rsid w:val="00E4607B"/>
    <w:rsid w:val="00E468B2"/>
    <w:rsid w:val="00E4698F"/>
    <w:rsid w:val="00E46D18"/>
    <w:rsid w:val="00E47096"/>
    <w:rsid w:val="00E470E0"/>
    <w:rsid w:val="00E47143"/>
    <w:rsid w:val="00E47A94"/>
    <w:rsid w:val="00E5025F"/>
    <w:rsid w:val="00E502CA"/>
    <w:rsid w:val="00E50722"/>
    <w:rsid w:val="00E50C4F"/>
    <w:rsid w:val="00E50CB8"/>
    <w:rsid w:val="00E5140C"/>
    <w:rsid w:val="00E514F4"/>
    <w:rsid w:val="00E52066"/>
    <w:rsid w:val="00E529BC"/>
    <w:rsid w:val="00E529CA"/>
    <w:rsid w:val="00E530EA"/>
    <w:rsid w:val="00E5328A"/>
    <w:rsid w:val="00E53564"/>
    <w:rsid w:val="00E53A90"/>
    <w:rsid w:val="00E54224"/>
    <w:rsid w:val="00E54365"/>
    <w:rsid w:val="00E5459A"/>
    <w:rsid w:val="00E546FF"/>
    <w:rsid w:val="00E54C53"/>
    <w:rsid w:val="00E55171"/>
    <w:rsid w:val="00E55319"/>
    <w:rsid w:val="00E556AC"/>
    <w:rsid w:val="00E55949"/>
    <w:rsid w:val="00E55E46"/>
    <w:rsid w:val="00E56425"/>
    <w:rsid w:val="00E56518"/>
    <w:rsid w:val="00E567C1"/>
    <w:rsid w:val="00E56813"/>
    <w:rsid w:val="00E56A62"/>
    <w:rsid w:val="00E56F4B"/>
    <w:rsid w:val="00E5727E"/>
    <w:rsid w:val="00E5759A"/>
    <w:rsid w:val="00E57B52"/>
    <w:rsid w:val="00E57C7B"/>
    <w:rsid w:val="00E60339"/>
    <w:rsid w:val="00E60592"/>
    <w:rsid w:val="00E6065F"/>
    <w:rsid w:val="00E606AB"/>
    <w:rsid w:val="00E60943"/>
    <w:rsid w:val="00E61586"/>
    <w:rsid w:val="00E615B9"/>
    <w:rsid w:val="00E616D4"/>
    <w:rsid w:val="00E61A6B"/>
    <w:rsid w:val="00E61CDA"/>
    <w:rsid w:val="00E62CA0"/>
    <w:rsid w:val="00E62DFF"/>
    <w:rsid w:val="00E631F1"/>
    <w:rsid w:val="00E63577"/>
    <w:rsid w:val="00E63F5B"/>
    <w:rsid w:val="00E64205"/>
    <w:rsid w:val="00E6473C"/>
    <w:rsid w:val="00E64F08"/>
    <w:rsid w:val="00E65266"/>
    <w:rsid w:val="00E655C9"/>
    <w:rsid w:val="00E65B24"/>
    <w:rsid w:val="00E65E88"/>
    <w:rsid w:val="00E6602E"/>
    <w:rsid w:val="00E675D8"/>
    <w:rsid w:val="00E67E5E"/>
    <w:rsid w:val="00E71640"/>
    <w:rsid w:val="00E71947"/>
    <w:rsid w:val="00E71D41"/>
    <w:rsid w:val="00E71FCD"/>
    <w:rsid w:val="00E72BE8"/>
    <w:rsid w:val="00E72DCD"/>
    <w:rsid w:val="00E72E93"/>
    <w:rsid w:val="00E741FC"/>
    <w:rsid w:val="00E74297"/>
    <w:rsid w:val="00E74368"/>
    <w:rsid w:val="00E7446B"/>
    <w:rsid w:val="00E75071"/>
    <w:rsid w:val="00E752F5"/>
    <w:rsid w:val="00E769FF"/>
    <w:rsid w:val="00E76C65"/>
    <w:rsid w:val="00E77105"/>
    <w:rsid w:val="00E7776F"/>
    <w:rsid w:val="00E777C9"/>
    <w:rsid w:val="00E77911"/>
    <w:rsid w:val="00E80A30"/>
    <w:rsid w:val="00E80AB2"/>
    <w:rsid w:val="00E811C1"/>
    <w:rsid w:val="00E8153D"/>
    <w:rsid w:val="00E81BA6"/>
    <w:rsid w:val="00E8251E"/>
    <w:rsid w:val="00E829AA"/>
    <w:rsid w:val="00E82A49"/>
    <w:rsid w:val="00E82E56"/>
    <w:rsid w:val="00E83022"/>
    <w:rsid w:val="00E83429"/>
    <w:rsid w:val="00E8348A"/>
    <w:rsid w:val="00E83D5F"/>
    <w:rsid w:val="00E84007"/>
    <w:rsid w:val="00E843B5"/>
    <w:rsid w:val="00E84942"/>
    <w:rsid w:val="00E84C8A"/>
    <w:rsid w:val="00E84D54"/>
    <w:rsid w:val="00E84F7C"/>
    <w:rsid w:val="00E85E24"/>
    <w:rsid w:val="00E86D14"/>
    <w:rsid w:val="00E87173"/>
    <w:rsid w:val="00E90799"/>
    <w:rsid w:val="00E90A89"/>
    <w:rsid w:val="00E90BA0"/>
    <w:rsid w:val="00E9155A"/>
    <w:rsid w:val="00E91739"/>
    <w:rsid w:val="00E91CEC"/>
    <w:rsid w:val="00E929C7"/>
    <w:rsid w:val="00E92A41"/>
    <w:rsid w:val="00E9336F"/>
    <w:rsid w:val="00E93777"/>
    <w:rsid w:val="00E93D3F"/>
    <w:rsid w:val="00E94018"/>
    <w:rsid w:val="00E94492"/>
    <w:rsid w:val="00E95160"/>
    <w:rsid w:val="00E952D0"/>
    <w:rsid w:val="00E956FC"/>
    <w:rsid w:val="00E95DD9"/>
    <w:rsid w:val="00E95F78"/>
    <w:rsid w:val="00E962BC"/>
    <w:rsid w:val="00E9734D"/>
    <w:rsid w:val="00E97AA5"/>
    <w:rsid w:val="00EA0013"/>
    <w:rsid w:val="00EA0023"/>
    <w:rsid w:val="00EA0270"/>
    <w:rsid w:val="00EA0F6E"/>
    <w:rsid w:val="00EA135F"/>
    <w:rsid w:val="00EA14DF"/>
    <w:rsid w:val="00EA196F"/>
    <w:rsid w:val="00EA21A7"/>
    <w:rsid w:val="00EA2825"/>
    <w:rsid w:val="00EA2932"/>
    <w:rsid w:val="00EA2B51"/>
    <w:rsid w:val="00EA39C1"/>
    <w:rsid w:val="00EA3D78"/>
    <w:rsid w:val="00EA5E5F"/>
    <w:rsid w:val="00EA6453"/>
    <w:rsid w:val="00EA69D6"/>
    <w:rsid w:val="00EA6B91"/>
    <w:rsid w:val="00EA6C75"/>
    <w:rsid w:val="00EA736A"/>
    <w:rsid w:val="00EA76EA"/>
    <w:rsid w:val="00EA771A"/>
    <w:rsid w:val="00EB00C4"/>
    <w:rsid w:val="00EB0405"/>
    <w:rsid w:val="00EB09F2"/>
    <w:rsid w:val="00EB0B05"/>
    <w:rsid w:val="00EB0FB2"/>
    <w:rsid w:val="00EB1B0C"/>
    <w:rsid w:val="00EB2179"/>
    <w:rsid w:val="00EB2628"/>
    <w:rsid w:val="00EB279C"/>
    <w:rsid w:val="00EB2BEF"/>
    <w:rsid w:val="00EB3045"/>
    <w:rsid w:val="00EB31F1"/>
    <w:rsid w:val="00EB37C7"/>
    <w:rsid w:val="00EB37D3"/>
    <w:rsid w:val="00EB3961"/>
    <w:rsid w:val="00EB3C1D"/>
    <w:rsid w:val="00EB4358"/>
    <w:rsid w:val="00EB4AE2"/>
    <w:rsid w:val="00EB4CD1"/>
    <w:rsid w:val="00EB53C9"/>
    <w:rsid w:val="00EB53D8"/>
    <w:rsid w:val="00EB53FD"/>
    <w:rsid w:val="00EB5685"/>
    <w:rsid w:val="00EB5866"/>
    <w:rsid w:val="00EB5A1E"/>
    <w:rsid w:val="00EB5CF3"/>
    <w:rsid w:val="00EB6100"/>
    <w:rsid w:val="00EB64E5"/>
    <w:rsid w:val="00EB691F"/>
    <w:rsid w:val="00EB6A83"/>
    <w:rsid w:val="00EB7450"/>
    <w:rsid w:val="00EB78C1"/>
    <w:rsid w:val="00EB7A5C"/>
    <w:rsid w:val="00EC0195"/>
    <w:rsid w:val="00EC098E"/>
    <w:rsid w:val="00EC0E6E"/>
    <w:rsid w:val="00EC0F64"/>
    <w:rsid w:val="00EC1583"/>
    <w:rsid w:val="00EC1BFC"/>
    <w:rsid w:val="00EC204B"/>
    <w:rsid w:val="00EC2107"/>
    <w:rsid w:val="00EC2308"/>
    <w:rsid w:val="00EC2C41"/>
    <w:rsid w:val="00EC2D08"/>
    <w:rsid w:val="00EC36E4"/>
    <w:rsid w:val="00EC3829"/>
    <w:rsid w:val="00EC3905"/>
    <w:rsid w:val="00EC3B5B"/>
    <w:rsid w:val="00EC3E55"/>
    <w:rsid w:val="00EC3EFA"/>
    <w:rsid w:val="00EC3FCB"/>
    <w:rsid w:val="00EC41E1"/>
    <w:rsid w:val="00EC4C59"/>
    <w:rsid w:val="00EC4D46"/>
    <w:rsid w:val="00EC5A2A"/>
    <w:rsid w:val="00EC5B0D"/>
    <w:rsid w:val="00EC5B21"/>
    <w:rsid w:val="00EC5D9A"/>
    <w:rsid w:val="00EC6003"/>
    <w:rsid w:val="00EC6474"/>
    <w:rsid w:val="00EC64AF"/>
    <w:rsid w:val="00EC69DB"/>
    <w:rsid w:val="00EC6A4C"/>
    <w:rsid w:val="00EC706D"/>
    <w:rsid w:val="00EC74E5"/>
    <w:rsid w:val="00EC7580"/>
    <w:rsid w:val="00EC7A1D"/>
    <w:rsid w:val="00ED0207"/>
    <w:rsid w:val="00ED03AD"/>
    <w:rsid w:val="00ED0CAF"/>
    <w:rsid w:val="00ED0FDD"/>
    <w:rsid w:val="00ED129E"/>
    <w:rsid w:val="00ED12FA"/>
    <w:rsid w:val="00ED14BD"/>
    <w:rsid w:val="00ED16CE"/>
    <w:rsid w:val="00ED21CB"/>
    <w:rsid w:val="00ED237A"/>
    <w:rsid w:val="00ED29CE"/>
    <w:rsid w:val="00ED30BF"/>
    <w:rsid w:val="00ED3820"/>
    <w:rsid w:val="00ED383E"/>
    <w:rsid w:val="00ED3CD8"/>
    <w:rsid w:val="00ED4184"/>
    <w:rsid w:val="00ED44C6"/>
    <w:rsid w:val="00ED4DA6"/>
    <w:rsid w:val="00ED56BC"/>
    <w:rsid w:val="00ED5701"/>
    <w:rsid w:val="00ED5AD5"/>
    <w:rsid w:val="00ED5C16"/>
    <w:rsid w:val="00ED5C3C"/>
    <w:rsid w:val="00ED5C49"/>
    <w:rsid w:val="00ED5DBC"/>
    <w:rsid w:val="00ED6264"/>
    <w:rsid w:val="00ED6509"/>
    <w:rsid w:val="00ED6534"/>
    <w:rsid w:val="00ED66B2"/>
    <w:rsid w:val="00ED6AF7"/>
    <w:rsid w:val="00ED6C95"/>
    <w:rsid w:val="00ED6F2F"/>
    <w:rsid w:val="00ED7068"/>
    <w:rsid w:val="00ED72F7"/>
    <w:rsid w:val="00ED7475"/>
    <w:rsid w:val="00ED755C"/>
    <w:rsid w:val="00ED7D68"/>
    <w:rsid w:val="00EE00C7"/>
    <w:rsid w:val="00EE02E7"/>
    <w:rsid w:val="00EE0446"/>
    <w:rsid w:val="00EE0A4A"/>
    <w:rsid w:val="00EE0EB8"/>
    <w:rsid w:val="00EE1BDD"/>
    <w:rsid w:val="00EE22A1"/>
    <w:rsid w:val="00EE298D"/>
    <w:rsid w:val="00EE2D49"/>
    <w:rsid w:val="00EE2D6E"/>
    <w:rsid w:val="00EE2E21"/>
    <w:rsid w:val="00EE3A8C"/>
    <w:rsid w:val="00EE457F"/>
    <w:rsid w:val="00EE46DA"/>
    <w:rsid w:val="00EE4E1F"/>
    <w:rsid w:val="00EE50A7"/>
    <w:rsid w:val="00EE5E84"/>
    <w:rsid w:val="00EE65EA"/>
    <w:rsid w:val="00EE7861"/>
    <w:rsid w:val="00EE7EAD"/>
    <w:rsid w:val="00EF0227"/>
    <w:rsid w:val="00EF0977"/>
    <w:rsid w:val="00EF0F84"/>
    <w:rsid w:val="00EF1179"/>
    <w:rsid w:val="00EF22C1"/>
    <w:rsid w:val="00EF27CC"/>
    <w:rsid w:val="00EF2C40"/>
    <w:rsid w:val="00EF2D8B"/>
    <w:rsid w:val="00EF32D8"/>
    <w:rsid w:val="00EF3684"/>
    <w:rsid w:val="00EF3A50"/>
    <w:rsid w:val="00EF3ADC"/>
    <w:rsid w:val="00EF4196"/>
    <w:rsid w:val="00EF42BA"/>
    <w:rsid w:val="00EF4349"/>
    <w:rsid w:val="00EF4C34"/>
    <w:rsid w:val="00EF5901"/>
    <w:rsid w:val="00EF5ACB"/>
    <w:rsid w:val="00EF5B8E"/>
    <w:rsid w:val="00EF5E47"/>
    <w:rsid w:val="00EF6078"/>
    <w:rsid w:val="00EF628B"/>
    <w:rsid w:val="00EF6316"/>
    <w:rsid w:val="00EF6C74"/>
    <w:rsid w:val="00EF7A21"/>
    <w:rsid w:val="00EF7A95"/>
    <w:rsid w:val="00F003DB"/>
    <w:rsid w:val="00F004D0"/>
    <w:rsid w:val="00F00A4F"/>
    <w:rsid w:val="00F0181F"/>
    <w:rsid w:val="00F0300B"/>
    <w:rsid w:val="00F0330D"/>
    <w:rsid w:val="00F03F42"/>
    <w:rsid w:val="00F04118"/>
    <w:rsid w:val="00F04BCF"/>
    <w:rsid w:val="00F04C1B"/>
    <w:rsid w:val="00F05952"/>
    <w:rsid w:val="00F0638C"/>
    <w:rsid w:val="00F07543"/>
    <w:rsid w:val="00F07D93"/>
    <w:rsid w:val="00F105A4"/>
    <w:rsid w:val="00F105D3"/>
    <w:rsid w:val="00F106D3"/>
    <w:rsid w:val="00F10DF9"/>
    <w:rsid w:val="00F11281"/>
    <w:rsid w:val="00F11404"/>
    <w:rsid w:val="00F1166A"/>
    <w:rsid w:val="00F1193F"/>
    <w:rsid w:val="00F125BA"/>
    <w:rsid w:val="00F12828"/>
    <w:rsid w:val="00F12A16"/>
    <w:rsid w:val="00F12C2B"/>
    <w:rsid w:val="00F14D4D"/>
    <w:rsid w:val="00F153D1"/>
    <w:rsid w:val="00F158C9"/>
    <w:rsid w:val="00F15E9D"/>
    <w:rsid w:val="00F15E9F"/>
    <w:rsid w:val="00F15EB2"/>
    <w:rsid w:val="00F1607B"/>
    <w:rsid w:val="00F16282"/>
    <w:rsid w:val="00F16376"/>
    <w:rsid w:val="00F16892"/>
    <w:rsid w:val="00F17241"/>
    <w:rsid w:val="00F17433"/>
    <w:rsid w:val="00F1781D"/>
    <w:rsid w:val="00F17C60"/>
    <w:rsid w:val="00F20AD8"/>
    <w:rsid w:val="00F20DDD"/>
    <w:rsid w:val="00F20F65"/>
    <w:rsid w:val="00F214CA"/>
    <w:rsid w:val="00F21AA2"/>
    <w:rsid w:val="00F21B3C"/>
    <w:rsid w:val="00F21D4F"/>
    <w:rsid w:val="00F221AA"/>
    <w:rsid w:val="00F221E3"/>
    <w:rsid w:val="00F222F0"/>
    <w:rsid w:val="00F22318"/>
    <w:rsid w:val="00F2233C"/>
    <w:rsid w:val="00F22FD0"/>
    <w:rsid w:val="00F24A01"/>
    <w:rsid w:val="00F26264"/>
    <w:rsid w:val="00F26340"/>
    <w:rsid w:val="00F26CE6"/>
    <w:rsid w:val="00F30228"/>
    <w:rsid w:val="00F303AF"/>
    <w:rsid w:val="00F304C3"/>
    <w:rsid w:val="00F309A1"/>
    <w:rsid w:val="00F30A3D"/>
    <w:rsid w:val="00F31201"/>
    <w:rsid w:val="00F31625"/>
    <w:rsid w:val="00F31802"/>
    <w:rsid w:val="00F3219E"/>
    <w:rsid w:val="00F3221E"/>
    <w:rsid w:val="00F3281D"/>
    <w:rsid w:val="00F3344F"/>
    <w:rsid w:val="00F35085"/>
    <w:rsid w:val="00F355FA"/>
    <w:rsid w:val="00F358E4"/>
    <w:rsid w:val="00F35DC1"/>
    <w:rsid w:val="00F35FD7"/>
    <w:rsid w:val="00F36395"/>
    <w:rsid w:val="00F36551"/>
    <w:rsid w:val="00F36B41"/>
    <w:rsid w:val="00F37773"/>
    <w:rsid w:val="00F378B0"/>
    <w:rsid w:val="00F37DBF"/>
    <w:rsid w:val="00F37EB1"/>
    <w:rsid w:val="00F405C4"/>
    <w:rsid w:val="00F40844"/>
    <w:rsid w:val="00F40899"/>
    <w:rsid w:val="00F40FF6"/>
    <w:rsid w:val="00F4123C"/>
    <w:rsid w:val="00F414D9"/>
    <w:rsid w:val="00F42200"/>
    <w:rsid w:val="00F4247C"/>
    <w:rsid w:val="00F4286C"/>
    <w:rsid w:val="00F4305B"/>
    <w:rsid w:val="00F436D0"/>
    <w:rsid w:val="00F4411E"/>
    <w:rsid w:val="00F443EA"/>
    <w:rsid w:val="00F44C15"/>
    <w:rsid w:val="00F45970"/>
    <w:rsid w:val="00F45E23"/>
    <w:rsid w:val="00F46055"/>
    <w:rsid w:val="00F46A9E"/>
    <w:rsid w:val="00F472C4"/>
    <w:rsid w:val="00F47388"/>
    <w:rsid w:val="00F47A28"/>
    <w:rsid w:val="00F5008C"/>
    <w:rsid w:val="00F509F3"/>
    <w:rsid w:val="00F50BAD"/>
    <w:rsid w:val="00F512DB"/>
    <w:rsid w:val="00F51864"/>
    <w:rsid w:val="00F51FFC"/>
    <w:rsid w:val="00F52DAE"/>
    <w:rsid w:val="00F52DED"/>
    <w:rsid w:val="00F539EE"/>
    <w:rsid w:val="00F53E59"/>
    <w:rsid w:val="00F53EA5"/>
    <w:rsid w:val="00F54940"/>
    <w:rsid w:val="00F54A14"/>
    <w:rsid w:val="00F54BD8"/>
    <w:rsid w:val="00F55233"/>
    <w:rsid w:val="00F554F2"/>
    <w:rsid w:val="00F55AFC"/>
    <w:rsid w:val="00F55FEA"/>
    <w:rsid w:val="00F56217"/>
    <w:rsid w:val="00F562C3"/>
    <w:rsid w:val="00F573A1"/>
    <w:rsid w:val="00F57AB4"/>
    <w:rsid w:val="00F6025C"/>
    <w:rsid w:val="00F602E9"/>
    <w:rsid w:val="00F604C9"/>
    <w:rsid w:val="00F605A3"/>
    <w:rsid w:val="00F60B7D"/>
    <w:rsid w:val="00F60C14"/>
    <w:rsid w:val="00F60C89"/>
    <w:rsid w:val="00F60E78"/>
    <w:rsid w:val="00F611F1"/>
    <w:rsid w:val="00F613EB"/>
    <w:rsid w:val="00F616B6"/>
    <w:rsid w:val="00F61D43"/>
    <w:rsid w:val="00F61DBF"/>
    <w:rsid w:val="00F61F66"/>
    <w:rsid w:val="00F62317"/>
    <w:rsid w:val="00F62C06"/>
    <w:rsid w:val="00F62DE5"/>
    <w:rsid w:val="00F62F3E"/>
    <w:rsid w:val="00F63E26"/>
    <w:rsid w:val="00F6409E"/>
    <w:rsid w:val="00F642A5"/>
    <w:rsid w:val="00F644CB"/>
    <w:rsid w:val="00F64721"/>
    <w:rsid w:val="00F6490C"/>
    <w:rsid w:val="00F64967"/>
    <w:rsid w:val="00F64E1A"/>
    <w:rsid w:val="00F65A99"/>
    <w:rsid w:val="00F65BDA"/>
    <w:rsid w:val="00F65EBB"/>
    <w:rsid w:val="00F65F94"/>
    <w:rsid w:val="00F6627A"/>
    <w:rsid w:val="00F6663C"/>
    <w:rsid w:val="00F670A1"/>
    <w:rsid w:val="00F676C0"/>
    <w:rsid w:val="00F676E3"/>
    <w:rsid w:val="00F70697"/>
    <w:rsid w:val="00F708C6"/>
    <w:rsid w:val="00F7132C"/>
    <w:rsid w:val="00F713FA"/>
    <w:rsid w:val="00F71EC4"/>
    <w:rsid w:val="00F7210B"/>
    <w:rsid w:val="00F72324"/>
    <w:rsid w:val="00F72792"/>
    <w:rsid w:val="00F7299A"/>
    <w:rsid w:val="00F72B7C"/>
    <w:rsid w:val="00F72C22"/>
    <w:rsid w:val="00F72C9D"/>
    <w:rsid w:val="00F72EC1"/>
    <w:rsid w:val="00F7337D"/>
    <w:rsid w:val="00F73956"/>
    <w:rsid w:val="00F7462D"/>
    <w:rsid w:val="00F7489A"/>
    <w:rsid w:val="00F76119"/>
    <w:rsid w:val="00F767FF"/>
    <w:rsid w:val="00F76D77"/>
    <w:rsid w:val="00F76FD6"/>
    <w:rsid w:val="00F779C7"/>
    <w:rsid w:val="00F77A57"/>
    <w:rsid w:val="00F80021"/>
    <w:rsid w:val="00F80127"/>
    <w:rsid w:val="00F8048A"/>
    <w:rsid w:val="00F805E8"/>
    <w:rsid w:val="00F80AF1"/>
    <w:rsid w:val="00F80F08"/>
    <w:rsid w:val="00F80FE3"/>
    <w:rsid w:val="00F81698"/>
    <w:rsid w:val="00F8202B"/>
    <w:rsid w:val="00F82392"/>
    <w:rsid w:val="00F8277B"/>
    <w:rsid w:val="00F8339F"/>
    <w:rsid w:val="00F833AA"/>
    <w:rsid w:val="00F834AC"/>
    <w:rsid w:val="00F83A14"/>
    <w:rsid w:val="00F843DC"/>
    <w:rsid w:val="00F84AFB"/>
    <w:rsid w:val="00F84CAD"/>
    <w:rsid w:val="00F84F26"/>
    <w:rsid w:val="00F84F62"/>
    <w:rsid w:val="00F84F97"/>
    <w:rsid w:val="00F8528C"/>
    <w:rsid w:val="00F854C7"/>
    <w:rsid w:val="00F859A3"/>
    <w:rsid w:val="00F85FF3"/>
    <w:rsid w:val="00F86037"/>
    <w:rsid w:val="00F869D0"/>
    <w:rsid w:val="00F86A8F"/>
    <w:rsid w:val="00F86F4B"/>
    <w:rsid w:val="00F875ED"/>
    <w:rsid w:val="00F9030B"/>
    <w:rsid w:val="00F90340"/>
    <w:rsid w:val="00F90765"/>
    <w:rsid w:val="00F91844"/>
    <w:rsid w:val="00F923E4"/>
    <w:rsid w:val="00F92475"/>
    <w:rsid w:val="00F9250A"/>
    <w:rsid w:val="00F9262C"/>
    <w:rsid w:val="00F928C6"/>
    <w:rsid w:val="00F94131"/>
    <w:rsid w:val="00F941B5"/>
    <w:rsid w:val="00F942BB"/>
    <w:rsid w:val="00F9443D"/>
    <w:rsid w:val="00F946ED"/>
    <w:rsid w:val="00F94EA0"/>
    <w:rsid w:val="00F95432"/>
    <w:rsid w:val="00F95752"/>
    <w:rsid w:val="00F9594D"/>
    <w:rsid w:val="00F96202"/>
    <w:rsid w:val="00F96873"/>
    <w:rsid w:val="00F9764F"/>
    <w:rsid w:val="00F97BC2"/>
    <w:rsid w:val="00FA056B"/>
    <w:rsid w:val="00FA07EE"/>
    <w:rsid w:val="00FA0968"/>
    <w:rsid w:val="00FA0B1D"/>
    <w:rsid w:val="00FA0EE2"/>
    <w:rsid w:val="00FA0FF8"/>
    <w:rsid w:val="00FA113A"/>
    <w:rsid w:val="00FA152D"/>
    <w:rsid w:val="00FA244F"/>
    <w:rsid w:val="00FA30A7"/>
    <w:rsid w:val="00FA318E"/>
    <w:rsid w:val="00FA3766"/>
    <w:rsid w:val="00FA3B30"/>
    <w:rsid w:val="00FA3C35"/>
    <w:rsid w:val="00FA3C5B"/>
    <w:rsid w:val="00FA41BA"/>
    <w:rsid w:val="00FA495E"/>
    <w:rsid w:val="00FA5D7C"/>
    <w:rsid w:val="00FA5E98"/>
    <w:rsid w:val="00FA6576"/>
    <w:rsid w:val="00FA6693"/>
    <w:rsid w:val="00FA6A69"/>
    <w:rsid w:val="00FA6BD8"/>
    <w:rsid w:val="00FA6DC1"/>
    <w:rsid w:val="00FA6FA8"/>
    <w:rsid w:val="00FA7610"/>
    <w:rsid w:val="00FB0807"/>
    <w:rsid w:val="00FB12A0"/>
    <w:rsid w:val="00FB17C5"/>
    <w:rsid w:val="00FB1E1C"/>
    <w:rsid w:val="00FB32F2"/>
    <w:rsid w:val="00FB5114"/>
    <w:rsid w:val="00FB53D9"/>
    <w:rsid w:val="00FB5687"/>
    <w:rsid w:val="00FB5893"/>
    <w:rsid w:val="00FB5AEF"/>
    <w:rsid w:val="00FB5B36"/>
    <w:rsid w:val="00FB7006"/>
    <w:rsid w:val="00FB72E0"/>
    <w:rsid w:val="00FC006B"/>
    <w:rsid w:val="00FC0982"/>
    <w:rsid w:val="00FC09A3"/>
    <w:rsid w:val="00FC0D7C"/>
    <w:rsid w:val="00FC137E"/>
    <w:rsid w:val="00FC2A4F"/>
    <w:rsid w:val="00FC2B7F"/>
    <w:rsid w:val="00FC2FCA"/>
    <w:rsid w:val="00FC311B"/>
    <w:rsid w:val="00FC3D7E"/>
    <w:rsid w:val="00FC3ED2"/>
    <w:rsid w:val="00FC4BD3"/>
    <w:rsid w:val="00FC5096"/>
    <w:rsid w:val="00FC5787"/>
    <w:rsid w:val="00FC591C"/>
    <w:rsid w:val="00FC5B38"/>
    <w:rsid w:val="00FC65C4"/>
    <w:rsid w:val="00FC6D3A"/>
    <w:rsid w:val="00FC6D5F"/>
    <w:rsid w:val="00FC6DA8"/>
    <w:rsid w:val="00FC73D0"/>
    <w:rsid w:val="00FC78F2"/>
    <w:rsid w:val="00FC7A3B"/>
    <w:rsid w:val="00FC7CD1"/>
    <w:rsid w:val="00FD0047"/>
    <w:rsid w:val="00FD0958"/>
    <w:rsid w:val="00FD0BBE"/>
    <w:rsid w:val="00FD0E93"/>
    <w:rsid w:val="00FD27F7"/>
    <w:rsid w:val="00FD2A50"/>
    <w:rsid w:val="00FD2C6C"/>
    <w:rsid w:val="00FD2F46"/>
    <w:rsid w:val="00FD319A"/>
    <w:rsid w:val="00FD4AF0"/>
    <w:rsid w:val="00FD4F4D"/>
    <w:rsid w:val="00FD5A88"/>
    <w:rsid w:val="00FD6C86"/>
    <w:rsid w:val="00FD6E19"/>
    <w:rsid w:val="00FD718B"/>
    <w:rsid w:val="00FD77AD"/>
    <w:rsid w:val="00FD7C12"/>
    <w:rsid w:val="00FD7D6B"/>
    <w:rsid w:val="00FD7F09"/>
    <w:rsid w:val="00FE06D6"/>
    <w:rsid w:val="00FE0ABB"/>
    <w:rsid w:val="00FE0BA5"/>
    <w:rsid w:val="00FE0E73"/>
    <w:rsid w:val="00FE1A07"/>
    <w:rsid w:val="00FE2BED"/>
    <w:rsid w:val="00FE2DEE"/>
    <w:rsid w:val="00FE2F98"/>
    <w:rsid w:val="00FE37E5"/>
    <w:rsid w:val="00FE45BA"/>
    <w:rsid w:val="00FE4BB2"/>
    <w:rsid w:val="00FE4BC4"/>
    <w:rsid w:val="00FE4CD7"/>
    <w:rsid w:val="00FE4CF1"/>
    <w:rsid w:val="00FE53AE"/>
    <w:rsid w:val="00FE55E5"/>
    <w:rsid w:val="00FE6998"/>
    <w:rsid w:val="00FE753F"/>
    <w:rsid w:val="00FF0369"/>
    <w:rsid w:val="00FF0D18"/>
    <w:rsid w:val="00FF105D"/>
    <w:rsid w:val="00FF1556"/>
    <w:rsid w:val="00FF1665"/>
    <w:rsid w:val="00FF1A5A"/>
    <w:rsid w:val="00FF1CD9"/>
    <w:rsid w:val="00FF2023"/>
    <w:rsid w:val="00FF26DE"/>
    <w:rsid w:val="00FF27CD"/>
    <w:rsid w:val="00FF2C59"/>
    <w:rsid w:val="00FF2D59"/>
    <w:rsid w:val="00FF487B"/>
    <w:rsid w:val="00FF4EDE"/>
    <w:rsid w:val="00FF5013"/>
    <w:rsid w:val="00FF5990"/>
    <w:rsid w:val="00FF63A0"/>
    <w:rsid w:val="00FF68F2"/>
    <w:rsid w:val="00FF732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uiPriority="0"/>
    <w:lsdException w:name="footnote text" w:locked="1" w:semiHidden="1" w:unhideWhenUsed="1"/>
    <w:lsdException w:name="annotation text" w:uiPriority="0"/>
    <w:lsdException w:name="header" w:uiPriority="0"/>
    <w:lsdException w:name="footer" w:uiPriority="0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uiPriority="0"/>
    <w:lsdException w:name="line number" w:locked="1" w:semiHidden="1" w:unhideWhenUsed="1"/>
    <w:lsdException w:name="page number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uiPriority="0"/>
    <w:lsdException w:name="List Bullet" w:locked="1" w:semiHidden="1" w:unhideWhenUsed="1"/>
    <w:lsdException w:name="List Number" w:locked="1" w:semiHidden="1" w:unhideWhenUsed="1"/>
    <w:lsdException w:name="List 2" w:uiPriority="0"/>
    <w:lsdException w:name="List 3" w:uiPriority="0"/>
    <w:lsdException w:name="List 4" w:locked="1" w:semiHidden="1" w:unhideWhenUsed="1"/>
    <w:lsdException w:name="List 5" w:locked="1" w:semiHidden="1" w:unhideWhenUsed="1"/>
    <w:lsdException w:name="List Bullet 2" w:uiPriority="0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uiPriority="0"/>
    <w:lsdException w:name="Body Text Indent" w:locked="1" w:semiHidden="1" w:unhideWhenUsed="1"/>
    <w:lsdException w:name="List Continue" w:uiPriority="0"/>
    <w:lsdException w:name="List Continue 2" w:uiPriority="0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locked="1" w:uiPriority="22" w:qFormat="1"/>
    <w:lsdException w:name="Emphasis" w:locked="1" w:uiPriority="20" w:qFormat="1"/>
    <w:lsdException w:name="Document Map" w:uiPriority="0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uiPriority="0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0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33C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262E"/>
    <w:pPr>
      <w:keepNext/>
      <w:jc w:val="both"/>
      <w:outlineLvl w:val="0"/>
    </w:pPr>
    <w:rPr>
      <w:b/>
      <w:bCs/>
      <w:sz w:val="22"/>
      <w:szCs w:val="22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62E"/>
    <w:pPr>
      <w:keepNext/>
      <w:jc w:val="center"/>
      <w:outlineLvl w:val="1"/>
    </w:pPr>
    <w:rPr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62E"/>
    <w:pPr>
      <w:keepNext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62E"/>
    <w:pPr>
      <w:keepNext/>
      <w:tabs>
        <w:tab w:val="left" w:pos="900"/>
        <w:tab w:val="left" w:pos="1620"/>
      </w:tabs>
      <w:ind w:left="1620" w:hanging="1620"/>
      <w:jc w:val="center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62E"/>
    <w:pPr>
      <w:keepNext/>
      <w:tabs>
        <w:tab w:val="left" w:pos="900"/>
        <w:tab w:val="left" w:pos="1620"/>
      </w:tabs>
      <w:ind w:left="1620" w:hanging="1620"/>
      <w:jc w:val="center"/>
      <w:outlineLvl w:val="4"/>
    </w:pPr>
    <w:rPr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62E"/>
    <w:pPr>
      <w:keepNext/>
      <w:ind w:left="1620"/>
      <w:jc w:val="center"/>
      <w:outlineLvl w:val="5"/>
    </w:pPr>
    <w:rPr>
      <w:b/>
      <w:bCs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62E"/>
    <w:pPr>
      <w:keepNext/>
      <w:tabs>
        <w:tab w:val="left" w:pos="-3420"/>
      </w:tabs>
      <w:ind w:right="180"/>
      <w:jc w:val="center"/>
      <w:outlineLvl w:val="6"/>
    </w:pPr>
    <w:rPr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62E"/>
    <w:pPr>
      <w:keepNext/>
      <w:tabs>
        <w:tab w:val="left" w:pos="-3420"/>
        <w:tab w:val="left" w:pos="900"/>
        <w:tab w:val="left" w:pos="1620"/>
      </w:tabs>
      <w:ind w:left="1620" w:right="180" w:hanging="1620"/>
      <w:jc w:val="center"/>
      <w:outlineLvl w:val="7"/>
    </w:pPr>
    <w:rPr>
      <w:b/>
      <w:bCs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262E"/>
    <w:pPr>
      <w:keepNext/>
      <w:tabs>
        <w:tab w:val="left" w:pos="900"/>
        <w:tab w:val="left" w:pos="1620"/>
      </w:tabs>
      <w:ind w:left="1620" w:right="2160" w:hanging="1620"/>
      <w:jc w:val="center"/>
      <w:outlineLvl w:val="8"/>
    </w:pPr>
    <w:rPr>
      <w:b/>
      <w:bCs/>
      <w:sz w:val="22"/>
      <w:szCs w:val="22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B17C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B17C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B17C5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B17C5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B17C5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B17C5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B17C5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B17C5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B17C5"/>
    <w:rPr>
      <w:rFonts w:ascii="Cambria" w:hAnsi="Cambria" w:cs="Cambria"/>
    </w:rPr>
  </w:style>
  <w:style w:type="paragraph" w:styleId="Header">
    <w:name w:val="header"/>
    <w:basedOn w:val="Normal"/>
    <w:link w:val="HeaderChar"/>
    <w:uiPriority w:val="99"/>
    <w:rsid w:val="00BA26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17C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A26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17C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BA262E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BA262E"/>
    <w:pPr>
      <w:jc w:val="both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B17C5"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BA262E"/>
    <w:pPr>
      <w:keepNext/>
      <w:tabs>
        <w:tab w:val="left" w:pos="900"/>
        <w:tab w:val="left" w:pos="1620"/>
      </w:tabs>
      <w:ind w:left="900" w:hanging="900"/>
      <w:outlineLvl w:val="4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B17C5"/>
    <w:rPr>
      <w:rFonts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A262E"/>
    <w:pPr>
      <w:jc w:val="center"/>
    </w:pPr>
    <w:rPr>
      <w:b/>
      <w:bCs/>
      <w:sz w:val="22"/>
      <w:szCs w:val="22"/>
      <w:u w:val="single"/>
    </w:rPr>
  </w:style>
  <w:style w:type="character" w:customStyle="1" w:styleId="TitleChar">
    <w:name w:val="Title Char"/>
    <w:basedOn w:val="DefaultParagraphFont"/>
    <w:link w:val="Title"/>
    <w:uiPriority w:val="99"/>
    <w:locked/>
    <w:rsid w:val="00FB17C5"/>
    <w:rPr>
      <w:rFonts w:ascii="Cambria" w:hAnsi="Cambria" w:cs="Cambria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BA262E"/>
    <w:pPr>
      <w:tabs>
        <w:tab w:val="left" w:pos="1440"/>
        <w:tab w:val="left" w:pos="1620"/>
      </w:tabs>
      <w:ind w:left="90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B17C5"/>
    <w:rPr>
      <w:rFonts w:cs="Times New Roman"/>
      <w:sz w:val="20"/>
      <w:szCs w:val="20"/>
    </w:rPr>
  </w:style>
  <w:style w:type="paragraph" w:styleId="BlockText">
    <w:name w:val="Block Text"/>
    <w:basedOn w:val="Normal"/>
    <w:uiPriority w:val="99"/>
    <w:rsid w:val="00BA262E"/>
    <w:pPr>
      <w:keepNext/>
      <w:tabs>
        <w:tab w:val="left" w:pos="900"/>
        <w:tab w:val="left" w:pos="1620"/>
      </w:tabs>
      <w:ind w:left="900" w:right="2160"/>
      <w:jc w:val="both"/>
      <w:outlineLvl w:val="4"/>
    </w:pPr>
    <w:rPr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BA262E"/>
    <w:pPr>
      <w:tabs>
        <w:tab w:val="left" w:pos="900"/>
        <w:tab w:val="left" w:pos="1620"/>
      </w:tabs>
      <w:ind w:left="1620" w:hanging="1620"/>
      <w:jc w:val="both"/>
    </w:pPr>
    <w:rPr>
      <w:b/>
      <w:b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B17C5"/>
    <w:rPr>
      <w:rFonts w:cs="Times New Roman"/>
      <w:sz w:val="16"/>
      <w:szCs w:val="16"/>
    </w:rPr>
  </w:style>
  <w:style w:type="paragraph" w:customStyle="1" w:styleId="xl24">
    <w:name w:val="xl24"/>
    <w:basedOn w:val="Normal"/>
    <w:uiPriority w:val="99"/>
    <w:rsid w:val="00BA262E"/>
    <w:pPr>
      <w:spacing w:before="100" w:beforeAutospacing="1" w:after="100" w:afterAutospacing="1"/>
    </w:pPr>
    <w:rPr>
      <w:sz w:val="14"/>
      <w:szCs w:val="14"/>
    </w:rPr>
  </w:style>
  <w:style w:type="paragraph" w:customStyle="1" w:styleId="xl25">
    <w:name w:val="xl25"/>
    <w:basedOn w:val="Normal"/>
    <w:uiPriority w:val="99"/>
    <w:rsid w:val="00BA2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6">
    <w:name w:val="xl26"/>
    <w:basedOn w:val="Normal"/>
    <w:uiPriority w:val="99"/>
    <w:rsid w:val="00BA2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7">
    <w:name w:val="xl27"/>
    <w:basedOn w:val="Normal"/>
    <w:uiPriority w:val="99"/>
    <w:rsid w:val="00BA262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8">
    <w:name w:val="xl28"/>
    <w:basedOn w:val="Normal"/>
    <w:uiPriority w:val="99"/>
    <w:rsid w:val="00BA262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9">
    <w:name w:val="xl29"/>
    <w:basedOn w:val="Normal"/>
    <w:uiPriority w:val="99"/>
    <w:rsid w:val="00BA26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30">
    <w:name w:val="xl30"/>
    <w:basedOn w:val="Normal"/>
    <w:uiPriority w:val="99"/>
    <w:rsid w:val="00BA26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31">
    <w:name w:val="xl31"/>
    <w:basedOn w:val="Normal"/>
    <w:uiPriority w:val="99"/>
    <w:rsid w:val="00BA262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">
    <w:name w:val="xl32"/>
    <w:basedOn w:val="Normal"/>
    <w:uiPriority w:val="99"/>
    <w:rsid w:val="00BA262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">
    <w:name w:val="xl33"/>
    <w:basedOn w:val="Normal"/>
    <w:uiPriority w:val="99"/>
    <w:rsid w:val="00BA26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">
    <w:name w:val="xl34"/>
    <w:basedOn w:val="Normal"/>
    <w:uiPriority w:val="99"/>
    <w:rsid w:val="00BA262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5">
    <w:name w:val="xl35"/>
    <w:basedOn w:val="Normal"/>
    <w:uiPriority w:val="99"/>
    <w:rsid w:val="00BA2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36">
    <w:name w:val="xl36"/>
    <w:basedOn w:val="Normal"/>
    <w:uiPriority w:val="99"/>
    <w:rsid w:val="00BA2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37">
    <w:name w:val="xl37"/>
    <w:basedOn w:val="Normal"/>
    <w:uiPriority w:val="99"/>
    <w:rsid w:val="00BA2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38">
    <w:name w:val="xl38"/>
    <w:basedOn w:val="Normal"/>
    <w:uiPriority w:val="99"/>
    <w:rsid w:val="00BA262E"/>
    <w:pPr>
      <w:pBdr>
        <w:top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39">
    <w:name w:val="xl39"/>
    <w:basedOn w:val="Normal"/>
    <w:uiPriority w:val="99"/>
    <w:rsid w:val="00BA262E"/>
    <w:pPr>
      <w:pBdr>
        <w:lef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40">
    <w:name w:val="xl40"/>
    <w:basedOn w:val="Normal"/>
    <w:uiPriority w:val="99"/>
    <w:rsid w:val="00BA262E"/>
    <w:pPr>
      <w:pBdr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41">
    <w:name w:val="xl41"/>
    <w:basedOn w:val="Normal"/>
    <w:uiPriority w:val="99"/>
    <w:rsid w:val="00BA262E"/>
    <w:pPr>
      <w:pBdr>
        <w:bottom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42">
    <w:name w:val="xl42"/>
    <w:basedOn w:val="Normal"/>
    <w:uiPriority w:val="99"/>
    <w:rsid w:val="00BA2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43">
    <w:name w:val="xl43"/>
    <w:basedOn w:val="Normal"/>
    <w:uiPriority w:val="99"/>
    <w:rsid w:val="00BA26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44">
    <w:name w:val="xl44"/>
    <w:basedOn w:val="Normal"/>
    <w:uiPriority w:val="99"/>
    <w:rsid w:val="00BA2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45">
    <w:name w:val="xl45"/>
    <w:basedOn w:val="Normal"/>
    <w:uiPriority w:val="99"/>
    <w:rsid w:val="00BA26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font5">
    <w:name w:val="font5"/>
    <w:basedOn w:val="Normal"/>
    <w:uiPriority w:val="99"/>
    <w:rsid w:val="00BA262E"/>
    <w:pPr>
      <w:spacing w:before="100" w:beforeAutospacing="1" w:after="100" w:afterAutospacing="1"/>
    </w:pPr>
  </w:style>
  <w:style w:type="paragraph" w:customStyle="1" w:styleId="font6">
    <w:name w:val="font6"/>
    <w:basedOn w:val="Normal"/>
    <w:uiPriority w:val="99"/>
    <w:rsid w:val="00BA262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Normal"/>
    <w:uiPriority w:val="99"/>
    <w:rsid w:val="00BA262E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8">
    <w:name w:val="font8"/>
    <w:basedOn w:val="Normal"/>
    <w:uiPriority w:val="99"/>
    <w:rsid w:val="00BA262E"/>
    <w:pPr>
      <w:spacing w:before="100" w:beforeAutospacing="1" w:after="100" w:afterAutospacing="1"/>
    </w:pPr>
    <w:rPr>
      <w:sz w:val="18"/>
      <w:szCs w:val="18"/>
    </w:rPr>
  </w:style>
  <w:style w:type="paragraph" w:customStyle="1" w:styleId="font9">
    <w:name w:val="font9"/>
    <w:basedOn w:val="Normal"/>
    <w:uiPriority w:val="99"/>
    <w:rsid w:val="00BA262E"/>
    <w:pP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22">
    <w:name w:val="xl22"/>
    <w:basedOn w:val="Normal"/>
    <w:uiPriority w:val="99"/>
    <w:rsid w:val="00BA2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"/>
    <w:uiPriority w:val="99"/>
    <w:rsid w:val="00BA2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46">
    <w:name w:val="xl46"/>
    <w:basedOn w:val="Normal"/>
    <w:uiPriority w:val="99"/>
    <w:rsid w:val="00BA26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u w:val="single"/>
    </w:rPr>
  </w:style>
  <w:style w:type="paragraph" w:styleId="BodyText3">
    <w:name w:val="Body Text 3"/>
    <w:basedOn w:val="Normal"/>
    <w:link w:val="BodyText3Char"/>
    <w:uiPriority w:val="99"/>
    <w:rsid w:val="00BA262E"/>
    <w:pPr>
      <w:tabs>
        <w:tab w:val="left" w:pos="2160"/>
      </w:tabs>
      <w:ind w:right="180"/>
      <w:jc w:val="both"/>
    </w:pPr>
    <w:rPr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B17C5"/>
    <w:rPr>
      <w:rFonts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BA262E"/>
    <w:pPr>
      <w:keepNext/>
      <w:jc w:val="center"/>
      <w:outlineLvl w:val="4"/>
    </w:pPr>
    <w:rPr>
      <w:b/>
      <w:bCs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rsid w:val="00BA262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B17C5"/>
    <w:rPr>
      <w:rFonts w:cs="Times New Roman"/>
      <w:sz w:val="2"/>
      <w:szCs w:val="2"/>
    </w:rPr>
  </w:style>
  <w:style w:type="table" w:styleId="TableGrid">
    <w:name w:val="Table Grid"/>
    <w:basedOn w:val="TableNormal"/>
    <w:uiPriority w:val="99"/>
    <w:rsid w:val="004A465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">
    <w:name w:val="List"/>
    <w:basedOn w:val="Normal"/>
    <w:uiPriority w:val="99"/>
    <w:rsid w:val="00DF18AC"/>
    <w:pPr>
      <w:ind w:left="283" w:hanging="283"/>
    </w:pPr>
  </w:style>
  <w:style w:type="paragraph" w:styleId="List2">
    <w:name w:val="List 2"/>
    <w:basedOn w:val="Normal"/>
    <w:uiPriority w:val="99"/>
    <w:rsid w:val="00DF18AC"/>
    <w:pPr>
      <w:ind w:left="566" w:hanging="283"/>
    </w:pPr>
  </w:style>
  <w:style w:type="paragraph" w:styleId="List3">
    <w:name w:val="List 3"/>
    <w:aliases w:val="Liste 3 Char"/>
    <w:basedOn w:val="Normal"/>
    <w:link w:val="List3Char"/>
    <w:uiPriority w:val="99"/>
    <w:rsid w:val="00DF18AC"/>
    <w:pPr>
      <w:ind w:left="849" w:hanging="283"/>
    </w:pPr>
  </w:style>
  <w:style w:type="paragraph" w:styleId="ListBullet2">
    <w:name w:val="List Bullet 2"/>
    <w:basedOn w:val="Normal"/>
    <w:autoRedefine/>
    <w:uiPriority w:val="99"/>
    <w:rsid w:val="00DF18AC"/>
    <w:pPr>
      <w:numPr>
        <w:numId w:val="7"/>
      </w:numPr>
      <w:tabs>
        <w:tab w:val="clear" w:pos="1260"/>
        <w:tab w:val="num" w:pos="643"/>
      </w:tabs>
      <w:ind w:left="643"/>
    </w:pPr>
  </w:style>
  <w:style w:type="paragraph" w:styleId="ListContinue">
    <w:name w:val="List Continue"/>
    <w:basedOn w:val="Normal"/>
    <w:uiPriority w:val="99"/>
    <w:rsid w:val="00DF18AC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DF18AC"/>
    <w:pPr>
      <w:spacing w:after="120"/>
      <w:ind w:left="566"/>
    </w:pPr>
  </w:style>
  <w:style w:type="paragraph" w:styleId="Subtitle">
    <w:name w:val="Subtitle"/>
    <w:basedOn w:val="Normal"/>
    <w:link w:val="SubtitleChar"/>
    <w:uiPriority w:val="99"/>
    <w:qFormat/>
    <w:rsid w:val="00DF18A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B17C5"/>
    <w:rPr>
      <w:rFonts w:ascii="Cambria" w:hAnsi="Cambria" w:cs="Cambria"/>
      <w:sz w:val="24"/>
      <w:szCs w:val="24"/>
    </w:rPr>
  </w:style>
  <w:style w:type="paragraph" w:styleId="NormalIndent">
    <w:name w:val="Normal Indent"/>
    <w:basedOn w:val="Normal"/>
    <w:uiPriority w:val="99"/>
    <w:rsid w:val="00DF18AC"/>
    <w:pPr>
      <w:ind w:left="708"/>
    </w:pPr>
  </w:style>
  <w:style w:type="paragraph" w:customStyle="1" w:styleId="DnAdresiKsa">
    <w:name w:val="Dönüş Adresi (Kısa)"/>
    <w:basedOn w:val="Normal"/>
    <w:uiPriority w:val="99"/>
    <w:rsid w:val="00DF18AC"/>
  </w:style>
  <w:style w:type="paragraph" w:customStyle="1" w:styleId="DnAdresiKsa1">
    <w:name w:val="Dönüş Adresi (Kısa)1"/>
    <w:basedOn w:val="Normal"/>
    <w:uiPriority w:val="99"/>
    <w:rsid w:val="00DF18AC"/>
  </w:style>
  <w:style w:type="table" w:customStyle="1" w:styleId="TabloStili1">
    <w:name w:val="Tablo Stili1"/>
    <w:uiPriority w:val="99"/>
    <w:rsid w:val="00E752F5"/>
    <w:rPr>
      <w:sz w:val="20"/>
      <w:szCs w:val="20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styleId="BalloonText">
    <w:name w:val="Balloon Text"/>
    <w:basedOn w:val="Normal"/>
    <w:link w:val="BalloonTextChar"/>
    <w:uiPriority w:val="99"/>
    <w:semiHidden/>
    <w:rsid w:val="008D55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17C5"/>
    <w:rPr>
      <w:rFonts w:cs="Times New Roman"/>
      <w:sz w:val="2"/>
      <w:szCs w:val="2"/>
    </w:rPr>
  </w:style>
  <w:style w:type="character" w:styleId="CommentReference">
    <w:name w:val="annotation reference"/>
    <w:basedOn w:val="DefaultParagraphFont"/>
    <w:uiPriority w:val="99"/>
    <w:semiHidden/>
    <w:rsid w:val="00D15EF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15EF3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B17C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15E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B17C5"/>
    <w:rPr>
      <w:b/>
      <w:bCs/>
    </w:rPr>
  </w:style>
  <w:style w:type="character" w:customStyle="1" w:styleId="List3Char">
    <w:name w:val="List 3 Char"/>
    <w:aliases w:val="Liste 3 Char Char"/>
    <w:basedOn w:val="DefaultParagraphFont"/>
    <w:link w:val="List3"/>
    <w:uiPriority w:val="99"/>
    <w:locked/>
    <w:rsid w:val="008E23D9"/>
    <w:rPr>
      <w:rFonts w:cs="Times New Roman"/>
      <w:sz w:val="24"/>
      <w:szCs w:val="24"/>
      <w:lang w:val="tr-TR" w:eastAsia="tr-TR"/>
    </w:rPr>
  </w:style>
  <w:style w:type="character" w:styleId="Hyperlink">
    <w:name w:val="Hyperlink"/>
    <w:basedOn w:val="DefaultParagraphFont"/>
    <w:uiPriority w:val="99"/>
    <w:rsid w:val="0056159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561592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9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417</Words>
  <Characters>2380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2002-11-06T08:58:00Z</cp:lastPrinted>
  <dcterms:created xsi:type="dcterms:W3CDTF">2011-10-19T21:29:00Z</dcterms:created>
  <dcterms:modified xsi:type="dcterms:W3CDTF">2014-02-01T22:14:00Z</dcterms:modified>
  <cp:category>www.sorubak.com</cp:category>
</cp:coreProperties>
</file>