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7"/>
        <w:gridCol w:w="5829"/>
        <w:gridCol w:w="2178"/>
      </w:tblGrid>
      <w:tr w:rsidR="00C60295" w:rsidRPr="00390B1D">
        <w:trPr>
          <w:trHeight w:val="212"/>
          <w:jc w:val="center"/>
        </w:trPr>
        <w:tc>
          <w:tcPr>
            <w:tcW w:w="1401" w:type="pct"/>
          </w:tcPr>
          <w:p w:rsidR="00C60295" w:rsidRPr="006E1566" w:rsidRDefault="00C60295" w:rsidP="0022701A">
            <w:pPr>
              <w:rPr>
                <w:rFonts w:ascii="Comic Sans MS" w:hAnsi="Comic Sans MS"/>
                <w:sz w:val="18"/>
                <w:szCs w:val="20"/>
              </w:rPr>
            </w:pPr>
            <w:r w:rsidRPr="006E1566">
              <w:rPr>
                <w:rFonts w:ascii="Comic Sans MS" w:hAnsi="Comic Sans MS"/>
                <w:sz w:val="18"/>
                <w:szCs w:val="20"/>
              </w:rPr>
              <w:t>ADI :</w:t>
            </w:r>
          </w:p>
        </w:tc>
        <w:tc>
          <w:tcPr>
            <w:tcW w:w="2620" w:type="pct"/>
            <w:tcBorders>
              <w:bottom w:val="nil"/>
            </w:tcBorders>
          </w:tcPr>
          <w:p w:rsidR="00C60295" w:rsidRPr="006E1566" w:rsidRDefault="00C60295" w:rsidP="00390B1D">
            <w:pPr>
              <w:jc w:val="center"/>
              <w:rPr>
                <w:rFonts w:ascii="Comic Sans MS" w:hAnsi="Comic Sans MS"/>
                <w:sz w:val="18"/>
                <w:szCs w:val="20"/>
              </w:rPr>
            </w:pPr>
            <w:r>
              <w:rPr>
                <w:rFonts w:ascii="Comic Sans MS" w:hAnsi="Comic Sans MS"/>
                <w:sz w:val="18"/>
                <w:szCs w:val="20"/>
              </w:rPr>
              <w:t>2013-2014 EĞİTİM-ÖĞRETİM YILI NARKÖY ORTAOKULU</w:t>
            </w:r>
          </w:p>
        </w:tc>
        <w:tc>
          <w:tcPr>
            <w:tcW w:w="979" w:type="pct"/>
            <w:vMerge w:val="restart"/>
          </w:tcPr>
          <w:p w:rsidR="00C60295" w:rsidRPr="0039160F" w:rsidRDefault="00C60295" w:rsidP="0039160F">
            <w:pPr>
              <w:jc w:val="center"/>
              <w:rPr>
                <w:rFonts w:ascii="Comic Sans MS" w:hAnsi="Comic Sans MS"/>
                <w:sz w:val="20"/>
                <w:szCs w:val="20"/>
              </w:rPr>
            </w:pPr>
            <w:r w:rsidRPr="0039160F">
              <w:rPr>
                <w:rFonts w:ascii="Comic Sans MS" w:hAnsi="Comic Sans MS"/>
                <w:b/>
                <w:sz w:val="20"/>
                <w:szCs w:val="20"/>
              </w:rPr>
              <w:t>Aldığı not:</w:t>
            </w:r>
          </w:p>
        </w:tc>
      </w:tr>
      <w:tr w:rsidR="00C60295" w:rsidRPr="00390B1D">
        <w:trPr>
          <w:trHeight w:val="212"/>
          <w:jc w:val="center"/>
        </w:trPr>
        <w:tc>
          <w:tcPr>
            <w:tcW w:w="1401" w:type="pct"/>
          </w:tcPr>
          <w:p w:rsidR="00C60295" w:rsidRPr="006E1566" w:rsidRDefault="00C60295" w:rsidP="0022701A">
            <w:pPr>
              <w:rPr>
                <w:rFonts w:ascii="Comic Sans MS" w:hAnsi="Comic Sans MS"/>
                <w:sz w:val="18"/>
                <w:szCs w:val="20"/>
              </w:rPr>
            </w:pPr>
            <w:r w:rsidRPr="006E1566">
              <w:rPr>
                <w:rFonts w:ascii="Comic Sans MS" w:hAnsi="Comic Sans MS"/>
                <w:sz w:val="18"/>
                <w:szCs w:val="20"/>
              </w:rPr>
              <w:t>SOYADI:</w:t>
            </w:r>
            <w:r>
              <w:t xml:space="preserve"> www.sorubak.com </w:t>
            </w:r>
          </w:p>
        </w:tc>
        <w:tc>
          <w:tcPr>
            <w:tcW w:w="2620" w:type="pct"/>
            <w:tcBorders>
              <w:top w:val="nil"/>
              <w:bottom w:val="nil"/>
            </w:tcBorders>
          </w:tcPr>
          <w:p w:rsidR="00C60295" w:rsidRPr="006E1566" w:rsidRDefault="00C60295" w:rsidP="00390B1D">
            <w:pPr>
              <w:jc w:val="center"/>
              <w:rPr>
                <w:rFonts w:ascii="Comic Sans MS" w:hAnsi="Comic Sans MS"/>
                <w:b/>
                <w:sz w:val="18"/>
                <w:szCs w:val="20"/>
              </w:rPr>
            </w:pPr>
            <w:r>
              <w:rPr>
                <w:rFonts w:ascii="Comic Sans MS" w:hAnsi="Comic Sans MS"/>
                <w:b/>
                <w:sz w:val="18"/>
                <w:szCs w:val="20"/>
              </w:rPr>
              <w:t xml:space="preserve">6. SINIF </w:t>
            </w:r>
            <w:r w:rsidRPr="006E1566">
              <w:rPr>
                <w:rFonts w:ascii="Comic Sans MS" w:hAnsi="Comic Sans MS"/>
                <w:b/>
                <w:sz w:val="18"/>
                <w:szCs w:val="20"/>
              </w:rPr>
              <w:t>SOSYAL BİLGİLER</w:t>
            </w:r>
          </w:p>
        </w:tc>
        <w:tc>
          <w:tcPr>
            <w:tcW w:w="979" w:type="pct"/>
            <w:vMerge/>
          </w:tcPr>
          <w:p w:rsidR="00C60295" w:rsidRPr="00390B1D" w:rsidRDefault="00C60295" w:rsidP="00390B1D">
            <w:pPr>
              <w:jc w:val="center"/>
              <w:rPr>
                <w:rFonts w:ascii="Comic Sans MS" w:hAnsi="Comic Sans MS"/>
                <w:b/>
                <w:sz w:val="72"/>
              </w:rPr>
            </w:pPr>
          </w:p>
        </w:tc>
      </w:tr>
      <w:tr w:rsidR="00C60295" w:rsidRPr="00390B1D">
        <w:trPr>
          <w:trHeight w:val="250"/>
          <w:jc w:val="center"/>
        </w:trPr>
        <w:tc>
          <w:tcPr>
            <w:tcW w:w="1401" w:type="pct"/>
            <w:vAlign w:val="center"/>
          </w:tcPr>
          <w:p w:rsidR="00C60295" w:rsidRPr="006E1566" w:rsidRDefault="00C60295" w:rsidP="00FD3088">
            <w:pPr>
              <w:rPr>
                <w:rFonts w:ascii="Comic Sans MS" w:hAnsi="Comic Sans MS"/>
                <w:sz w:val="18"/>
                <w:szCs w:val="20"/>
              </w:rPr>
            </w:pPr>
            <w:r>
              <w:rPr>
                <w:rFonts w:ascii="Comic Sans MS" w:hAnsi="Comic Sans MS"/>
                <w:sz w:val="18"/>
                <w:szCs w:val="20"/>
              </w:rPr>
              <w:t xml:space="preserve"> </w:t>
            </w:r>
            <w:r w:rsidRPr="006E1566">
              <w:rPr>
                <w:rFonts w:ascii="Comic Sans MS" w:hAnsi="Comic Sans MS"/>
                <w:sz w:val="18"/>
                <w:szCs w:val="20"/>
              </w:rPr>
              <w:t xml:space="preserve"> NO: </w:t>
            </w:r>
          </w:p>
        </w:tc>
        <w:tc>
          <w:tcPr>
            <w:tcW w:w="2620" w:type="pct"/>
            <w:tcBorders>
              <w:top w:val="nil"/>
            </w:tcBorders>
          </w:tcPr>
          <w:p w:rsidR="00C60295" w:rsidRPr="006E1566" w:rsidRDefault="00C60295" w:rsidP="00E225D1">
            <w:pPr>
              <w:numPr>
                <w:ilvl w:val="0"/>
                <w:numId w:val="1"/>
              </w:numPr>
              <w:jc w:val="center"/>
              <w:rPr>
                <w:rFonts w:ascii="Comic Sans MS" w:hAnsi="Comic Sans MS"/>
                <w:sz w:val="18"/>
                <w:szCs w:val="20"/>
              </w:rPr>
            </w:pPr>
            <w:r>
              <w:rPr>
                <w:rFonts w:ascii="Comic Sans MS" w:hAnsi="Comic Sans MS"/>
                <w:sz w:val="18"/>
                <w:szCs w:val="20"/>
              </w:rPr>
              <w:t>DÖNEM 3. YAZILI</w:t>
            </w:r>
          </w:p>
        </w:tc>
        <w:tc>
          <w:tcPr>
            <w:tcW w:w="979" w:type="pct"/>
            <w:vMerge/>
          </w:tcPr>
          <w:p w:rsidR="00C60295" w:rsidRPr="00390B1D" w:rsidRDefault="00C60295" w:rsidP="00390B1D">
            <w:pPr>
              <w:jc w:val="center"/>
              <w:rPr>
                <w:rFonts w:ascii="Comic Sans MS" w:hAnsi="Comic Sans MS"/>
                <w:sz w:val="72"/>
                <w:szCs w:val="20"/>
              </w:rPr>
            </w:pPr>
          </w:p>
        </w:tc>
      </w:tr>
    </w:tbl>
    <w:p w:rsidR="00C60295" w:rsidRDefault="00C60295" w:rsidP="00BC50B8">
      <w:pPr>
        <w:jc w:val="center"/>
        <w:rPr>
          <w:rFonts w:ascii="Comic Sans MS" w:hAnsi="Comic Sans MS"/>
          <w:sz w:val="20"/>
          <w:szCs w:val="20"/>
        </w:rPr>
        <w:sectPr w:rsidR="00C60295" w:rsidSect="001442DF">
          <w:pgSz w:w="11906" w:h="16838" w:code="9"/>
          <w:pgMar w:top="360" w:right="499" w:bottom="360" w:left="561" w:header="709" w:footer="709" w:gutter="0"/>
          <w:cols w:space="708"/>
          <w:docGrid w:linePitch="360"/>
        </w:sectPr>
      </w:pPr>
    </w:p>
    <w:p w:rsidR="00C60295" w:rsidRDefault="00C60295" w:rsidP="00CD6C86">
      <w:pPr>
        <w:ind w:firstLine="170"/>
        <w:rPr>
          <w:rFonts w:ascii="Comic Sans MS" w:hAnsi="Comic Sans MS"/>
          <w:sz w:val="16"/>
          <w:szCs w:val="16"/>
        </w:rPr>
      </w:pPr>
    </w:p>
    <w:p w:rsidR="00C60295" w:rsidRPr="0039160F" w:rsidRDefault="00C60295" w:rsidP="00A75247">
      <w:pPr>
        <w:ind w:firstLine="170"/>
        <w:rPr>
          <w:rFonts w:ascii="Comic Sans MS" w:hAnsi="Comic Sans MS"/>
          <w:b/>
          <w:sz w:val="16"/>
          <w:szCs w:val="16"/>
        </w:rPr>
      </w:pPr>
      <w:r>
        <w:rPr>
          <w:rFonts w:ascii="Comic Sans MS" w:hAnsi="Comic Sans MS"/>
          <w:sz w:val="16"/>
          <w:szCs w:val="16"/>
        </w:rPr>
        <w:t>1.</w:t>
      </w:r>
      <w:r w:rsidRPr="0039160F">
        <w:rPr>
          <w:rFonts w:ascii="Comic Sans MS" w:hAnsi="Comic Sans MS"/>
          <w:b/>
          <w:sz w:val="16"/>
          <w:szCs w:val="16"/>
        </w:rPr>
        <w:t xml:space="preserve">  ( 5 PUAN)</w:t>
      </w:r>
    </w:p>
    <w:p w:rsidR="00C60295" w:rsidRPr="00CD6C86" w:rsidRDefault="00C60295" w:rsidP="00CD6C86">
      <w:pPr>
        <w:ind w:firstLine="170"/>
        <w:rPr>
          <w:rFonts w:ascii="Comic Sans MS" w:hAnsi="Comic Sans MS"/>
          <w:sz w:val="16"/>
          <w:szCs w:val="16"/>
        </w:rPr>
      </w:pPr>
    </w:p>
    <w:p w:rsidR="00C60295" w:rsidRDefault="00C60295" w:rsidP="00663448">
      <w:r w:rsidRPr="00327991">
        <w:rPr>
          <w:rFonts w:ascii="Verdana" w:hAnsi="Verdana"/>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1" o:spid="_x0000_i1025" type="#_x0000_t75" style="width:269.25pt;height:318pt;visibility:visible">
            <v:imagedata r:id="rId7" o:title="" gain="126031f" blacklevel="-9830f"/>
          </v:shape>
        </w:pict>
      </w:r>
    </w:p>
    <w:p w:rsidR="00C60295" w:rsidRDefault="00C60295" w:rsidP="00CD6C86">
      <w:pPr>
        <w:autoSpaceDE w:val="0"/>
        <w:autoSpaceDN w:val="0"/>
        <w:adjustRightInd w:val="0"/>
        <w:ind w:firstLine="170"/>
        <w:rPr>
          <w:rFonts w:ascii="Comic Sans MS" w:hAnsi="Comic Sans MS" w:cs="Arial,Bold"/>
          <w:bCs/>
          <w:sz w:val="16"/>
          <w:szCs w:val="16"/>
        </w:rPr>
      </w:pPr>
    </w:p>
    <w:p w:rsidR="00C60295" w:rsidRPr="00CD6C86" w:rsidRDefault="00C60295" w:rsidP="00CD6C86">
      <w:pPr>
        <w:autoSpaceDE w:val="0"/>
        <w:autoSpaceDN w:val="0"/>
        <w:adjustRightInd w:val="0"/>
        <w:ind w:firstLine="170"/>
        <w:rPr>
          <w:rFonts w:ascii="Comic Sans MS" w:hAnsi="Comic Sans MS" w:cs="Arial,Bold"/>
          <w:bCs/>
          <w:sz w:val="16"/>
          <w:szCs w:val="16"/>
        </w:rPr>
      </w:pPr>
    </w:p>
    <w:p w:rsidR="00C60295" w:rsidRPr="00CD6C86" w:rsidRDefault="00C60295" w:rsidP="00CD6C86">
      <w:pPr>
        <w:autoSpaceDE w:val="0"/>
        <w:autoSpaceDN w:val="0"/>
        <w:adjustRightInd w:val="0"/>
        <w:ind w:firstLine="170"/>
        <w:rPr>
          <w:rFonts w:ascii="Comic Sans MS" w:hAnsi="Comic Sans MS" w:cs="Arial,Bold"/>
          <w:bCs/>
          <w:sz w:val="16"/>
          <w:szCs w:val="16"/>
        </w:rPr>
      </w:pPr>
    </w:p>
    <w:p w:rsidR="00C60295" w:rsidRPr="00CD6C86" w:rsidRDefault="00C60295" w:rsidP="00CD6C86">
      <w:pPr>
        <w:autoSpaceDE w:val="0"/>
        <w:autoSpaceDN w:val="0"/>
        <w:adjustRightInd w:val="0"/>
        <w:ind w:firstLine="170"/>
        <w:rPr>
          <w:rFonts w:ascii="Comic Sans MS" w:hAnsi="Comic Sans MS" w:cs="Arial,Bold"/>
          <w:bCs/>
          <w:sz w:val="16"/>
          <w:szCs w:val="16"/>
        </w:rPr>
      </w:pPr>
    </w:p>
    <w:p w:rsidR="00C60295" w:rsidRPr="0039160F" w:rsidRDefault="00C60295" w:rsidP="00A75247">
      <w:pPr>
        <w:ind w:firstLine="170"/>
        <w:rPr>
          <w:rFonts w:ascii="Comic Sans MS" w:hAnsi="Comic Sans MS"/>
          <w:b/>
          <w:sz w:val="16"/>
          <w:szCs w:val="16"/>
        </w:rPr>
      </w:pPr>
      <w:r>
        <w:rPr>
          <w:rFonts w:ascii="Comic Sans MS" w:hAnsi="Comic Sans MS"/>
          <w:b/>
          <w:sz w:val="20"/>
          <w:szCs w:val="16"/>
        </w:rPr>
        <w:t>2-</w:t>
      </w:r>
      <w:r w:rsidRPr="0039160F">
        <w:rPr>
          <w:rFonts w:ascii="Comic Sans MS" w:hAnsi="Comic Sans MS"/>
          <w:b/>
          <w:sz w:val="16"/>
          <w:szCs w:val="16"/>
        </w:rPr>
        <w:t xml:space="preserve">  ( 5 PUAN)</w:t>
      </w:r>
    </w:p>
    <w:p w:rsidR="00C60295" w:rsidRDefault="00C60295" w:rsidP="00663448">
      <w:pPr>
        <w:tabs>
          <w:tab w:val="left" w:pos="1559"/>
          <w:tab w:val="left" w:pos="2693"/>
          <w:tab w:val="left" w:pos="3827"/>
        </w:tabs>
        <w:rPr>
          <w:rFonts w:ascii="Comic Sans MS" w:hAnsi="Comic Sans MS"/>
          <w:b/>
          <w:sz w:val="20"/>
          <w:szCs w:val="16"/>
        </w:rPr>
      </w:pPr>
      <w:r w:rsidRPr="00327991">
        <w:rPr>
          <w:rFonts w:ascii="Comic Sans MS" w:hAnsi="Comic Sans MS"/>
          <w:noProof/>
        </w:rPr>
        <w:pict>
          <v:shape id="Resim 32" o:spid="_x0000_i1026" type="#_x0000_t75" alt="Başlıksız-1" style="width:252.75pt;height:201.75pt;visibility:visible">
            <v:imagedata r:id="rId8" o:title="" croptop="2381f" cropbottom="2188f" gain="79922f" blacklevel="-3932f"/>
          </v:shape>
        </w:pict>
      </w:r>
    </w:p>
    <w:p w:rsidR="00C60295" w:rsidRDefault="00C60295" w:rsidP="00663448">
      <w:pPr>
        <w:tabs>
          <w:tab w:val="left" w:pos="1559"/>
          <w:tab w:val="left" w:pos="2693"/>
          <w:tab w:val="left" w:pos="3827"/>
        </w:tabs>
        <w:rPr>
          <w:rFonts w:ascii="Comic Sans MS" w:hAnsi="Comic Sans MS"/>
          <w:b/>
          <w:sz w:val="20"/>
          <w:szCs w:val="16"/>
        </w:rPr>
      </w:pPr>
    </w:p>
    <w:p w:rsidR="00C60295" w:rsidRDefault="00C60295" w:rsidP="00A75247">
      <w:pPr>
        <w:rPr>
          <w:rFonts w:ascii="Comic Sans MS" w:hAnsi="Comic Sans MS"/>
          <w:b/>
          <w:sz w:val="16"/>
          <w:szCs w:val="16"/>
        </w:rPr>
      </w:pPr>
    </w:p>
    <w:p w:rsidR="00C60295" w:rsidRDefault="00C60295" w:rsidP="00A75247">
      <w:pPr>
        <w:rPr>
          <w:rFonts w:ascii="Comic Sans MS" w:hAnsi="Comic Sans MS"/>
          <w:b/>
          <w:sz w:val="16"/>
          <w:szCs w:val="16"/>
        </w:rPr>
      </w:pPr>
    </w:p>
    <w:p w:rsidR="00C60295" w:rsidRDefault="00C60295" w:rsidP="00A75247">
      <w:pPr>
        <w:rPr>
          <w:rFonts w:ascii="Comic Sans MS" w:hAnsi="Comic Sans MS" w:cs="Arial"/>
          <w:b/>
          <w:sz w:val="16"/>
          <w:szCs w:val="16"/>
        </w:rPr>
      </w:pPr>
    </w:p>
    <w:p w:rsidR="00C60295" w:rsidRDefault="00C60295" w:rsidP="00CD6C86">
      <w:pPr>
        <w:ind w:firstLine="170"/>
        <w:rPr>
          <w:rFonts w:ascii="Comic Sans MS" w:hAnsi="Comic Sans MS" w:cs="Arial"/>
          <w:b/>
          <w:sz w:val="16"/>
          <w:szCs w:val="16"/>
        </w:rPr>
      </w:pPr>
    </w:p>
    <w:p w:rsidR="00C60295" w:rsidRPr="00CD6C86" w:rsidRDefault="00C60295" w:rsidP="0039160F">
      <w:pPr>
        <w:tabs>
          <w:tab w:val="left" w:pos="1559"/>
          <w:tab w:val="left" w:pos="2693"/>
          <w:tab w:val="left" w:pos="3827"/>
        </w:tabs>
        <w:ind w:firstLine="170"/>
        <w:rPr>
          <w:rFonts w:ascii="Comic Sans MS" w:hAnsi="Comic Sans MS"/>
          <w:sz w:val="16"/>
          <w:szCs w:val="16"/>
        </w:rPr>
      </w:pPr>
      <w:r>
        <w:rPr>
          <w:rFonts w:ascii="Comic Sans MS" w:hAnsi="Comic Sans MS" w:cs="Arial"/>
          <w:b/>
          <w:sz w:val="20"/>
          <w:szCs w:val="16"/>
        </w:rPr>
        <w:t>3</w:t>
      </w:r>
      <w:r w:rsidRPr="001D3793">
        <w:rPr>
          <w:rFonts w:ascii="Comic Sans MS" w:hAnsi="Comic Sans MS" w:cs="Arial"/>
          <w:b/>
          <w:sz w:val="20"/>
          <w:szCs w:val="16"/>
        </w:rPr>
        <w:t>-)</w:t>
      </w:r>
      <w:r w:rsidRPr="00CD6C86">
        <w:rPr>
          <w:rFonts w:ascii="Comic Sans MS" w:hAnsi="Comic Sans MS" w:cs="Arial"/>
          <w:b/>
          <w:sz w:val="16"/>
          <w:szCs w:val="16"/>
        </w:rPr>
        <w:t>Aşağıdaki yerlerin bir haritası çizilecektir. Çizilen bu haritaların hepsi aynı ölçek ile çizilirse hangisinde ayrıntılar daha rahat görülür?</w:t>
      </w:r>
      <w:r w:rsidRPr="0039160F">
        <w:rPr>
          <w:rFonts w:ascii="Comic Sans MS" w:hAnsi="Comic Sans MS"/>
          <w:sz w:val="16"/>
          <w:szCs w:val="16"/>
        </w:rPr>
        <w:t xml:space="preserve"> </w:t>
      </w:r>
    </w:p>
    <w:p w:rsidR="00C60295" w:rsidRPr="0039160F" w:rsidRDefault="00C60295" w:rsidP="0039160F">
      <w:pPr>
        <w:ind w:firstLine="170"/>
        <w:rPr>
          <w:rFonts w:ascii="Comic Sans MS" w:hAnsi="Comic Sans MS"/>
          <w:b/>
          <w:sz w:val="16"/>
          <w:szCs w:val="16"/>
        </w:rPr>
      </w:pPr>
      <w:r w:rsidRPr="0039160F">
        <w:rPr>
          <w:rFonts w:ascii="Comic Sans MS" w:hAnsi="Comic Sans MS"/>
          <w:b/>
          <w:sz w:val="16"/>
          <w:szCs w:val="16"/>
        </w:rPr>
        <w:t xml:space="preserve">  ( 5 PUAN)</w:t>
      </w:r>
    </w:p>
    <w:p w:rsidR="00C60295" w:rsidRPr="00CD6C86" w:rsidRDefault="00C60295" w:rsidP="00CD6C86">
      <w:pPr>
        <w:tabs>
          <w:tab w:val="num" w:pos="180"/>
          <w:tab w:val="left" w:pos="360"/>
        </w:tabs>
        <w:ind w:firstLine="170"/>
        <w:rPr>
          <w:rFonts w:ascii="Comic Sans MS" w:hAnsi="Comic Sans MS" w:cs="Arial"/>
          <w:sz w:val="16"/>
          <w:szCs w:val="16"/>
        </w:rPr>
      </w:pPr>
      <w:r w:rsidRPr="000C6D92">
        <w:rPr>
          <w:rFonts w:ascii="Comic Sans MS" w:hAnsi="Comic Sans MS" w:cs="Arial"/>
          <w:b/>
          <w:sz w:val="16"/>
          <w:szCs w:val="16"/>
        </w:rPr>
        <w:t>A)</w:t>
      </w:r>
      <w:r>
        <w:rPr>
          <w:rFonts w:ascii="Comic Sans MS" w:hAnsi="Comic Sans MS" w:cs="Arial"/>
          <w:sz w:val="16"/>
          <w:szCs w:val="16"/>
        </w:rPr>
        <w:t xml:space="preserve"> Dünya Haritası</w:t>
      </w:r>
      <w:r>
        <w:rPr>
          <w:rFonts w:ascii="Comic Sans MS" w:hAnsi="Comic Sans MS" w:cs="Arial"/>
          <w:sz w:val="16"/>
          <w:szCs w:val="16"/>
        </w:rPr>
        <w:tab/>
      </w:r>
      <w:r>
        <w:rPr>
          <w:rFonts w:ascii="Comic Sans MS" w:hAnsi="Comic Sans MS" w:cs="Arial"/>
          <w:sz w:val="16"/>
          <w:szCs w:val="16"/>
        </w:rPr>
        <w:tab/>
      </w:r>
      <w:r>
        <w:rPr>
          <w:rFonts w:ascii="Comic Sans MS" w:hAnsi="Comic Sans MS" w:cs="Arial"/>
          <w:sz w:val="16"/>
          <w:szCs w:val="16"/>
        </w:rPr>
        <w:tab/>
      </w:r>
      <w:r w:rsidRPr="000C6D92">
        <w:rPr>
          <w:rFonts w:ascii="Comic Sans MS" w:hAnsi="Comic Sans MS" w:cs="Arial"/>
          <w:b/>
          <w:sz w:val="16"/>
          <w:szCs w:val="16"/>
        </w:rPr>
        <w:t>B)</w:t>
      </w:r>
      <w:r w:rsidRPr="00CD6C86">
        <w:rPr>
          <w:rFonts w:ascii="Comic Sans MS" w:hAnsi="Comic Sans MS" w:cs="Arial"/>
          <w:sz w:val="16"/>
          <w:szCs w:val="16"/>
        </w:rPr>
        <w:t xml:space="preserve"> Ege Bölgesi Haritası</w:t>
      </w:r>
      <w:r w:rsidRPr="00CD6C86">
        <w:rPr>
          <w:rFonts w:ascii="Comic Sans MS" w:hAnsi="Comic Sans MS" w:cs="Arial"/>
          <w:sz w:val="16"/>
          <w:szCs w:val="16"/>
        </w:rPr>
        <w:tab/>
      </w:r>
    </w:p>
    <w:p w:rsidR="00C60295" w:rsidRPr="00CD6C86" w:rsidRDefault="00C60295" w:rsidP="00CD6C86">
      <w:pPr>
        <w:tabs>
          <w:tab w:val="num" w:pos="180"/>
          <w:tab w:val="left" w:pos="360"/>
        </w:tabs>
        <w:ind w:firstLine="170"/>
        <w:rPr>
          <w:rFonts w:ascii="Comic Sans MS" w:hAnsi="Comic Sans MS" w:cs="Arial"/>
          <w:sz w:val="16"/>
          <w:szCs w:val="16"/>
        </w:rPr>
      </w:pPr>
      <w:r w:rsidRPr="000C6D92">
        <w:rPr>
          <w:rFonts w:ascii="Comic Sans MS" w:hAnsi="Comic Sans MS" w:cs="Arial"/>
          <w:b/>
          <w:sz w:val="16"/>
          <w:szCs w:val="16"/>
        </w:rPr>
        <w:t>C)</w:t>
      </w:r>
      <w:r w:rsidRPr="00CD6C86">
        <w:rPr>
          <w:rFonts w:ascii="Comic Sans MS" w:hAnsi="Comic Sans MS" w:cs="Arial"/>
          <w:sz w:val="16"/>
          <w:szCs w:val="16"/>
        </w:rPr>
        <w:t xml:space="preserve"> Türkiye Haritası</w:t>
      </w:r>
      <w:r w:rsidRPr="00CD6C86">
        <w:rPr>
          <w:rFonts w:ascii="Comic Sans MS" w:hAnsi="Comic Sans MS" w:cs="Arial"/>
          <w:sz w:val="16"/>
          <w:szCs w:val="16"/>
        </w:rPr>
        <w:tab/>
      </w:r>
      <w:r w:rsidRPr="00CD6C86">
        <w:rPr>
          <w:rFonts w:ascii="Comic Sans MS" w:hAnsi="Comic Sans MS" w:cs="Arial"/>
          <w:sz w:val="16"/>
          <w:szCs w:val="16"/>
        </w:rPr>
        <w:tab/>
      </w:r>
      <w:r w:rsidRPr="00CD6C86">
        <w:rPr>
          <w:rFonts w:ascii="Comic Sans MS" w:hAnsi="Comic Sans MS" w:cs="Arial"/>
          <w:sz w:val="16"/>
          <w:szCs w:val="16"/>
        </w:rPr>
        <w:tab/>
      </w:r>
      <w:r w:rsidRPr="000C6D92">
        <w:rPr>
          <w:rFonts w:ascii="Comic Sans MS" w:hAnsi="Comic Sans MS" w:cs="Arial"/>
          <w:b/>
          <w:sz w:val="16"/>
          <w:szCs w:val="16"/>
        </w:rPr>
        <w:t>D)</w:t>
      </w:r>
      <w:r>
        <w:rPr>
          <w:rFonts w:ascii="Comic Sans MS" w:hAnsi="Comic Sans MS" w:cs="Arial"/>
          <w:b/>
          <w:sz w:val="16"/>
          <w:szCs w:val="16"/>
        </w:rPr>
        <w:t xml:space="preserve"> </w:t>
      </w:r>
      <w:r w:rsidRPr="00CD6C86">
        <w:rPr>
          <w:rFonts w:ascii="Comic Sans MS" w:hAnsi="Comic Sans MS" w:cs="Arial"/>
          <w:sz w:val="16"/>
          <w:szCs w:val="16"/>
        </w:rPr>
        <w:t>İzmir İl Haritası</w:t>
      </w:r>
    </w:p>
    <w:p w:rsidR="00C60295" w:rsidRPr="00CD6C86" w:rsidRDefault="00C60295" w:rsidP="00CD6C86">
      <w:pPr>
        <w:tabs>
          <w:tab w:val="num" w:pos="180"/>
          <w:tab w:val="left" w:pos="360"/>
        </w:tabs>
        <w:ind w:firstLine="170"/>
        <w:rPr>
          <w:rFonts w:ascii="Comic Sans MS" w:hAnsi="Comic Sans MS" w:cs="Arial"/>
          <w:sz w:val="16"/>
          <w:szCs w:val="16"/>
        </w:rPr>
      </w:pP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r>
        <w:rPr>
          <w:noProof/>
        </w:rPr>
        <w:pict>
          <v:shape id="Resim 41998" o:spid="_x0000_s1026" type="#_x0000_t75" style="position:absolute;left:0;text-align:left;margin-left:25.65pt;margin-top:1.75pt;width:208.45pt;height:113.25pt;z-index:-251662336;visibility:visible" stroked="t" strokecolor="window">
            <v:imagedata r:id="rId9" o:title=""/>
          </v:shape>
        </w:pict>
      </w:r>
      <w:r>
        <w:rPr>
          <w:rFonts w:ascii="Constantia" w:hAnsi="Constantia"/>
          <w:b/>
          <w:sz w:val="20"/>
          <w:szCs w:val="20"/>
        </w:rPr>
        <w:t>4-)</w:t>
      </w:r>
    </w:p>
    <w:p w:rsidR="00C60295" w:rsidRPr="00676775" w:rsidRDefault="00C60295" w:rsidP="00663448">
      <w:pPr>
        <w:ind w:left="340" w:hanging="340"/>
        <w:jc w:val="both"/>
        <w:rPr>
          <w:rFonts w:ascii="Constantia" w:hAnsi="Constantia"/>
        </w:rPr>
      </w:pP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r>
        <w:rPr>
          <w:noProof/>
        </w:rPr>
        <w:pict>
          <v:shape id="Resim 42015" o:spid="_x0000_s1027" type="#_x0000_t75" style="position:absolute;left:0;text-align:left;margin-left:54.9pt;margin-top:8.5pt;width:2in;height:21pt;z-index:251655168;visibility:visible">
            <v:imagedata r:id="rId10" o:title=""/>
          </v:shape>
        </w:pict>
      </w: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p>
    <w:p w:rsidR="00C60295" w:rsidRDefault="00C60295" w:rsidP="00663448">
      <w:pPr>
        <w:ind w:left="340" w:hanging="340"/>
        <w:jc w:val="both"/>
        <w:rPr>
          <w:rFonts w:ascii="Constantia" w:hAnsi="Constantia"/>
          <w:b/>
          <w:sz w:val="20"/>
          <w:szCs w:val="20"/>
        </w:rPr>
      </w:pPr>
    </w:p>
    <w:p w:rsidR="00C60295" w:rsidRPr="0039160F" w:rsidRDefault="00C60295" w:rsidP="00A75247">
      <w:pPr>
        <w:ind w:firstLine="170"/>
        <w:rPr>
          <w:rFonts w:ascii="Comic Sans MS" w:hAnsi="Comic Sans MS"/>
          <w:b/>
          <w:sz w:val="16"/>
          <w:szCs w:val="16"/>
        </w:rPr>
      </w:pPr>
      <w:r>
        <w:rPr>
          <w:noProof/>
        </w:rPr>
        <w:pict>
          <v:shapetype id="_x0000_t202" coordsize="21600,21600" o:spt="202" path="m,l,21600r21600,l21600,xe">
            <v:stroke joinstyle="miter"/>
            <v:path gradientshapeok="t" o:connecttype="rect"/>
          </v:shapetype>
          <v:shape id="Metin Kutusu 591938" o:spid="_x0000_s1028" type="#_x0000_t202" style="position:absolute;left:0;text-align:left;margin-left:186.85pt;margin-top:31.25pt;width:32.25pt;height:19.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" fillcolor="window" strokecolor="window" strokeweight=".5pt">
            <v:textbox>
              <w:txbxContent>
                <w:p w:rsidR="00C60295" w:rsidRPr="00AE6397" w:rsidRDefault="00C60295" w:rsidP="00663448">
                  <w:pPr>
                    <w:jc w:val="center"/>
                    <w:rPr>
                      <w:b/>
                      <w:u w:val="thick"/>
                    </w:rPr>
                  </w:pPr>
                  <w:r w:rsidRPr="00AE6397">
                    <w:rPr>
                      <w:b/>
                      <w:u w:val="thick"/>
                    </w:rPr>
                    <w:t>3</w:t>
                  </w:r>
                </w:p>
              </w:txbxContent>
            </v:textbox>
          </v:shape>
        </w:pict>
      </w:r>
      <w:r>
        <w:rPr>
          <w:noProof/>
        </w:rPr>
        <w:pict>
          <v:shape id="Metin Kutusu 591941" o:spid="_x0000_s1029" type="#_x0000_t202" style="position:absolute;left:0;text-align:left;margin-left:110.35pt;margin-top:31.25pt;width:32.25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" fillcolor="window" strokecolor="window" strokeweight=".5pt">
            <v:textbox>
              <w:txbxContent>
                <w:p w:rsidR="00C60295" w:rsidRPr="00AE6397" w:rsidRDefault="00C60295" w:rsidP="00663448">
                  <w:pPr>
                    <w:rPr>
                      <w:b/>
                      <w:u w:val="thick"/>
                    </w:rPr>
                  </w:pPr>
                  <w:r>
                    <w:rPr>
                      <w:b/>
                      <w:u w:val="thick"/>
                    </w:rPr>
                    <w:t xml:space="preserve">   </w:t>
                  </w:r>
                  <w:r w:rsidRPr="00AE6397">
                    <w:rPr>
                      <w:b/>
                      <w:u w:val="thick"/>
                    </w:rPr>
                    <w:t>2</w:t>
                  </w:r>
                </w:p>
              </w:txbxContent>
            </v:textbox>
          </v:shape>
        </w:pict>
      </w:r>
      <w:r>
        <w:rPr>
          <w:noProof/>
        </w:rPr>
        <w:pict>
          <v:shape id="Metin Kutusu 591936" o:spid="_x0000_s1030" type="#_x0000_t202" style="position:absolute;left:0;text-align:left;margin-left:40.6pt;margin-top:31.25pt;width:32.25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" strokecolor="white" strokeweight=".5pt">
            <v:textbox>
              <w:txbxContent>
                <w:p w:rsidR="00C60295" w:rsidRPr="00AE6397" w:rsidRDefault="00C60295" w:rsidP="00663448">
                  <w:pPr>
                    <w:jc w:val="center"/>
                    <w:rPr>
                      <w:b/>
                      <w:u w:val="thick"/>
                    </w:rPr>
                  </w:pPr>
                  <w:r w:rsidRPr="00AE6397">
                    <w:rPr>
                      <w:b/>
                      <w:u w:val="thick"/>
                    </w:rPr>
                    <w:t>1</w:t>
                  </w:r>
                </w:p>
              </w:txbxContent>
            </v:textbox>
          </v:shape>
        </w:pict>
      </w:r>
      <w:r>
        <w:rPr>
          <w:rFonts w:ascii="Constantia" w:hAnsi="Constantia"/>
          <w:b/>
          <w:sz w:val="20"/>
          <w:szCs w:val="20"/>
        </w:rPr>
        <w:tab/>
        <w:t>Yukarı</w:t>
      </w:r>
      <w:r w:rsidRPr="00E76545">
        <w:rPr>
          <w:rFonts w:ascii="Constantia" w:hAnsi="Constantia"/>
          <w:b/>
          <w:sz w:val="20"/>
          <w:szCs w:val="20"/>
        </w:rPr>
        <w:t xml:space="preserve">daki dünya haritasında numaralarla gösterilen okyanuslar, </w:t>
      </w:r>
      <w:r>
        <w:rPr>
          <w:rFonts w:ascii="Constantia" w:hAnsi="Constantia"/>
          <w:b/>
          <w:sz w:val="20"/>
          <w:szCs w:val="20"/>
        </w:rPr>
        <w:t xml:space="preserve">aşağıdaki seçeneklerin </w:t>
      </w:r>
      <w:r w:rsidRPr="00E76545">
        <w:rPr>
          <w:rFonts w:ascii="Constantia" w:hAnsi="Constantia"/>
          <w:b/>
          <w:sz w:val="20"/>
          <w:szCs w:val="20"/>
        </w:rPr>
        <w:t>hangisinde doğru verilmiştir?</w:t>
      </w:r>
      <w:r w:rsidRPr="0039160F">
        <w:rPr>
          <w:rFonts w:ascii="Comic Sans MS" w:hAnsi="Comic Sans MS"/>
          <w:b/>
          <w:sz w:val="16"/>
          <w:szCs w:val="16"/>
        </w:rPr>
        <w:t xml:space="preserve">  ( 5 PUAN)</w:t>
      </w:r>
    </w:p>
    <w:p w:rsidR="00C60295" w:rsidRDefault="00C60295" w:rsidP="00663448">
      <w:pPr>
        <w:ind w:left="340" w:hanging="340"/>
        <w:jc w:val="both"/>
        <w:rPr>
          <w:rFonts w:ascii="Constantia" w:hAnsi="Constantia"/>
          <w:b/>
          <w:sz w:val="20"/>
          <w:szCs w:val="20"/>
        </w:rPr>
      </w:pPr>
    </w:p>
    <w:p w:rsidR="00C60295" w:rsidRPr="00E76545" w:rsidRDefault="00C60295" w:rsidP="00663448">
      <w:pPr>
        <w:ind w:left="340" w:hanging="340"/>
        <w:jc w:val="both"/>
        <w:rPr>
          <w:rFonts w:ascii="Constantia" w:hAnsi="Constantia"/>
          <w:b/>
          <w:sz w:val="20"/>
          <w:szCs w:val="20"/>
        </w:rPr>
      </w:pPr>
      <w:r>
        <w:rPr>
          <w:rFonts w:ascii="Constantia" w:hAnsi="Constantia"/>
          <w:b/>
          <w:sz w:val="20"/>
          <w:szCs w:val="20"/>
        </w:rPr>
        <w:tab/>
      </w:r>
      <w:r>
        <w:rPr>
          <w:rFonts w:ascii="Constantia" w:hAnsi="Constantia"/>
          <w:b/>
          <w:sz w:val="20"/>
          <w:szCs w:val="20"/>
        </w:rPr>
        <w:tab/>
      </w:r>
    </w:p>
    <w:p w:rsidR="00C60295" w:rsidRPr="00E76545" w:rsidRDefault="00C60295" w:rsidP="00663448">
      <w:pPr>
        <w:pStyle w:val="ListParagraph"/>
        <w:numPr>
          <w:ilvl w:val="0"/>
          <w:numId w:val="4"/>
        </w:numPr>
        <w:jc w:val="center"/>
        <w:rPr>
          <w:rFonts w:ascii="Constantia" w:hAnsi="Constantia"/>
          <w:sz w:val="20"/>
          <w:szCs w:val="20"/>
        </w:rPr>
      </w:pPr>
      <w:r w:rsidRPr="00E76545">
        <w:rPr>
          <w:rFonts w:ascii="Constantia" w:hAnsi="Constantia"/>
          <w:sz w:val="20"/>
          <w:szCs w:val="20"/>
        </w:rPr>
        <w:t>Atlas Ok.</w:t>
      </w:r>
      <w:r w:rsidRPr="00E76545">
        <w:rPr>
          <w:rFonts w:ascii="Constantia" w:hAnsi="Constantia"/>
          <w:sz w:val="20"/>
          <w:szCs w:val="20"/>
        </w:rPr>
        <w:tab/>
      </w:r>
      <w:r>
        <w:rPr>
          <w:rFonts w:ascii="Constantia" w:hAnsi="Constantia"/>
          <w:sz w:val="20"/>
          <w:szCs w:val="20"/>
        </w:rPr>
        <w:t xml:space="preserve">          </w:t>
      </w:r>
      <w:r w:rsidRPr="00E76545">
        <w:rPr>
          <w:rFonts w:ascii="Constantia" w:hAnsi="Constantia"/>
          <w:sz w:val="20"/>
          <w:szCs w:val="20"/>
        </w:rPr>
        <w:t>Hint Ok.</w:t>
      </w:r>
      <w:r>
        <w:rPr>
          <w:rFonts w:ascii="Constantia" w:hAnsi="Constantia"/>
          <w:sz w:val="20"/>
          <w:szCs w:val="20"/>
        </w:rPr>
        <w:t xml:space="preserve">   </w:t>
      </w:r>
      <w:r w:rsidRPr="00E76545">
        <w:rPr>
          <w:rFonts w:ascii="Constantia" w:hAnsi="Constantia"/>
          <w:sz w:val="20"/>
          <w:szCs w:val="20"/>
        </w:rPr>
        <w:tab/>
        <w:t>Büyük Ok.</w:t>
      </w:r>
    </w:p>
    <w:p w:rsidR="00C60295" w:rsidRDefault="00C60295" w:rsidP="00663448">
      <w:pPr>
        <w:pStyle w:val="ListParagraph"/>
        <w:numPr>
          <w:ilvl w:val="0"/>
          <w:numId w:val="4"/>
        </w:numPr>
        <w:jc w:val="center"/>
        <w:rPr>
          <w:rFonts w:ascii="Constantia" w:hAnsi="Constantia"/>
          <w:sz w:val="20"/>
          <w:szCs w:val="20"/>
        </w:rPr>
      </w:pPr>
      <w:r>
        <w:rPr>
          <w:rFonts w:ascii="Constantia" w:hAnsi="Constantia"/>
          <w:sz w:val="20"/>
          <w:szCs w:val="20"/>
        </w:rPr>
        <w:t>Büyük Ok.</w:t>
      </w:r>
      <w:r>
        <w:rPr>
          <w:rFonts w:ascii="Constantia" w:hAnsi="Constantia"/>
          <w:sz w:val="20"/>
          <w:szCs w:val="20"/>
        </w:rPr>
        <w:tab/>
        <w:t xml:space="preserve">           Hint Ok. </w:t>
      </w:r>
      <w:r>
        <w:rPr>
          <w:rFonts w:ascii="Constantia" w:hAnsi="Constantia"/>
          <w:sz w:val="20"/>
          <w:szCs w:val="20"/>
        </w:rPr>
        <w:tab/>
        <w:t>Atlas Ok.</w:t>
      </w:r>
    </w:p>
    <w:p w:rsidR="00C60295" w:rsidRDefault="00C60295" w:rsidP="00663448">
      <w:pPr>
        <w:pStyle w:val="ListParagraph"/>
        <w:numPr>
          <w:ilvl w:val="0"/>
          <w:numId w:val="4"/>
        </w:numPr>
        <w:jc w:val="center"/>
        <w:rPr>
          <w:rFonts w:ascii="Constantia" w:hAnsi="Constantia"/>
          <w:sz w:val="20"/>
          <w:szCs w:val="20"/>
        </w:rPr>
      </w:pPr>
      <w:r>
        <w:rPr>
          <w:rFonts w:ascii="Constantia" w:hAnsi="Constantia"/>
          <w:sz w:val="20"/>
          <w:szCs w:val="20"/>
        </w:rPr>
        <w:t>Hint Ok.</w:t>
      </w:r>
      <w:r>
        <w:rPr>
          <w:rFonts w:ascii="Constantia" w:hAnsi="Constantia"/>
          <w:sz w:val="20"/>
          <w:szCs w:val="20"/>
        </w:rPr>
        <w:tab/>
        <w:t xml:space="preserve">          Büyük Ok.</w:t>
      </w:r>
      <w:r>
        <w:rPr>
          <w:rFonts w:ascii="Constantia" w:hAnsi="Constantia"/>
          <w:sz w:val="20"/>
          <w:szCs w:val="20"/>
        </w:rPr>
        <w:tab/>
        <w:t>Atlas Ok.</w:t>
      </w:r>
    </w:p>
    <w:p w:rsidR="00C60295" w:rsidRPr="00E76545" w:rsidRDefault="00C60295" w:rsidP="00663448">
      <w:pPr>
        <w:pStyle w:val="ListParagraph"/>
        <w:numPr>
          <w:ilvl w:val="0"/>
          <w:numId w:val="4"/>
        </w:numPr>
        <w:jc w:val="center"/>
        <w:rPr>
          <w:rFonts w:ascii="Constantia" w:hAnsi="Constantia"/>
          <w:sz w:val="20"/>
          <w:szCs w:val="20"/>
        </w:rPr>
      </w:pPr>
      <w:r>
        <w:rPr>
          <w:rFonts w:ascii="Constantia" w:hAnsi="Constantia"/>
          <w:sz w:val="20"/>
          <w:szCs w:val="20"/>
        </w:rPr>
        <w:t>Atlas Ok.</w:t>
      </w:r>
      <w:r>
        <w:rPr>
          <w:rFonts w:ascii="Constantia" w:hAnsi="Constantia"/>
          <w:sz w:val="20"/>
          <w:szCs w:val="20"/>
        </w:rPr>
        <w:tab/>
        <w:t xml:space="preserve">          Büyük Ok.</w:t>
      </w:r>
      <w:r>
        <w:rPr>
          <w:rFonts w:ascii="Constantia" w:hAnsi="Constantia"/>
          <w:sz w:val="20"/>
          <w:szCs w:val="20"/>
        </w:rPr>
        <w:tab/>
        <w:t>Hint Ok.</w:t>
      </w:r>
    </w:p>
    <w:p w:rsidR="00C60295" w:rsidRPr="00CD6C86" w:rsidRDefault="00C60295" w:rsidP="00663448">
      <w:pPr>
        <w:jc w:val="center"/>
        <w:rPr>
          <w:rFonts w:ascii="Comic Sans MS" w:hAnsi="Comic Sans MS"/>
          <w:b/>
          <w:sz w:val="16"/>
          <w:szCs w:val="16"/>
        </w:rPr>
      </w:pPr>
    </w:p>
    <w:p w:rsidR="00C60295" w:rsidRDefault="00C60295" w:rsidP="00663448">
      <w:pPr>
        <w:ind w:left="340" w:hanging="340"/>
        <w:jc w:val="both"/>
        <w:rPr>
          <w:rFonts w:cs="Calibri"/>
          <w:b/>
          <w:sz w:val="20"/>
          <w:szCs w:val="20"/>
        </w:rPr>
      </w:pPr>
      <w:r>
        <w:rPr>
          <w:rFonts w:ascii="Comic Sans MS" w:hAnsi="Comic Sans MS" w:cs="Tunga"/>
          <w:b/>
          <w:sz w:val="20"/>
          <w:szCs w:val="16"/>
        </w:rPr>
        <w:t>5</w:t>
      </w:r>
      <w:r w:rsidRPr="001D3793">
        <w:rPr>
          <w:rFonts w:ascii="Comic Sans MS" w:hAnsi="Comic Sans MS" w:cs="Tunga"/>
          <w:b/>
          <w:sz w:val="20"/>
          <w:szCs w:val="16"/>
        </w:rPr>
        <w:t>)</w:t>
      </w:r>
      <w:r w:rsidRPr="00663448">
        <w:rPr>
          <w:rFonts w:cs="Calibri"/>
          <w:b/>
          <w:sz w:val="20"/>
          <w:szCs w:val="20"/>
        </w:rPr>
        <w:t xml:space="preserve"> </w:t>
      </w:r>
    </w:p>
    <w:p w:rsidR="00C60295" w:rsidRPr="00A40F33" w:rsidRDefault="00C60295" w:rsidP="00663448">
      <w:pPr>
        <w:jc w:val="both"/>
        <w:rPr>
          <w:rFonts w:ascii="Constantia" w:hAnsi="Constantia" w:cs="Calibri"/>
          <w:b/>
          <w:sz w:val="20"/>
          <w:szCs w:val="20"/>
        </w:rPr>
      </w:pPr>
      <w:r>
        <w:rPr>
          <w:noProof/>
        </w:rPr>
        <w:pict>
          <v:shape id="Diyagram 193543" o:spid="_x0000_s1031" type="#_x0000_t75" style="position:absolute;left:0;text-align:left;margin-left:-5.9pt;margin-top:6.1pt;width:249.6pt;height:114.7pt;z-index:251657216;visibility:visible;mso-wrap-distance-top:3.84pt;mso-wrap-distance-right:15.94pt;mso-wrap-distance-bottom:30.24pt" o:gfxdata="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">
            <v:imagedata r:id="rId11" o:title=""/>
            <o:lock v:ext="edit" aspectratio="f"/>
          </v:shape>
        </w:pict>
      </w: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Pr="00A40F33" w:rsidRDefault="00C60295" w:rsidP="00663448">
      <w:pPr>
        <w:ind w:left="340" w:hanging="340"/>
        <w:jc w:val="both"/>
        <w:rPr>
          <w:rFonts w:ascii="Constantia" w:hAnsi="Constantia" w:cs="Calibri"/>
          <w:b/>
          <w:sz w:val="20"/>
          <w:szCs w:val="20"/>
        </w:rPr>
      </w:pPr>
    </w:p>
    <w:p w:rsidR="00C60295" w:rsidRDefault="00C60295" w:rsidP="00663448">
      <w:pPr>
        <w:ind w:left="340" w:hanging="340"/>
        <w:jc w:val="both"/>
        <w:rPr>
          <w:rFonts w:ascii="Constantia" w:hAnsi="Constantia" w:cs="Calibri"/>
          <w:b/>
          <w:sz w:val="20"/>
          <w:szCs w:val="20"/>
        </w:rPr>
      </w:pPr>
      <w:r>
        <w:rPr>
          <w:rFonts w:ascii="Constantia" w:hAnsi="Constantia" w:cs="Calibri"/>
          <w:b/>
          <w:sz w:val="20"/>
          <w:szCs w:val="20"/>
        </w:rPr>
        <w:tab/>
      </w:r>
    </w:p>
    <w:p w:rsidR="00C60295" w:rsidRPr="0039160F" w:rsidRDefault="00C60295" w:rsidP="00A75247">
      <w:pPr>
        <w:ind w:firstLine="170"/>
        <w:rPr>
          <w:rFonts w:ascii="Comic Sans MS" w:hAnsi="Comic Sans MS"/>
          <w:b/>
          <w:sz w:val="16"/>
          <w:szCs w:val="16"/>
        </w:rPr>
      </w:pPr>
      <w:r>
        <w:rPr>
          <w:rFonts w:ascii="Constantia" w:hAnsi="Constantia" w:cs="Calibri"/>
          <w:b/>
          <w:sz w:val="20"/>
          <w:szCs w:val="20"/>
        </w:rPr>
        <w:tab/>
      </w:r>
      <w:r w:rsidRPr="00490E10">
        <w:rPr>
          <w:rFonts w:ascii="Constantia" w:hAnsi="Constantia" w:cs="Calibri"/>
          <w:b/>
          <w:sz w:val="20"/>
          <w:szCs w:val="20"/>
        </w:rPr>
        <w:t>Yukarıda verilen bilgiler aşağıdaki uygarlıklarla eşleştirildiğinde hangi uygarlık dışarıda kalır?</w:t>
      </w:r>
      <w:r w:rsidRPr="0039160F">
        <w:rPr>
          <w:rFonts w:ascii="Comic Sans MS" w:hAnsi="Comic Sans MS"/>
          <w:b/>
          <w:sz w:val="16"/>
          <w:szCs w:val="16"/>
        </w:rPr>
        <w:t xml:space="preserve">  ( 5 PUAN)</w:t>
      </w:r>
    </w:p>
    <w:p w:rsidR="00C60295" w:rsidRPr="00490E10" w:rsidRDefault="00C60295" w:rsidP="00663448">
      <w:pPr>
        <w:ind w:left="340" w:hanging="340"/>
        <w:jc w:val="both"/>
        <w:rPr>
          <w:rFonts w:ascii="Constantia" w:hAnsi="Constantia" w:cs="Calibri"/>
          <w:b/>
          <w:sz w:val="20"/>
          <w:szCs w:val="20"/>
        </w:rPr>
      </w:pPr>
    </w:p>
    <w:p w:rsidR="00C60295" w:rsidRPr="00490E10" w:rsidRDefault="00C60295" w:rsidP="00663448">
      <w:pPr>
        <w:pStyle w:val="ListParagraph"/>
        <w:jc w:val="both"/>
        <w:rPr>
          <w:rFonts w:ascii="Constantia" w:hAnsi="Constantia" w:cs="Calibri"/>
          <w:b/>
          <w:sz w:val="12"/>
          <w:szCs w:val="20"/>
        </w:rPr>
      </w:pPr>
    </w:p>
    <w:p w:rsidR="00C60295" w:rsidRPr="00490E10" w:rsidRDefault="00C60295" w:rsidP="00663448">
      <w:pPr>
        <w:pStyle w:val="ListParagraph"/>
        <w:jc w:val="both"/>
        <w:rPr>
          <w:rFonts w:ascii="Constantia" w:hAnsi="Constantia" w:cs="Calibri"/>
          <w:sz w:val="20"/>
          <w:szCs w:val="20"/>
        </w:rPr>
      </w:pPr>
      <w:r w:rsidRPr="00490E10">
        <w:rPr>
          <w:rFonts w:ascii="Constantia" w:hAnsi="Constantia" w:cs="Calibri"/>
          <w:b/>
          <w:sz w:val="20"/>
          <w:szCs w:val="20"/>
        </w:rPr>
        <w:t xml:space="preserve">A) </w:t>
      </w:r>
      <w:r w:rsidRPr="00490E10">
        <w:rPr>
          <w:rFonts w:ascii="Constantia" w:hAnsi="Constantia" w:cs="Calibri"/>
          <w:sz w:val="20"/>
          <w:szCs w:val="20"/>
        </w:rPr>
        <w:t>Hititler</w:t>
      </w:r>
      <w:r w:rsidRPr="00490E10">
        <w:rPr>
          <w:rFonts w:ascii="Constantia" w:hAnsi="Constantia" w:cs="Calibri"/>
          <w:b/>
          <w:sz w:val="20"/>
          <w:szCs w:val="20"/>
        </w:rPr>
        <w:tab/>
      </w:r>
      <w:r w:rsidRPr="00490E10">
        <w:rPr>
          <w:rFonts w:ascii="Constantia" w:hAnsi="Constantia" w:cs="Calibri"/>
          <w:b/>
          <w:sz w:val="20"/>
          <w:szCs w:val="20"/>
        </w:rPr>
        <w:tab/>
        <w:t xml:space="preserve">B) </w:t>
      </w:r>
      <w:r w:rsidRPr="00490E10">
        <w:rPr>
          <w:rFonts w:ascii="Constantia" w:hAnsi="Constantia" w:cs="Calibri"/>
          <w:sz w:val="20"/>
          <w:szCs w:val="20"/>
        </w:rPr>
        <w:t>İyonlar</w:t>
      </w:r>
    </w:p>
    <w:p w:rsidR="00C60295" w:rsidRPr="00490E10" w:rsidRDefault="00C60295" w:rsidP="00663448">
      <w:pPr>
        <w:pStyle w:val="ListParagraph"/>
        <w:jc w:val="both"/>
        <w:rPr>
          <w:rFonts w:ascii="Constantia" w:hAnsi="Constantia" w:cs="Calibri"/>
          <w:sz w:val="20"/>
          <w:szCs w:val="20"/>
        </w:rPr>
      </w:pPr>
      <w:r w:rsidRPr="00490E10">
        <w:rPr>
          <w:rFonts w:ascii="Constantia" w:hAnsi="Constantia" w:cs="Calibri"/>
          <w:b/>
          <w:sz w:val="20"/>
          <w:szCs w:val="20"/>
        </w:rPr>
        <w:t xml:space="preserve">C) </w:t>
      </w:r>
      <w:r w:rsidRPr="00490E10">
        <w:rPr>
          <w:rFonts w:ascii="Constantia" w:hAnsi="Constantia" w:cs="Calibri"/>
          <w:sz w:val="20"/>
          <w:szCs w:val="20"/>
        </w:rPr>
        <w:t>Sümerler</w:t>
      </w:r>
      <w:r w:rsidRPr="00490E10">
        <w:rPr>
          <w:rFonts w:ascii="Constantia" w:hAnsi="Constantia" w:cs="Calibri"/>
          <w:b/>
          <w:sz w:val="20"/>
          <w:szCs w:val="20"/>
        </w:rPr>
        <w:tab/>
      </w:r>
      <w:r w:rsidRPr="00490E10">
        <w:rPr>
          <w:rFonts w:ascii="Constantia" w:hAnsi="Constantia" w:cs="Calibri"/>
          <w:b/>
          <w:sz w:val="20"/>
          <w:szCs w:val="20"/>
        </w:rPr>
        <w:tab/>
        <w:t xml:space="preserve">D) </w:t>
      </w:r>
      <w:r w:rsidRPr="00490E10">
        <w:rPr>
          <w:rFonts w:ascii="Constantia" w:hAnsi="Constantia" w:cs="Calibri"/>
          <w:sz w:val="20"/>
          <w:szCs w:val="20"/>
        </w:rPr>
        <w:t>Babiller</w:t>
      </w:r>
    </w:p>
    <w:p w:rsidR="00C60295" w:rsidRDefault="00C60295" w:rsidP="00663448">
      <w:pPr>
        <w:tabs>
          <w:tab w:val="left" w:pos="360"/>
        </w:tabs>
        <w:ind w:firstLine="170"/>
        <w:rPr>
          <w:rFonts w:ascii="Comic Sans MS" w:hAnsi="Comic Sans MS"/>
          <w:sz w:val="16"/>
          <w:szCs w:val="16"/>
        </w:rPr>
      </w:pPr>
    </w:p>
    <w:p w:rsidR="00C60295" w:rsidRPr="00CD6C86" w:rsidRDefault="00C60295" w:rsidP="00CD6C86">
      <w:pPr>
        <w:ind w:firstLine="170"/>
        <w:rPr>
          <w:rFonts w:ascii="Comic Sans MS" w:hAnsi="Comic Sans MS"/>
          <w:sz w:val="16"/>
          <w:szCs w:val="16"/>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4" o:spid="_x0000_s1032" type="#_x0000_t62" style="position:absolute;left:0;text-align:left;margin-left:-6.25pt;margin-top:9.4pt;width:161.5pt;height:48.3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" adj="8540,11526" strokecolor="#4f81bd" strokeweight="2.5pt">
            <v:shadow color="#868686"/>
            <v:textbox>
              <w:txbxContent>
                <w:p w:rsidR="00C60295" w:rsidRPr="009E27AA" w:rsidRDefault="00C60295" w:rsidP="00E74246">
                  <w:pPr>
                    <w:tabs>
                      <w:tab w:val="left" w:pos="540"/>
                    </w:tabs>
                    <w:rPr>
                      <w:rFonts w:ascii="Calibri" w:hAnsi="Calibri"/>
                      <w:color w:val="000000"/>
                      <w:sz w:val="20"/>
                      <w:szCs w:val="20"/>
                    </w:rPr>
                  </w:pPr>
                  <w:r w:rsidRPr="009E27AA">
                    <w:rPr>
                      <w:rFonts w:ascii="Calibri" w:hAnsi="Calibri"/>
                      <w:color w:val="000000"/>
                      <w:sz w:val="20"/>
                      <w:szCs w:val="20"/>
                    </w:rPr>
                    <w:t xml:space="preserve">“Türk çocuğu atalarını tanıdıkça, daha büyük işler yapmak için kendinde kuvvet bulacaktır.” </w:t>
                  </w:r>
                </w:p>
                <w:p w:rsidR="00C60295" w:rsidRDefault="00C60295" w:rsidP="00E74246"/>
              </w:txbxContent>
            </v:textbox>
          </v:shape>
        </w:pict>
      </w:r>
      <w:r>
        <w:rPr>
          <w:noProof/>
        </w:rPr>
        <w:pict>
          <v:shape id="Resim 767" o:spid="_x0000_s1033" type="#_x0000_t75" alt="ATA002" style="position:absolute;left:0;text-align:left;margin-left:-9.4pt;margin-top:9.95pt;width:64.5pt;height:77.25pt;z-index:-251666432;visibility:visible" wrapcoords="-251 0 -251 21390 21600 21390 21600 0 -251 0">
            <v:imagedata r:id="rId12" o:title="" gain="79922f" blacklevel="1966f" grayscale="t"/>
            <w10:wrap type="tight"/>
          </v:shape>
        </w:pict>
      </w:r>
    </w:p>
    <w:p w:rsidR="00C60295" w:rsidRPr="00CD6C86" w:rsidRDefault="00C60295" w:rsidP="00CD6C86">
      <w:pPr>
        <w:ind w:firstLine="170"/>
        <w:rPr>
          <w:rFonts w:ascii="Comic Sans MS" w:hAnsi="Comic Sans MS"/>
          <w:sz w:val="16"/>
          <w:szCs w:val="16"/>
        </w:rPr>
      </w:pPr>
    </w:p>
    <w:p w:rsidR="00C60295" w:rsidRPr="00CD6C86" w:rsidRDefault="00C60295" w:rsidP="00CD6C86">
      <w:pPr>
        <w:tabs>
          <w:tab w:val="left" w:pos="540"/>
        </w:tabs>
        <w:ind w:firstLine="170"/>
        <w:rPr>
          <w:rFonts w:ascii="Comic Sans MS" w:hAnsi="Comic Sans MS"/>
          <w:color w:val="000000"/>
          <w:sz w:val="16"/>
          <w:szCs w:val="16"/>
        </w:rPr>
      </w:pPr>
      <w:r w:rsidRPr="00CD6C86">
        <w:rPr>
          <w:rFonts w:ascii="Comic Sans MS" w:hAnsi="Comic Sans MS"/>
          <w:color w:val="000000"/>
          <w:sz w:val="16"/>
          <w:szCs w:val="16"/>
        </w:rPr>
        <w:t xml:space="preserve"> </w:t>
      </w:r>
    </w:p>
    <w:p w:rsidR="00C60295" w:rsidRPr="00CD6C86" w:rsidRDefault="00C60295" w:rsidP="00CD6C86">
      <w:pPr>
        <w:tabs>
          <w:tab w:val="left" w:pos="540"/>
        </w:tabs>
        <w:ind w:firstLine="170"/>
        <w:rPr>
          <w:rFonts w:ascii="Comic Sans MS" w:hAnsi="Comic Sans MS"/>
          <w:color w:val="000000"/>
          <w:sz w:val="16"/>
          <w:szCs w:val="16"/>
        </w:rPr>
      </w:pPr>
    </w:p>
    <w:p w:rsidR="00C60295" w:rsidRPr="00CD6C86" w:rsidRDefault="00C60295" w:rsidP="00CD6C86">
      <w:pPr>
        <w:tabs>
          <w:tab w:val="left" w:pos="540"/>
        </w:tabs>
        <w:ind w:firstLine="170"/>
        <w:rPr>
          <w:rFonts w:ascii="Comic Sans MS" w:hAnsi="Comic Sans MS"/>
          <w:color w:val="000000"/>
          <w:sz w:val="16"/>
          <w:szCs w:val="16"/>
        </w:rPr>
      </w:pPr>
    </w:p>
    <w:p w:rsidR="00C60295" w:rsidRPr="00CD6C86" w:rsidRDefault="00C60295" w:rsidP="00CD6C86">
      <w:pPr>
        <w:tabs>
          <w:tab w:val="left" w:pos="540"/>
        </w:tabs>
        <w:ind w:firstLine="170"/>
        <w:rPr>
          <w:rFonts w:ascii="Comic Sans MS" w:hAnsi="Comic Sans MS"/>
          <w:color w:val="000000"/>
          <w:sz w:val="16"/>
          <w:szCs w:val="16"/>
        </w:rPr>
      </w:pPr>
    </w:p>
    <w:p w:rsidR="00C60295" w:rsidRPr="00CD6C86" w:rsidRDefault="00C60295" w:rsidP="0039160F">
      <w:pPr>
        <w:tabs>
          <w:tab w:val="left" w:pos="1559"/>
          <w:tab w:val="left" w:pos="2693"/>
          <w:tab w:val="left" w:pos="3827"/>
        </w:tabs>
        <w:ind w:firstLine="170"/>
        <w:rPr>
          <w:rFonts w:ascii="Comic Sans MS" w:hAnsi="Comic Sans MS"/>
          <w:sz w:val="16"/>
          <w:szCs w:val="16"/>
        </w:rPr>
      </w:pPr>
      <w:r>
        <w:rPr>
          <w:rFonts w:ascii="Comic Sans MS" w:hAnsi="Comic Sans MS"/>
          <w:b/>
          <w:sz w:val="20"/>
          <w:szCs w:val="16"/>
        </w:rPr>
        <w:t>6</w:t>
      </w:r>
      <w:r w:rsidRPr="001D3793">
        <w:rPr>
          <w:rFonts w:ascii="Comic Sans MS" w:hAnsi="Comic Sans MS"/>
          <w:b/>
          <w:sz w:val="20"/>
          <w:szCs w:val="16"/>
        </w:rPr>
        <w:t>-)</w:t>
      </w:r>
      <w:r w:rsidRPr="001D3793">
        <w:rPr>
          <w:rFonts w:ascii="Comic Sans MS" w:hAnsi="Comic Sans MS"/>
          <w:sz w:val="20"/>
          <w:szCs w:val="16"/>
        </w:rPr>
        <w:t xml:space="preserve"> </w:t>
      </w:r>
      <w:r w:rsidRPr="00CD6C86">
        <w:rPr>
          <w:rFonts w:ascii="Comic Sans MS" w:hAnsi="Comic Sans MS"/>
          <w:b/>
          <w:color w:val="000000"/>
          <w:sz w:val="16"/>
          <w:szCs w:val="16"/>
        </w:rPr>
        <w:t>Atatürk Türk çocuğuna atalarını tanıtmak amacıyla hangi kurumu kurmuştur?</w:t>
      </w:r>
      <w:r w:rsidRPr="0039160F">
        <w:rPr>
          <w:rFonts w:ascii="Comic Sans MS" w:hAnsi="Comic Sans MS"/>
          <w:sz w:val="16"/>
          <w:szCs w:val="16"/>
        </w:rPr>
        <w:t xml:space="preserve"> </w:t>
      </w:r>
    </w:p>
    <w:p w:rsidR="00C60295" w:rsidRPr="0039160F" w:rsidRDefault="00C60295" w:rsidP="0039160F">
      <w:pPr>
        <w:ind w:firstLine="170"/>
        <w:rPr>
          <w:rFonts w:ascii="Comic Sans MS" w:hAnsi="Comic Sans MS"/>
          <w:b/>
          <w:sz w:val="16"/>
          <w:szCs w:val="16"/>
        </w:rPr>
      </w:pPr>
      <w:r w:rsidRPr="0039160F">
        <w:rPr>
          <w:rFonts w:ascii="Comic Sans MS" w:hAnsi="Comic Sans MS"/>
          <w:b/>
          <w:sz w:val="16"/>
          <w:szCs w:val="16"/>
        </w:rPr>
        <w:t xml:space="preserve">  ( 5 PUAN)</w:t>
      </w:r>
    </w:p>
    <w:p w:rsidR="00C60295" w:rsidRPr="00CD6C86" w:rsidRDefault="00C60295" w:rsidP="00CD6C86">
      <w:pPr>
        <w:tabs>
          <w:tab w:val="left" w:pos="540"/>
        </w:tabs>
        <w:ind w:firstLine="170"/>
        <w:rPr>
          <w:rFonts w:ascii="Comic Sans MS" w:hAnsi="Comic Sans MS"/>
          <w:color w:val="000000"/>
          <w:sz w:val="16"/>
          <w:szCs w:val="16"/>
        </w:rPr>
      </w:pPr>
      <w:r w:rsidRPr="000C6D92">
        <w:rPr>
          <w:rFonts w:ascii="Comic Sans MS" w:hAnsi="Comic Sans MS"/>
          <w:b/>
          <w:color w:val="000000"/>
          <w:sz w:val="16"/>
          <w:szCs w:val="16"/>
        </w:rPr>
        <w:t>A)</w:t>
      </w:r>
      <w:r w:rsidRPr="00CD6C86">
        <w:rPr>
          <w:rFonts w:ascii="Comic Sans MS" w:hAnsi="Comic Sans MS"/>
          <w:color w:val="000000"/>
          <w:sz w:val="16"/>
          <w:szCs w:val="16"/>
        </w:rPr>
        <w:t xml:space="preserve"> Merkez Bankası</w:t>
      </w:r>
      <w:r w:rsidRPr="00CD6C86">
        <w:rPr>
          <w:rFonts w:ascii="Comic Sans MS" w:hAnsi="Comic Sans MS"/>
          <w:color w:val="000000"/>
          <w:sz w:val="16"/>
          <w:szCs w:val="16"/>
        </w:rPr>
        <w:tab/>
      </w:r>
      <w:r w:rsidRPr="00CD6C86">
        <w:rPr>
          <w:rFonts w:ascii="Comic Sans MS" w:hAnsi="Comic Sans MS"/>
          <w:color w:val="000000"/>
          <w:sz w:val="16"/>
          <w:szCs w:val="16"/>
        </w:rPr>
        <w:tab/>
      </w:r>
      <w:r w:rsidRPr="000C6D92">
        <w:rPr>
          <w:rFonts w:ascii="Comic Sans MS" w:hAnsi="Comic Sans MS"/>
          <w:b/>
          <w:color w:val="000000"/>
          <w:sz w:val="16"/>
          <w:szCs w:val="16"/>
        </w:rPr>
        <w:t>B)</w:t>
      </w:r>
      <w:r w:rsidRPr="00CD6C86">
        <w:rPr>
          <w:rFonts w:ascii="Comic Sans MS" w:hAnsi="Comic Sans MS"/>
          <w:color w:val="000000"/>
          <w:sz w:val="16"/>
          <w:szCs w:val="16"/>
        </w:rPr>
        <w:t xml:space="preserve"> Dil ve Tarih-Coğrafya Fakültesi</w:t>
      </w:r>
    </w:p>
    <w:p w:rsidR="00C60295" w:rsidRPr="0039160F" w:rsidRDefault="00C60295" w:rsidP="0039160F">
      <w:pPr>
        <w:tabs>
          <w:tab w:val="left" w:pos="540"/>
        </w:tabs>
        <w:ind w:firstLine="170"/>
        <w:rPr>
          <w:rFonts w:ascii="Comic Sans MS" w:hAnsi="Comic Sans MS"/>
          <w:color w:val="000000"/>
          <w:sz w:val="16"/>
          <w:szCs w:val="16"/>
        </w:rPr>
      </w:pPr>
      <w:r w:rsidRPr="000C6D92">
        <w:rPr>
          <w:rFonts w:ascii="Comic Sans MS" w:hAnsi="Comic Sans MS"/>
          <w:b/>
          <w:color w:val="000000"/>
          <w:sz w:val="16"/>
          <w:szCs w:val="16"/>
        </w:rPr>
        <w:t>C)</w:t>
      </w:r>
      <w:r w:rsidRPr="00CD6C86">
        <w:rPr>
          <w:rFonts w:ascii="Comic Sans MS" w:hAnsi="Comic Sans MS"/>
          <w:color w:val="000000"/>
          <w:sz w:val="16"/>
          <w:szCs w:val="16"/>
        </w:rPr>
        <w:t>Türk Dil Kurumu</w:t>
      </w:r>
      <w:r w:rsidRPr="00CD6C86">
        <w:rPr>
          <w:rFonts w:ascii="Comic Sans MS" w:hAnsi="Comic Sans MS"/>
          <w:color w:val="000000"/>
          <w:sz w:val="16"/>
          <w:szCs w:val="16"/>
        </w:rPr>
        <w:tab/>
      </w:r>
      <w:r w:rsidRPr="00CD6C86">
        <w:rPr>
          <w:rFonts w:ascii="Comic Sans MS" w:hAnsi="Comic Sans MS"/>
          <w:color w:val="000000"/>
          <w:sz w:val="16"/>
          <w:szCs w:val="16"/>
        </w:rPr>
        <w:tab/>
      </w:r>
      <w:r w:rsidRPr="000C6D92">
        <w:rPr>
          <w:rFonts w:ascii="Comic Sans MS" w:hAnsi="Comic Sans MS"/>
          <w:b/>
          <w:color w:val="000000"/>
          <w:sz w:val="16"/>
          <w:szCs w:val="16"/>
        </w:rPr>
        <w:t>D)</w:t>
      </w:r>
      <w:r>
        <w:rPr>
          <w:rFonts w:ascii="Comic Sans MS" w:hAnsi="Comic Sans MS"/>
          <w:color w:val="000000"/>
          <w:sz w:val="16"/>
          <w:szCs w:val="16"/>
        </w:rPr>
        <w:t xml:space="preserve"> Türk Tarih Kurum</w:t>
      </w:r>
    </w:p>
    <w:p w:rsidR="00C60295" w:rsidRDefault="00C60295" w:rsidP="001D3793">
      <w:pPr>
        <w:autoSpaceDE w:val="0"/>
        <w:autoSpaceDN w:val="0"/>
        <w:adjustRightInd w:val="0"/>
        <w:ind w:firstLine="170"/>
        <w:rPr>
          <w:rFonts w:ascii="Comic Sans MS" w:hAnsi="Comic Sans MS"/>
          <w:b/>
          <w:sz w:val="16"/>
          <w:szCs w:val="16"/>
        </w:rPr>
      </w:pPr>
    </w:p>
    <w:p w:rsidR="00C60295" w:rsidRDefault="00C60295" w:rsidP="001D3793">
      <w:pPr>
        <w:autoSpaceDE w:val="0"/>
        <w:autoSpaceDN w:val="0"/>
        <w:adjustRightInd w:val="0"/>
        <w:ind w:firstLine="170"/>
        <w:rPr>
          <w:rFonts w:ascii="Comic Sans MS" w:hAnsi="Comic Sans MS"/>
          <w:b/>
          <w:sz w:val="16"/>
          <w:szCs w:val="16"/>
        </w:rPr>
      </w:pPr>
    </w:p>
    <w:p w:rsidR="00C60295" w:rsidRPr="00B167E7" w:rsidRDefault="00C60295" w:rsidP="001D3793">
      <w:pPr>
        <w:autoSpaceDE w:val="0"/>
        <w:autoSpaceDN w:val="0"/>
        <w:adjustRightInd w:val="0"/>
        <w:ind w:firstLine="170"/>
        <w:rPr>
          <w:rFonts w:ascii="Comic Sans MS" w:hAnsi="Comic Sans MS"/>
          <w:b/>
          <w:sz w:val="16"/>
          <w:szCs w:val="16"/>
        </w:rPr>
      </w:pPr>
    </w:p>
    <w:p w:rsidR="00C60295" w:rsidRPr="0039160F" w:rsidRDefault="00C60295" w:rsidP="00A75247">
      <w:pPr>
        <w:ind w:firstLine="170"/>
        <w:rPr>
          <w:rFonts w:ascii="Comic Sans MS" w:hAnsi="Comic Sans MS"/>
          <w:b/>
          <w:sz w:val="16"/>
          <w:szCs w:val="16"/>
        </w:rPr>
      </w:pPr>
      <w:r w:rsidRPr="00B167E7">
        <w:rPr>
          <w:rFonts w:ascii="Comic Sans MS" w:hAnsi="Comic Sans MS"/>
          <w:b/>
          <w:sz w:val="16"/>
          <w:szCs w:val="16"/>
        </w:rPr>
        <w:t>7.</w:t>
      </w:r>
      <w:r w:rsidRPr="00B167E7">
        <w:rPr>
          <w:rFonts w:ascii="Comic Sans MS" w:hAnsi="Comic Sans MS" w:cs="Arial"/>
          <w:b/>
          <w:sz w:val="18"/>
          <w:szCs w:val="18"/>
        </w:rPr>
        <w:t xml:space="preserve"> Aşağıdaki uygarlıklardan hangisi mezopotamya uy-garlıklarından </w:t>
      </w:r>
      <w:r w:rsidRPr="00B167E7">
        <w:rPr>
          <w:rFonts w:ascii="Comic Sans MS" w:hAnsi="Comic Sans MS" w:cs="Arial"/>
          <w:b/>
          <w:sz w:val="18"/>
          <w:szCs w:val="18"/>
          <w:u w:val="single"/>
        </w:rPr>
        <w:t>değildir?</w:t>
      </w:r>
      <w:r w:rsidRPr="0039160F">
        <w:rPr>
          <w:rFonts w:ascii="Comic Sans MS" w:hAnsi="Comic Sans MS"/>
          <w:b/>
          <w:sz w:val="16"/>
          <w:szCs w:val="16"/>
        </w:rPr>
        <w:t xml:space="preserve">  ( 5 PUAN)</w:t>
      </w:r>
    </w:p>
    <w:p w:rsidR="00C60295" w:rsidRPr="00B167E7" w:rsidRDefault="00C60295" w:rsidP="00B167E7">
      <w:pPr>
        <w:spacing w:line="360" w:lineRule="auto"/>
        <w:jc w:val="both"/>
        <w:rPr>
          <w:rFonts w:ascii="Comic Sans MS" w:hAnsi="Comic Sans MS" w:cs="Arial"/>
          <w:b/>
          <w:sz w:val="18"/>
          <w:szCs w:val="18"/>
        </w:rPr>
      </w:pPr>
    </w:p>
    <w:tbl>
      <w:tblPr>
        <w:tblW w:w="4962" w:type="dxa"/>
        <w:tblLook w:val="00A0"/>
      </w:tblPr>
      <w:tblGrid>
        <w:gridCol w:w="426"/>
        <w:gridCol w:w="2126"/>
        <w:gridCol w:w="425"/>
        <w:gridCol w:w="1985"/>
      </w:tblGrid>
      <w:tr w:rsidR="00C60295" w:rsidRPr="00B167E7" w:rsidTr="00327991">
        <w:trPr>
          <w:trHeight w:val="499"/>
        </w:trPr>
        <w:tc>
          <w:tcPr>
            <w:tcW w:w="426" w:type="dxa"/>
          </w:tcPr>
          <w:p w:rsidR="00C60295" w:rsidRPr="00327991" w:rsidRDefault="00C60295" w:rsidP="00327991">
            <w:pPr>
              <w:spacing w:before="120" w:line="276" w:lineRule="auto"/>
              <w:ind w:left="-108"/>
              <w:rPr>
                <w:rFonts w:ascii="Comic Sans MS" w:hAnsi="Comic Sans MS" w:cs="Arial"/>
                <w:sz w:val="18"/>
                <w:szCs w:val="18"/>
              </w:rPr>
            </w:pPr>
            <w:r w:rsidRPr="00327991">
              <w:rPr>
                <w:rFonts w:ascii="Comic Sans MS" w:hAnsi="Comic Sans MS" w:cs="Arial"/>
                <w:sz w:val="18"/>
                <w:szCs w:val="18"/>
              </w:rPr>
              <w:t>A.</w:t>
            </w:r>
          </w:p>
        </w:tc>
        <w:tc>
          <w:tcPr>
            <w:tcW w:w="2126"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 xml:space="preserve">Sümerler </w:t>
            </w:r>
          </w:p>
        </w:tc>
        <w:tc>
          <w:tcPr>
            <w:tcW w:w="425"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B.</w:t>
            </w:r>
          </w:p>
        </w:tc>
        <w:tc>
          <w:tcPr>
            <w:tcW w:w="1985"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 xml:space="preserve">Asurlular </w:t>
            </w:r>
          </w:p>
        </w:tc>
      </w:tr>
      <w:tr w:rsidR="00C60295" w:rsidRPr="00B167E7" w:rsidTr="00327991">
        <w:trPr>
          <w:trHeight w:val="437"/>
        </w:trPr>
        <w:tc>
          <w:tcPr>
            <w:tcW w:w="426" w:type="dxa"/>
          </w:tcPr>
          <w:p w:rsidR="00C60295" w:rsidRPr="00327991" w:rsidRDefault="00C60295" w:rsidP="00327991">
            <w:pPr>
              <w:spacing w:before="120" w:line="276" w:lineRule="auto"/>
              <w:ind w:left="-108"/>
              <w:rPr>
                <w:rFonts w:ascii="Comic Sans MS" w:hAnsi="Comic Sans MS" w:cs="Arial"/>
                <w:sz w:val="18"/>
                <w:szCs w:val="18"/>
              </w:rPr>
            </w:pPr>
            <w:r w:rsidRPr="00327991">
              <w:rPr>
                <w:rFonts w:ascii="Comic Sans MS" w:hAnsi="Comic Sans MS" w:cs="Arial"/>
                <w:sz w:val="18"/>
                <w:szCs w:val="18"/>
              </w:rPr>
              <w:t>C.</w:t>
            </w:r>
          </w:p>
        </w:tc>
        <w:tc>
          <w:tcPr>
            <w:tcW w:w="2126"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 xml:space="preserve">İyonyalılar </w:t>
            </w:r>
          </w:p>
        </w:tc>
        <w:tc>
          <w:tcPr>
            <w:tcW w:w="425"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D.</w:t>
            </w:r>
          </w:p>
        </w:tc>
        <w:tc>
          <w:tcPr>
            <w:tcW w:w="1985" w:type="dxa"/>
          </w:tcPr>
          <w:p w:rsidR="00C60295" w:rsidRPr="00327991" w:rsidRDefault="00C60295" w:rsidP="00327991">
            <w:pPr>
              <w:spacing w:before="120" w:line="276" w:lineRule="auto"/>
              <w:rPr>
                <w:rFonts w:ascii="Comic Sans MS" w:hAnsi="Comic Sans MS" w:cs="Arial"/>
                <w:sz w:val="18"/>
                <w:szCs w:val="18"/>
              </w:rPr>
            </w:pPr>
            <w:r w:rsidRPr="00327991">
              <w:rPr>
                <w:rFonts w:ascii="Comic Sans MS" w:hAnsi="Comic Sans MS" w:cs="Arial"/>
                <w:sz w:val="18"/>
                <w:szCs w:val="18"/>
              </w:rPr>
              <w:t xml:space="preserve">Babiller </w:t>
            </w:r>
          </w:p>
        </w:tc>
      </w:tr>
    </w:tbl>
    <w:p w:rsidR="00C60295" w:rsidRDefault="00C60295" w:rsidP="007A58D8">
      <w:pPr>
        <w:ind w:firstLine="170"/>
        <w:rPr>
          <w:rFonts w:ascii="Comic Sans MS" w:hAnsi="Comic Sans MS"/>
          <w:b/>
          <w:sz w:val="16"/>
          <w:szCs w:val="16"/>
        </w:rPr>
      </w:pPr>
    </w:p>
    <w:p w:rsidR="00C60295" w:rsidRPr="00CD6C86" w:rsidRDefault="00C60295" w:rsidP="0039160F">
      <w:pPr>
        <w:ind w:firstLine="170"/>
        <w:rPr>
          <w:rFonts w:ascii="Comic Sans MS" w:hAnsi="Comic Sans MS"/>
          <w:b/>
          <w:sz w:val="16"/>
          <w:szCs w:val="16"/>
        </w:rPr>
      </w:pPr>
      <w:r>
        <w:rPr>
          <w:rFonts w:ascii="Comic Sans MS" w:hAnsi="Comic Sans MS"/>
          <w:b/>
          <w:sz w:val="16"/>
          <w:szCs w:val="16"/>
        </w:rPr>
        <w:t xml:space="preserve"> </w:t>
      </w:r>
    </w:p>
    <w:p w:rsidR="00C60295" w:rsidRPr="0039160F" w:rsidRDefault="00C60295" w:rsidP="00663448">
      <w:pPr>
        <w:tabs>
          <w:tab w:val="left" w:pos="360"/>
        </w:tabs>
        <w:ind w:firstLine="170"/>
        <w:rPr>
          <w:rFonts w:ascii="Comic Sans MS" w:hAnsi="Comic Sans MS"/>
          <w:sz w:val="16"/>
          <w:szCs w:val="16"/>
        </w:rPr>
        <w:sectPr w:rsidR="00C60295" w:rsidRPr="0039160F" w:rsidSect="009C10CF">
          <w:type w:val="continuous"/>
          <w:pgSz w:w="11906" w:h="16838" w:code="9"/>
          <w:pgMar w:top="360" w:right="499" w:bottom="142" w:left="561" w:header="709" w:footer="709" w:gutter="0"/>
          <w:cols w:num="2" w:sep="1" w:space="709"/>
          <w:docGrid w:linePitch="360"/>
        </w:sectPr>
      </w:pPr>
    </w:p>
    <w:p w:rsidR="00C60295" w:rsidRDefault="00C60295" w:rsidP="00663448">
      <w:pPr>
        <w:spacing w:line="220" w:lineRule="exact"/>
        <w:jc w:val="both"/>
        <w:rPr>
          <w:rFonts w:ascii="Comic Sans MS" w:hAnsi="Comic Sans MS"/>
          <w:sz w:val="18"/>
          <w:szCs w:val="1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10"/>
        <w:gridCol w:w="8470"/>
      </w:tblGrid>
      <w:tr w:rsidR="00C60295" w:rsidRPr="00AB47B6" w:rsidTr="006A717E">
        <w:trPr>
          <w:trHeight w:val="2881"/>
        </w:trPr>
        <w:tc>
          <w:tcPr>
            <w:tcW w:w="2410" w:type="dxa"/>
          </w:tcPr>
          <w:p w:rsidR="00C60295" w:rsidRPr="00B22D5E" w:rsidRDefault="00C60295" w:rsidP="006A717E">
            <w:pPr>
              <w:spacing w:after="100" w:afterAutospacing="1"/>
              <w:jc w:val="both"/>
              <w:rPr>
                <w:rFonts w:ascii="Comic Sans MS" w:hAnsi="Comic Sans MS"/>
                <w:sz w:val="18"/>
                <w:szCs w:val="18"/>
              </w:rPr>
            </w:pPr>
            <w:r w:rsidRPr="00327991">
              <w:rPr>
                <w:rFonts w:ascii="Comic Sans MS" w:hAnsi="Comic Sans MS"/>
                <w:noProof/>
                <w:sz w:val="18"/>
                <w:szCs w:val="18"/>
              </w:rPr>
              <w:pict>
                <v:shape id="Resim 1" o:spid="_x0000_i1027" type="#_x0000_t75" alt="Resim1" style="width:108.75pt;height:145.5pt;visibility:visible">
                  <v:imagedata r:id="rId13" o:title=""/>
                </v:shape>
              </w:pict>
            </w:r>
          </w:p>
        </w:tc>
        <w:tc>
          <w:tcPr>
            <w:tcW w:w="8470" w:type="dxa"/>
          </w:tcPr>
          <w:p w:rsidR="00C60295" w:rsidRPr="00B22D5E" w:rsidRDefault="00C60295" w:rsidP="006A717E">
            <w:pPr>
              <w:jc w:val="both"/>
              <w:rPr>
                <w:rFonts w:ascii="Comic Sans MS" w:hAnsi="Comic Sans MS"/>
                <w:sz w:val="18"/>
                <w:szCs w:val="18"/>
              </w:rPr>
            </w:pPr>
            <w:r>
              <w:rPr>
                <w:rFonts w:ascii="Comic Sans MS" w:hAnsi="Comic Sans MS"/>
                <w:sz w:val="18"/>
                <w:szCs w:val="18"/>
              </w:rPr>
              <w:t>O çağda o yerde bir ulu orman, birçok dereler ve ırmaklar vardı. Buraya gelen avlar ve uçan kuşlar da çoktu. Ormanın içinde büyük bir canavar vardı. Yılkıları ve insanları yerdi. Oğuz Kağan bu canavarı avlamak istedi. Kargı, yay, ok, kılıç ve kalkanla ava gitti. Önce bir geyik yakaladı. Onu bir ağaca bağlayarak bırakıp gitti. Sabah tan ağarırken yine geldi. Gördü ki canavar geyiği yemiş. Oğuz Kağan bu defa bir ayı yakaladı. Onu altın kemeri ile ağaca bağladı ve gitti. Ertesi sabah gördü ki canavar ayıyı da kapmış, götürmüş. Bu defa o ağacın dibinde kendi durdu. Canavar gelip başı ile Oğuz’un kalkanına vurdu. Oğuz kargıyla canavarın başına vurarak onu öldürdü. Kılıçla başını keserek alıp gitti. Tekrar geldiği zaman gördü ki bir sungur canavarın iç organlarını yemektedir. Yay ve ok ile sunguru öldürdü, başını kesti. Ondan sonra dedi ki : “Canavar geyiği ve ayıyı yedi. Kargım demir olduğundan onu öldürdü. Canavarı sungur yedi, yay ve okum onu öldürdü. Çünkü okum bakırdandı.”</w:t>
            </w:r>
          </w:p>
        </w:tc>
      </w:tr>
    </w:tbl>
    <w:p w:rsidR="00C60295" w:rsidRPr="003F50E9" w:rsidRDefault="00C60295" w:rsidP="00B167E7">
      <w:pPr>
        <w:spacing w:line="276" w:lineRule="auto"/>
        <w:ind w:left="142" w:right="-285"/>
        <w:rPr>
          <w:rFonts w:ascii="Comic Sans MS" w:hAnsi="Comic Sans MS"/>
          <w:b/>
          <w:sz w:val="19"/>
          <w:szCs w:val="19"/>
        </w:rPr>
      </w:pPr>
      <w:r>
        <w:rPr>
          <w:rFonts w:ascii="Comic Sans MS" w:hAnsi="Comic Sans MS"/>
          <w:b/>
          <w:sz w:val="19"/>
          <w:szCs w:val="19"/>
        </w:rPr>
        <w:t>8--</w:t>
      </w:r>
      <w:r w:rsidRPr="003F50E9">
        <w:rPr>
          <w:rFonts w:ascii="Comic Sans MS" w:hAnsi="Comic Sans MS"/>
          <w:b/>
          <w:sz w:val="19"/>
          <w:szCs w:val="19"/>
        </w:rPr>
        <w:t xml:space="preserve">Yukarıdaki metin Oğuz Kağan Destanı’ndan alınmıştır. Aşağıdaki ilk dört soruyu metne </w:t>
      </w:r>
      <w:r>
        <w:rPr>
          <w:rFonts w:ascii="Comic Sans MS" w:hAnsi="Comic Sans MS"/>
          <w:b/>
          <w:sz w:val="19"/>
          <w:szCs w:val="19"/>
        </w:rPr>
        <w:t>göre cevaplayınız. (20</w:t>
      </w:r>
      <w:r w:rsidRPr="003F50E9">
        <w:rPr>
          <w:rFonts w:ascii="Comic Sans MS" w:hAnsi="Comic Sans MS"/>
          <w:b/>
          <w:sz w:val="19"/>
          <w:szCs w:val="19"/>
        </w:rPr>
        <w:t xml:space="preserve"> Puan)</w:t>
      </w:r>
    </w:p>
    <w:p w:rsidR="00C60295" w:rsidRPr="008F17F1" w:rsidRDefault="00C60295" w:rsidP="00E225D1">
      <w:pPr>
        <w:numPr>
          <w:ilvl w:val="0"/>
          <w:numId w:val="3"/>
        </w:numPr>
        <w:spacing w:line="276" w:lineRule="auto"/>
        <w:rPr>
          <w:rFonts w:ascii="Comic Sans MS" w:hAnsi="Comic Sans MS"/>
          <w:sz w:val="20"/>
          <w:szCs w:val="18"/>
        </w:rPr>
      </w:pPr>
      <w:r>
        <w:rPr>
          <w:rFonts w:ascii="Comic Sans MS" w:hAnsi="Comic Sans MS"/>
          <w:sz w:val="20"/>
          <w:szCs w:val="18"/>
        </w:rPr>
        <w:t>Destana göre Türkler o dönemde hangi madenleri kullanmaktadırlar</w:t>
      </w:r>
      <w:r w:rsidRPr="008F17F1">
        <w:rPr>
          <w:rFonts w:ascii="Comic Sans MS" w:hAnsi="Comic Sans MS"/>
          <w:sz w:val="20"/>
          <w:szCs w:val="18"/>
        </w:rPr>
        <w:t>?</w:t>
      </w:r>
    </w:p>
    <w:p w:rsidR="00C60295" w:rsidRDefault="00C60295" w:rsidP="00FB695C">
      <w:pPr>
        <w:ind w:left="720"/>
        <w:rPr>
          <w:rFonts w:ascii="Comic Sans MS" w:hAnsi="Comic Sans MS"/>
          <w:sz w:val="18"/>
          <w:szCs w:val="18"/>
        </w:rPr>
      </w:pPr>
      <w:r>
        <w:rPr>
          <w:rFonts w:ascii="Comic Sans MS" w:hAnsi="Comic Sans MS"/>
          <w:sz w:val="18"/>
          <w:szCs w:val="18"/>
        </w:rPr>
        <w:t>……………………………………………………………………………………………………………………………………………………………………………………………………………………………</w:t>
      </w:r>
    </w:p>
    <w:p w:rsidR="00C60295" w:rsidRDefault="00C60295" w:rsidP="00E225D1">
      <w:pPr>
        <w:numPr>
          <w:ilvl w:val="0"/>
          <w:numId w:val="3"/>
        </w:numPr>
        <w:spacing w:line="276" w:lineRule="auto"/>
        <w:rPr>
          <w:rFonts w:ascii="Comic Sans MS" w:hAnsi="Comic Sans MS"/>
          <w:sz w:val="20"/>
          <w:szCs w:val="18"/>
        </w:rPr>
      </w:pPr>
      <w:r>
        <w:rPr>
          <w:rFonts w:ascii="Comic Sans MS" w:hAnsi="Comic Sans MS"/>
          <w:sz w:val="20"/>
          <w:szCs w:val="18"/>
        </w:rPr>
        <w:t>Destana göre Türklerin yöneticisine ne ad verilirdi</w:t>
      </w:r>
      <w:r w:rsidRPr="00E156C8">
        <w:rPr>
          <w:rFonts w:ascii="Comic Sans MS" w:hAnsi="Comic Sans MS"/>
          <w:sz w:val="20"/>
          <w:szCs w:val="18"/>
        </w:rPr>
        <w:t>?</w:t>
      </w:r>
    </w:p>
    <w:p w:rsidR="00C60295" w:rsidRDefault="00C60295" w:rsidP="00FB695C">
      <w:pPr>
        <w:ind w:left="720"/>
        <w:rPr>
          <w:rFonts w:ascii="Comic Sans MS" w:hAnsi="Comic Sans MS"/>
          <w:sz w:val="20"/>
          <w:szCs w:val="18"/>
        </w:rPr>
      </w:pPr>
      <w:r>
        <w:rPr>
          <w:rFonts w:ascii="Comic Sans MS" w:hAnsi="Comic Sans MS"/>
          <w:sz w:val="20"/>
          <w:szCs w:val="18"/>
        </w:rPr>
        <w:t>………………………………………………………………………………………………………………………………………………………………………………………………………</w:t>
      </w:r>
    </w:p>
    <w:p w:rsidR="00C60295" w:rsidRDefault="00C60295" w:rsidP="00E225D1">
      <w:pPr>
        <w:numPr>
          <w:ilvl w:val="0"/>
          <w:numId w:val="3"/>
        </w:numPr>
        <w:spacing w:line="276" w:lineRule="auto"/>
        <w:rPr>
          <w:rFonts w:ascii="Comic Sans MS" w:hAnsi="Comic Sans MS"/>
          <w:sz w:val="20"/>
          <w:szCs w:val="18"/>
        </w:rPr>
      </w:pPr>
      <w:r>
        <w:rPr>
          <w:rFonts w:ascii="Comic Sans MS" w:hAnsi="Comic Sans MS"/>
          <w:sz w:val="20"/>
          <w:szCs w:val="18"/>
        </w:rPr>
        <w:t>Destana göre Türkler hangi silahları kullanıyorlar?</w:t>
      </w:r>
    </w:p>
    <w:p w:rsidR="00C60295" w:rsidRDefault="00C60295" w:rsidP="00FB695C">
      <w:pPr>
        <w:ind w:left="720"/>
        <w:rPr>
          <w:rFonts w:ascii="Comic Sans MS" w:hAnsi="Comic Sans MS"/>
          <w:sz w:val="20"/>
          <w:szCs w:val="18"/>
        </w:rPr>
      </w:pPr>
      <w:r>
        <w:rPr>
          <w:rFonts w:ascii="Comic Sans MS" w:hAnsi="Comic Sans MS"/>
          <w:sz w:val="20"/>
          <w:szCs w:val="18"/>
        </w:rPr>
        <w:t>………………………………………………………………………………………………………………………………………………………………………………………………………</w:t>
      </w:r>
    </w:p>
    <w:p w:rsidR="00C60295" w:rsidRDefault="00C60295" w:rsidP="00E225D1">
      <w:pPr>
        <w:numPr>
          <w:ilvl w:val="0"/>
          <w:numId w:val="3"/>
        </w:numPr>
        <w:spacing w:line="276" w:lineRule="auto"/>
        <w:rPr>
          <w:rFonts w:ascii="Comic Sans MS" w:hAnsi="Comic Sans MS"/>
          <w:sz w:val="20"/>
          <w:szCs w:val="18"/>
        </w:rPr>
      </w:pPr>
      <w:r>
        <w:rPr>
          <w:rFonts w:ascii="Comic Sans MS" w:hAnsi="Comic Sans MS"/>
          <w:sz w:val="20"/>
          <w:szCs w:val="18"/>
        </w:rPr>
        <w:t>Destana göre Türklerin yaşadıkları yerin özellikleri nelerdir?</w:t>
      </w:r>
    </w:p>
    <w:p w:rsidR="00C60295" w:rsidRDefault="00C60295" w:rsidP="00FB695C">
      <w:pPr>
        <w:ind w:left="720"/>
        <w:rPr>
          <w:rFonts w:ascii="Comic Sans MS" w:hAnsi="Comic Sans MS"/>
          <w:sz w:val="20"/>
          <w:szCs w:val="18"/>
        </w:rPr>
      </w:pPr>
      <w:r>
        <w:rPr>
          <w:rFonts w:ascii="Comic Sans MS" w:hAnsi="Comic Sans MS"/>
          <w:sz w:val="20"/>
          <w:szCs w:val="18"/>
        </w:rPr>
        <w:t>……………………………………………………………………………………………………………………………………………………………………………………………………</w:t>
      </w:r>
    </w:p>
    <w:p w:rsidR="00C60295" w:rsidRDefault="00C60295" w:rsidP="00FB695C">
      <w:pPr>
        <w:ind w:left="720"/>
        <w:rPr>
          <w:rFonts w:ascii="Comic Sans MS" w:hAnsi="Comic Sans MS"/>
          <w:sz w:val="20"/>
          <w:szCs w:val="18"/>
        </w:rPr>
      </w:pPr>
    </w:p>
    <w:p w:rsidR="00C60295" w:rsidRPr="0091227D" w:rsidRDefault="00C60295" w:rsidP="00FB695C">
      <w:pPr>
        <w:rPr>
          <w:rFonts w:ascii="Comic Sans MS" w:hAnsi="Comic Sans MS"/>
          <w:b/>
          <w:sz w:val="20"/>
          <w:szCs w:val="18"/>
        </w:rPr>
      </w:pPr>
      <w:r>
        <w:rPr>
          <w:noProof/>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81" o:spid="_x0000_s1034" type="#_x0000_t103" style="position:absolute;margin-left:449.7pt;margin-top:20.5pt;width:28.5pt;height:33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" adj=",,8337" strokecolor="#666" strokeweight="1pt">
            <v:fill color2="#999" focus="100%" type="gradient"/>
            <v:shadow on="t" color="#7f7f7f" opacity=".5" offset="1pt"/>
          </v:shape>
        </w:pict>
      </w:r>
      <w:r>
        <w:rPr>
          <w:rFonts w:ascii="Comic Sans MS" w:hAnsi="Comic Sans MS"/>
          <w:sz w:val="20"/>
          <w:szCs w:val="18"/>
        </w:rPr>
        <w:t xml:space="preserve">   9</w:t>
      </w:r>
      <w:r w:rsidRPr="0091227D">
        <w:rPr>
          <w:rFonts w:ascii="Comic Sans MS" w:hAnsi="Comic Sans MS"/>
          <w:b/>
          <w:sz w:val="20"/>
          <w:szCs w:val="18"/>
        </w:rPr>
        <w:t>-Aşağıda verilen cümlelerden doğru olanını (D), yanlış olanını (Y) ile göstererek yanlış ifadele</w:t>
      </w:r>
      <w:r>
        <w:rPr>
          <w:rFonts w:ascii="Comic Sans MS" w:hAnsi="Comic Sans MS"/>
          <w:b/>
          <w:sz w:val="20"/>
          <w:szCs w:val="18"/>
        </w:rPr>
        <w:t xml:space="preserve">ri doğrularıyla düzeltiniz. ( 20 </w:t>
      </w:r>
      <w:r w:rsidRPr="0091227D">
        <w:rPr>
          <w:rFonts w:ascii="Comic Sans MS" w:hAnsi="Comic Sans MS"/>
          <w:b/>
          <w:sz w:val="20"/>
          <w:szCs w:val="18"/>
        </w:rPr>
        <w:t>Puan )</w:t>
      </w:r>
    </w:p>
    <w:p w:rsidR="00C60295" w:rsidRPr="00B167E7" w:rsidRDefault="00C60295" w:rsidP="00FB695C">
      <w:pPr>
        <w:rPr>
          <w:rFonts w:ascii="Comic Sans MS" w:hAnsi="Comic Sans MS"/>
          <w:sz w:val="20"/>
          <w:szCs w:val="20"/>
        </w:rPr>
      </w:pPr>
      <w:r w:rsidRPr="0091227D">
        <w:rPr>
          <w:rFonts w:ascii="Comic Sans MS" w:hAnsi="Comic Sans MS"/>
          <w:sz w:val="18"/>
          <w:szCs w:val="18"/>
        </w:rPr>
        <w:t>(  )</w:t>
      </w:r>
      <w:r w:rsidRPr="00B167E7">
        <w:rPr>
          <w:bCs/>
        </w:rPr>
        <w:t xml:space="preserve"> </w:t>
      </w:r>
      <w:r w:rsidRPr="00B167E7">
        <w:rPr>
          <w:rFonts w:ascii="Comic Sans MS" w:hAnsi="Comic Sans MS"/>
          <w:bCs/>
          <w:sz w:val="20"/>
          <w:szCs w:val="20"/>
        </w:rPr>
        <w:t>Müslümanların Mekke'den Medine'ye göçüne Hicret denir.</w:t>
      </w:r>
      <w:r w:rsidRPr="00B167E7">
        <w:rPr>
          <w:rFonts w:ascii="Comic Sans MS" w:hAnsi="Comic Sans MS"/>
          <w:sz w:val="20"/>
          <w:szCs w:val="20"/>
        </w:rPr>
        <w:t>.</w:t>
      </w:r>
    </w:p>
    <w:p w:rsidR="00C60295" w:rsidRPr="0091227D" w:rsidRDefault="00C60295" w:rsidP="00FB695C">
      <w:pPr>
        <w:rPr>
          <w:rFonts w:ascii="Comic Sans MS" w:hAnsi="Comic Sans MS"/>
          <w:sz w:val="20"/>
          <w:szCs w:val="18"/>
        </w:rPr>
      </w:pPr>
      <w:r>
        <w:rPr>
          <w:rFonts w:ascii="Comic Sans MS" w:hAnsi="Comic Sans MS"/>
          <w:sz w:val="20"/>
          <w:szCs w:val="18"/>
        </w:rPr>
        <w:t>……………………………………………………………………………………</w:t>
      </w:r>
    </w:p>
    <w:p w:rsidR="00C60295" w:rsidRPr="0091227D" w:rsidRDefault="00C60295" w:rsidP="00FB695C">
      <w:pPr>
        <w:rPr>
          <w:rFonts w:ascii="Comic Sans MS" w:hAnsi="Comic Sans MS"/>
          <w:sz w:val="20"/>
          <w:szCs w:val="18"/>
        </w:rPr>
      </w:pPr>
      <w:r w:rsidRPr="0091227D">
        <w:rPr>
          <w:rFonts w:ascii="Comic Sans MS" w:hAnsi="Comic Sans MS"/>
          <w:sz w:val="20"/>
          <w:szCs w:val="18"/>
        </w:rPr>
        <w:t xml:space="preserve">(   ) </w:t>
      </w:r>
      <w:r w:rsidRPr="00B167E7">
        <w:rPr>
          <w:rFonts w:ascii="Comic Sans MS" w:hAnsi="Comic Sans MS"/>
          <w:bCs/>
          <w:sz w:val="20"/>
          <w:szCs w:val="20"/>
        </w:rPr>
        <w:t>Uygurlar, diğer Türk devletlerinden farklı olarak mani inancını benimsemişlerdir</w:t>
      </w:r>
    </w:p>
    <w:p w:rsidR="00C60295" w:rsidRPr="0091227D" w:rsidRDefault="00C60295" w:rsidP="00FB695C">
      <w:pPr>
        <w:rPr>
          <w:rFonts w:ascii="Comic Sans MS" w:hAnsi="Comic Sans MS"/>
          <w:sz w:val="20"/>
          <w:szCs w:val="18"/>
        </w:rPr>
      </w:pPr>
      <w:r w:rsidRPr="0091227D">
        <w:rPr>
          <w:rFonts w:ascii="Comic Sans MS" w:hAnsi="Comic Sans MS"/>
          <w:sz w:val="20"/>
          <w:szCs w:val="18"/>
        </w:rPr>
        <w:t>……………………………………………………………………………………………………………</w:t>
      </w:r>
    </w:p>
    <w:p w:rsidR="00C60295" w:rsidRPr="0091227D" w:rsidRDefault="00C60295" w:rsidP="00FB695C">
      <w:pPr>
        <w:rPr>
          <w:rFonts w:ascii="Comic Sans MS" w:hAnsi="Comic Sans MS"/>
          <w:sz w:val="20"/>
          <w:szCs w:val="18"/>
        </w:rPr>
      </w:pPr>
      <w:r w:rsidRPr="0091227D">
        <w:rPr>
          <w:rFonts w:ascii="Comic Sans MS" w:hAnsi="Comic Sans MS"/>
          <w:sz w:val="20"/>
          <w:szCs w:val="18"/>
        </w:rPr>
        <w:t xml:space="preserve">(   ) </w:t>
      </w:r>
      <w:r w:rsidRPr="00B167E7">
        <w:rPr>
          <w:rFonts w:ascii="Comic Sans MS" w:hAnsi="Comic Sans MS"/>
          <w:sz w:val="20"/>
          <w:szCs w:val="20"/>
        </w:rPr>
        <w:t>Tarihte ilk yazılı antlaşma olan Kadeş Antlaşması Urartular ile Hititler  arasında</w:t>
      </w:r>
      <w:r w:rsidRPr="00B167E7">
        <w:rPr>
          <w:rFonts w:ascii="Comic Sans MS" w:hAnsi="Comic Sans MS"/>
          <w:b/>
          <w:sz w:val="20"/>
          <w:szCs w:val="20"/>
        </w:rPr>
        <w:t xml:space="preserve"> </w:t>
      </w:r>
      <w:r w:rsidRPr="00B167E7">
        <w:rPr>
          <w:rFonts w:ascii="Comic Sans MS" w:hAnsi="Comic Sans MS"/>
          <w:sz w:val="20"/>
          <w:szCs w:val="20"/>
        </w:rPr>
        <w:t>imzalanmıştır</w:t>
      </w:r>
    </w:p>
    <w:p w:rsidR="00C60295" w:rsidRPr="0091227D" w:rsidRDefault="00C60295" w:rsidP="00FB695C">
      <w:pPr>
        <w:rPr>
          <w:rFonts w:ascii="Comic Sans MS" w:hAnsi="Comic Sans MS"/>
          <w:sz w:val="20"/>
          <w:szCs w:val="18"/>
        </w:rPr>
      </w:pPr>
      <w:r w:rsidRPr="0091227D">
        <w:rPr>
          <w:rFonts w:ascii="Comic Sans MS" w:hAnsi="Comic Sans MS"/>
          <w:sz w:val="20"/>
          <w:szCs w:val="18"/>
        </w:rPr>
        <w:t>……………………………………………………………………………………………………………</w:t>
      </w:r>
    </w:p>
    <w:p w:rsidR="00C60295" w:rsidRPr="00E0013C" w:rsidRDefault="00C60295" w:rsidP="00B167E7">
      <w:pPr>
        <w:autoSpaceDE w:val="0"/>
        <w:autoSpaceDN w:val="0"/>
        <w:adjustRightInd w:val="0"/>
      </w:pPr>
      <w:r w:rsidRPr="0091227D">
        <w:rPr>
          <w:rFonts w:ascii="Comic Sans MS" w:hAnsi="Comic Sans MS"/>
          <w:sz w:val="20"/>
          <w:szCs w:val="18"/>
        </w:rPr>
        <w:t xml:space="preserve">(   ) </w:t>
      </w:r>
      <w:r w:rsidRPr="00A75247">
        <w:rPr>
          <w:rFonts w:ascii="Comic Sans MS" w:hAnsi="Comic Sans MS"/>
          <w:sz w:val="20"/>
          <w:szCs w:val="20"/>
        </w:rPr>
        <w:t>)“Mezopotamya” kelimesi  Seyhan – Ceyhan   nehirleri  arasına verilen isimdir</w:t>
      </w:r>
    </w:p>
    <w:p w:rsidR="00C60295" w:rsidRPr="0091227D" w:rsidRDefault="00C60295" w:rsidP="00FB695C">
      <w:pPr>
        <w:rPr>
          <w:rFonts w:ascii="Comic Sans MS" w:hAnsi="Comic Sans MS"/>
          <w:b/>
          <w:sz w:val="18"/>
          <w:szCs w:val="18"/>
        </w:rPr>
      </w:pPr>
    </w:p>
    <w:p w:rsidR="00C60295" w:rsidRDefault="00C60295" w:rsidP="00FB695C">
      <w:pPr>
        <w:jc w:val="both"/>
        <w:rPr>
          <w:rFonts w:ascii="Comic Sans MS" w:hAnsi="Comic Sans MS"/>
          <w:sz w:val="16"/>
          <w:szCs w:val="16"/>
        </w:rPr>
      </w:pPr>
      <w:r w:rsidRPr="0091227D">
        <w:rPr>
          <w:rFonts w:ascii="Comic Sans MS" w:hAnsi="Comic Sans MS"/>
          <w:sz w:val="18"/>
          <w:szCs w:val="18"/>
        </w:rPr>
        <w:t>.</w:t>
      </w:r>
      <w:r w:rsidRPr="0091227D">
        <w:rPr>
          <w:rFonts w:ascii="Comic Sans MS" w:hAnsi="Comic Sans MS"/>
          <w:sz w:val="16"/>
          <w:szCs w:val="16"/>
        </w:rPr>
        <w:t>.........................................................................................................................</w:t>
      </w:r>
    </w:p>
    <w:p w:rsidR="00C60295" w:rsidRDefault="00C60295" w:rsidP="00FB695C">
      <w:pPr>
        <w:jc w:val="both"/>
        <w:rPr>
          <w:rFonts w:ascii="Comic Sans MS" w:hAnsi="Comic Sans MS"/>
          <w:sz w:val="20"/>
          <w:szCs w:val="16"/>
        </w:rPr>
      </w:pPr>
      <w:r w:rsidRPr="00EF2B98">
        <w:rPr>
          <w:rFonts w:ascii="Comic Sans MS" w:hAnsi="Comic Sans MS"/>
          <w:sz w:val="20"/>
          <w:szCs w:val="16"/>
        </w:rPr>
        <w:t xml:space="preserve">(  </w:t>
      </w:r>
      <w:r>
        <w:rPr>
          <w:rFonts w:ascii="Comic Sans MS" w:hAnsi="Comic Sans MS"/>
          <w:sz w:val="20"/>
          <w:szCs w:val="16"/>
        </w:rPr>
        <w:t>)</w:t>
      </w:r>
      <w:r w:rsidRPr="00A75247">
        <w:rPr>
          <w:rFonts w:ascii="Arial Narrow" w:hAnsi="Arial Narrow" w:cs="Lucida Sans Unicode"/>
        </w:rPr>
        <w:t xml:space="preserve"> </w:t>
      </w:r>
      <w:r w:rsidRPr="006A55D1">
        <w:rPr>
          <w:rFonts w:ascii="Arial Narrow" w:hAnsi="Arial Narrow" w:cs="Lucida Sans Unicode"/>
        </w:rPr>
        <w:t>İslamiyet’i kabul eden ilk Türk Devleti Karahanlılar’dır.</w:t>
      </w:r>
    </w:p>
    <w:p w:rsidR="00C60295" w:rsidRDefault="00C60295" w:rsidP="00A75247">
      <w:pPr>
        <w:jc w:val="both"/>
        <w:rPr>
          <w:rFonts w:ascii="Comic Sans MS" w:hAnsi="Comic Sans MS"/>
          <w:sz w:val="20"/>
          <w:szCs w:val="16"/>
        </w:rPr>
      </w:pPr>
      <w:r>
        <w:rPr>
          <w:rFonts w:ascii="Comic Sans MS" w:hAnsi="Comic Sans MS"/>
          <w:sz w:val="20"/>
          <w:szCs w:val="16"/>
        </w:rPr>
        <w:t>…………………………………………………………………………………………………………</w:t>
      </w:r>
    </w:p>
    <w:p w:rsidR="00C60295" w:rsidRPr="00A75247" w:rsidRDefault="00C60295" w:rsidP="00A75247">
      <w:pPr>
        <w:jc w:val="both"/>
        <w:rPr>
          <w:rFonts w:ascii="Comic Sans MS" w:hAnsi="Comic Sans MS"/>
          <w:sz w:val="20"/>
          <w:szCs w:val="16"/>
        </w:rPr>
      </w:pPr>
      <w:bookmarkStart w:id="0" w:name="_GoBack"/>
      <w:bookmarkEnd w:id="0"/>
    </w:p>
    <w:p w:rsidR="00C60295" w:rsidRDefault="00C60295" w:rsidP="00663448">
      <w:pPr>
        <w:spacing w:line="360" w:lineRule="auto"/>
        <w:jc w:val="both"/>
        <w:rPr>
          <w:rFonts w:ascii="Arial" w:hAnsi="Arial" w:cs="Arial"/>
          <w:b/>
          <w:color w:val="000000"/>
          <w:sz w:val="18"/>
          <w:szCs w:val="18"/>
        </w:rPr>
      </w:pPr>
      <w:r>
        <w:rPr>
          <w:rFonts w:ascii="Arial" w:hAnsi="Arial" w:cs="Arial"/>
          <w:b/>
          <w:color w:val="000000"/>
          <w:sz w:val="18"/>
          <w:szCs w:val="18"/>
        </w:rPr>
        <w:t>10- Şimdi sizden Türklerin ilk ana yurdu olan yerin coğrafi konumu hakkında bilgi vermenizi istiyorum.Tablomuzu doldurarak açıklama yapınız</w:t>
      </w:r>
      <w:r w:rsidRPr="00B167E7">
        <w:rPr>
          <w:rFonts w:ascii="Arial" w:hAnsi="Arial" w:cs="Arial"/>
          <w:b/>
          <w:color w:val="000000"/>
          <w:sz w:val="18"/>
          <w:szCs w:val="18"/>
        </w:rPr>
        <w:sym w:font="Wingdings" w:char="F04A"/>
      </w:r>
      <w:r>
        <w:rPr>
          <w:rFonts w:ascii="Arial" w:hAnsi="Arial" w:cs="Arial"/>
          <w:b/>
          <w:color w:val="000000"/>
          <w:sz w:val="18"/>
          <w:szCs w:val="18"/>
        </w:rPr>
        <w:t xml:space="preserve">  ( 25 puan)</w:t>
      </w:r>
    </w:p>
    <w:p w:rsidR="00C60295" w:rsidRDefault="00C60295" w:rsidP="00663448">
      <w:pPr>
        <w:spacing w:line="360" w:lineRule="auto"/>
        <w:jc w:val="both"/>
        <w:rPr>
          <w:rFonts w:ascii="Arial" w:hAnsi="Arial" w:cs="Arial"/>
          <w:b/>
          <w:color w:val="000000"/>
          <w:sz w:val="18"/>
          <w:szCs w:val="18"/>
        </w:rPr>
      </w:pPr>
      <w:r>
        <w:rPr>
          <w:noProof/>
        </w:rPr>
        <w:pict>
          <v:roundrect id="AutoShape 799" o:spid="_x0000_s1035" style="position:absolute;left:0;text-align:left;margin-left:76.15pt;margin-top:11.35pt;width:92.6pt;height:28.1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" fillcolor="#fcf" strokecolor="#c0504d" strokeweight="1.5pt">
            <v:textbox inset=",.3mm,,.3mm">
              <w:txbxContent>
                <w:p w:rsidR="00C60295" w:rsidRPr="00F1368C" w:rsidRDefault="00C60295" w:rsidP="00663448">
                  <w:pPr>
                    <w:spacing w:before="120"/>
                    <w:jc w:val="center"/>
                    <w:rPr>
                      <w:rFonts w:ascii="Arial" w:hAnsi="Arial" w:cs="Arial"/>
                      <w:color w:val="000000"/>
                      <w:sz w:val="18"/>
                      <w:szCs w:val="18"/>
                    </w:rPr>
                  </w:pPr>
                </w:p>
              </w:txbxContent>
            </v:textbox>
          </v:roundrect>
        </w:pict>
      </w:r>
    </w:p>
    <w:p w:rsidR="00C60295" w:rsidRPr="00F1368C" w:rsidRDefault="00C60295" w:rsidP="00663448">
      <w:pPr>
        <w:spacing w:line="360" w:lineRule="auto"/>
        <w:jc w:val="both"/>
        <w:rPr>
          <w:rFonts w:ascii="Arial" w:hAnsi="Arial" w:cs="Arial"/>
          <w:b/>
          <w:color w:val="000000"/>
          <w:sz w:val="18"/>
          <w:szCs w:val="18"/>
        </w:rPr>
      </w:pPr>
      <w:r>
        <w:rPr>
          <w:rFonts w:ascii="Arial" w:hAnsi="Arial" w:cs="Arial"/>
          <w:b/>
          <w:color w:val="000000"/>
          <w:sz w:val="18"/>
          <w:szCs w:val="18"/>
        </w:rPr>
        <w:t xml:space="preserve">                                                                                                                                  Açıklama:</w:t>
      </w:r>
    </w:p>
    <w:p w:rsidR="00C60295" w:rsidRPr="00F1368C" w:rsidRDefault="00C60295" w:rsidP="00663448">
      <w:pPr>
        <w:spacing w:line="360" w:lineRule="auto"/>
        <w:jc w:val="both"/>
        <w:rPr>
          <w:rFonts w:ascii="Arial" w:hAnsi="Arial" w:cs="Arial"/>
          <w:b/>
          <w:color w:val="000000"/>
          <w:sz w:val="18"/>
          <w:szCs w:val="18"/>
        </w:rPr>
      </w:pPr>
      <w:r>
        <w:rPr>
          <w:noProof/>
        </w:rPr>
        <w:pict>
          <v:shapetype id="_x0000_t32" coordsize="21600,21600" o:spt="32" o:oned="t" path="m,l21600,21600e" filled="f">
            <v:path arrowok="t" fillok="f" o:connecttype="none"/>
            <o:lock v:ext="edit" shapetype="t"/>
          </v:shapetype>
          <v:shape id="_x0000_s1036" type="#_x0000_t32" style="position:absolute;left:0;text-align:left;margin-left:125pt;margin-top:12.8pt;width:0;height:23.8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" strokecolor="windowText" strokeweight="2pt">
            <v:stroke endarrow="block"/>
            <v:shadow on="t" color="black" opacity="24903f" origin=",.5" offset="0,.55556mm"/>
          </v:shape>
        </w:pict>
      </w:r>
    </w:p>
    <w:p w:rsidR="00C60295" w:rsidRPr="00F1368C" w:rsidRDefault="00C60295" w:rsidP="00663448">
      <w:pPr>
        <w:spacing w:line="360" w:lineRule="auto"/>
        <w:jc w:val="both"/>
        <w:rPr>
          <w:rFonts w:ascii="Arial" w:hAnsi="Arial" w:cs="Arial"/>
          <w:b/>
          <w:color w:val="000000"/>
          <w:sz w:val="18"/>
          <w:szCs w:val="18"/>
        </w:rPr>
      </w:pPr>
      <w:r>
        <w:rPr>
          <w:noProof/>
        </w:rPr>
        <w:pict>
          <v:roundrect id="AutoShape 800" o:spid="_x0000_s1037" style="position:absolute;left:0;text-align:left;margin-left:184.25pt;margin-top:12.1pt;width:68.05pt;height:40.6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2JpZw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" fillcolor="#fcf" strokecolor="#c0504d" strokeweight="1.5pt">
            <v:textbox inset=",.3mm,,.3mm">
              <w:txbxContent>
                <w:p w:rsidR="00C60295" w:rsidRPr="00F1368C" w:rsidRDefault="00C60295" w:rsidP="00663448">
                  <w:pPr>
                    <w:spacing w:before="120" w:after="120"/>
                    <w:ind w:left="-142" w:right="-182"/>
                    <w:jc w:val="center"/>
                    <w:rPr>
                      <w:rFonts w:ascii="Arial" w:hAnsi="Arial" w:cs="Arial"/>
                      <w:color w:val="000000"/>
                      <w:sz w:val="18"/>
                      <w:szCs w:val="18"/>
                    </w:rPr>
                  </w:pPr>
                </w:p>
              </w:txbxContent>
            </v:textbox>
          </v:roundrect>
        </w:pict>
      </w:r>
    </w:p>
    <w:p w:rsidR="00C60295" w:rsidRPr="00F1368C" w:rsidRDefault="00C60295" w:rsidP="00663448">
      <w:pPr>
        <w:spacing w:line="360" w:lineRule="auto"/>
        <w:jc w:val="both"/>
        <w:rPr>
          <w:rFonts w:ascii="Arial" w:hAnsi="Arial" w:cs="Arial"/>
          <w:b/>
          <w:color w:val="000000"/>
          <w:sz w:val="18"/>
          <w:szCs w:val="18"/>
        </w:rPr>
      </w:pPr>
      <w:r>
        <w:rPr>
          <w:noProof/>
        </w:rPr>
        <w:pict>
          <v:roundrect id="_x0000_s1038" style="position:absolute;left:0;text-align:left;margin-left:-4.55pt;margin-top:-.2pt;width:68.05pt;height:40.6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" fillcolor="#fcf" strokecolor="#c0504d" strokeweight="1.5pt">
            <v:textbox inset=",.3mm,,.3mm">
              <w:txbxContent>
                <w:p w:rsidR="00C60295" w:rsidRPr="00F1368C" w:rsidRDefault="00C60295" w:rsidP="00663448">
                  <w:pPr>
                    <w:spacing w:before="240" w:after="120"/>
                    <w:jc w:val="center"/>
                    <w:rPr>
                      <w:rFonts w:ascii="Arial" w:hAnsi="Arial" w:cs="Arial"/>
                      <w:color w:val="000000"/>
                      <w:sz w:val="18"/>
                      <w:szCs w:val="18"/>
                    </w:rPr>
                  </w:pPr>
                </w:p>
              </w:txbxContent>
            </v:textbox>
          </v:roundrect>
        </w:pict>
      </w:r>
      <w:r>
        <w:rPr>
          <w:noProof/>
        </w:rPr>
        <w:pict>
          <v:roundrect id="AutoShape 797" o:spid="_x0000_s1039" style="position:absolute;left:0;text-align:left;margin-left:91.8pt;margin-top:6.15pt;width:68.05pt;height:25.3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" fillcolor="#ffc" strokecolor="#c0504d" strokeweight="1.5pt">
            <v:shadow color="#868686"/>
            <v:textbox inset=",.3mm,,.3mm">
              <w:txbxContent>
                <w:p w:rsidR="00C60295" w:rsidRPr="00327991" w:rsidRDefault="00C60295" w:rsidP="00663448">
                  <w:pPr>
                    <w:spacing w:before="60" w:after="120"/>
                    <w:jc w:val="center"/>
                    <w:rPr>
                      <w:rFonts w:ascii="Arial" w:hAnsi="Arial" w:cs="Arial"/>
                      <w:b/>
                      <w:color w:val="000000"/>
                      <w:sz w:val="20"/>
                    </w:rPr>
                  </w:pPr>
                  <w:r w:rsidRPr="00327991">
                    <w:rPr>
                      <w:rFonts w:ascii="Arial" w:hAnsi="Arial" w:cs="Arial"/>
                      <w:b/>
                      <w:color w:val="000000"/>
                      <w:sz w:val="20"/>
                    </w:rPr>
                    <w:t>Orta Asya</w:t>
                  </w:r>
                </w:p>
              </w:txbxContent>
            </v:textbox>
          </v:roundrect>
        </w:pict>
      </w:r>
    </w:p>
    <w:p w:rsidR="00C60295" w:rsidRDefault="00C60295" w:rsidP="00663448">
      <w:pPr>
        <w:spacing w:line="360" w:lineRule="auto"/>
        <w:jc w:val="both"/>
        <w:rPr>
          <w:rFonts w:ascii="Arial" w:hAnsi="Arial" w:cs="Arial"/>
          <w:b/>
          <w:color w:val="000000"/>
          <w:sz w:val="18"/>
          <w:szCs w:val="18"/>
        </w:rPr>
      </w:pPr>
      <w:r>
        <w:rPr>
          <w:noProof/>
        </w:rPr>
        <w:pict>
          <v:shape id="_x0000_s1040" type="#_x0000_t32" style="position:absolute;left:0;text-align:left;margin-left:159.85pt;margin-top:3.8pt;width:24.4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" strokeweight="2pt">
            <v:stroke endarrow="block"/>
            <v:shadow on="t" color="black" opacity="24903f" origin=",.5" offset="0,.55556mm"/>
          </v:shape>
        </w:pict>
      </w:r>
      <w:r>
        <w:rPr>
          <w:noProof/>
        </w:rPr>
        <w:pict>
          <v:shape id="_x0000_s1041" type="#_x0000_t32" style="position:absolute;left:0;text-align:left;margin-left:62pt;margin-top:4.4pt;width:29.9pt;height: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" strokeweight="2pt">
            <v:stroke endarrow="block"/>
            <v:shadow on="t" color="black" opacity="24903f" origin=",.5" offset="0,.55556mm"/>
          </v:shape>
        </w:pict>
      </w:r>
    </w:p>
    <w:p w:rsidR="00C60295" w:rsidRDefault="00C60295" w:rsidP="00663448">
      <w:pPr>
        <w:spacing w:line="360" w:lineRule="auto"/>
        <w:jc w:val="both"/>
        <w:rPr>
          <w:rFonts w:ascii="Arial" w:hAnsi="Arial" w:cs="Arial"/>
          <w:b/>
          <w:color w:val="000000"/>
          <w:sz w:val="18"/>
          <w:szCs w:val="18"/>
        </w:rPr>
      </w:pPr>
      <w:r>
        <w:rPr>
          <w:noProof/>
        </w:rPr>
        <w:pict>
          <v:shape id="AutoShape 801" o:spid="_x0000_s1042" type="#_x0000_t32" style="position:absolute;left:0;text-align:left;margin-left:124.7pt;margin-top:1.15pt;width:0;height:2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" strokeweight="2pt">
            <v:stroke endarrow="block"/>
            <v:shadow on="t" color="black" opacity="24903f" origin=",.5" offset="0,.55556mm"/>
          </v:shape>
        </w:pict>
      </w:r>
    </w:p>
    <w:p w:rsidR="00C60295" w:rsidRDefault="00C60295" w:rsidP="00663448">
      <w:pPr>
        <w:spacing w:line="360" w:lineRule="auto"/>
        <w:jc w:val="both"/>
        <w:rPr>
          <w:rFonts w:ascii="Arial" w:hAnsi="Arial" w:cs="Arial"/>
          <w:b/>
          <w:color w:val="000000"/>
          <w:sz w:val="18"/>
          <w:szCs w:val="18"/>
        </w:rPr>
      </w:pPr>
      <w:r>
        <w:rPr>
          <w:noProof/>
        </w:rPr>
        <w:pict>
          <v:roundrect id="AutoShape 798" o:spid="_x0000_s1043" style="position:absolute;left:0;text-align:left;margin-left:76.15pt;margin-top:5.3pt;width:92.65pt;height:28.1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" fillcolor="#fcf" strokecolor="#c0504d" strokeweight="1.5pt">
            <v:textbox inset=",.3mm,,.3mm">
              <w:txbxContent>
                <w:p w:rsidR="00C60295" w:rsidRPr="00F1368C" w:rsidRDefault="00C60295" w:rsidP="00663448">
                  <w:pPr>
                    <w:jc w:val="center"/>
                    <w:rPr>
                      <w:rFonts w:ascii="Arial" w:hAnsi="Arial" w:cs="Arial"/>
                      <w:color w:val="000000"/>
                      <w:sz w:val="18"/>
                      <w:szCs w:val="18"/>
                    </w:rPr>
                  </w:pPr>
                </w:p>
              </w:txbxContent>
            </v:textbox>
          </v:roundrect>
        </w:pict>
      </w:r>
    </w:p>
    <w:p w:rsidR="00C60295" w:rsidRDefault="00C60295" w:rsidP="00FB695C">
      <w:pPr>
        <w:rPr>
          <w:rFonts w:ascii="Comic Sans MS" w:hAnsi="Comic Sans MS"/>
          <w:sz w:val="20"/>
          <w:szCs w:val="18"/>
        </w:rPr>
      </w:pPr>
    </w:p>
    <w:p w:rsidR="00C60295" w:rsidRDefault="00C60295" w:rsidP="00FB695C">
      <w:pPr>
        <w:spacing w:line="360" w:lineRule="auto"/>
        <w:rPr>
          <w:rFonts w:ascii="Arial" w:hAnsi="Arial" w:cs="Arial"/>
          <w:b/>
          <w:sz w:val="20"/>
          <w:szCs w:val="20"/>
        </w:rPr>
      </w:pPr>
    </w:p>
    <w:p w:rsidR="00C60295" w:rsidRPr="0039160F" w:rsidRDefault="00C60295" w:rsidP="00FB695C">
      <w:pPr>
        <w:rPr>
          <w:rFonts w:ascii="Comic Sans MS" w:hAnsi="Comic Sans MS" w:cs="Calibri"/>
          <w:b/>
          <w:sz w:val="16"/>
          <w:szCs w:val="16"/>
        </w:rPr>
      </w:pPr>
      <w:r w:rsidRPr="0039160F">
        <w:rPr>
          <w:rFonts w:ascii="Comic Sans MS" w:hAnsi="Comic Sans MS" w:cs="Calibri"/>
          <w:b/>
          <w:sz w:val="16"/>
          <w:szCs w:val="16"/>
        </w:rPr>
        <w:t>Not: Sınav süresi 40 dakikadır</w:t>
      </w:r>
    </w:p>
    <w:p w:rsidR="00C60295" w:rsidRPr="0039160F" w:rsidRDefault="00C60295" w:rsidP="00FB695C">
      <w:pPr>
        <w:jc w:val="both"/>
        <w:rPr>
          <w:rFonts w:ascii="Comic Sans MS" w:hAnsi="Comic Sans MS" w:cs="Arial"/>
          <w:b/>
          <w:sz w:val="16"/>
          <w:szCs w:val="16"/>
        </w:rPr>
      </w:pPr>
      <w:r w:rsidRPr="0039160F">
        <w:rPr>
          <w:rFonts w:ascii="Comic Sans MS" w:hAnsi="Comic Sans MS" w:cs="Arial"/>
          <w:b/>
          <w:sz w:val="16"/>
          <w:szCs w:val="16"/>
        </w:rPr>
        <w:t>Hepinizi seviyor başaracağınıza inanıyorum:)</w:t>
      </w:r>
    </w:p>
    <w:p w:rsidR="00C60295" w:rsidRDefault="00C60295" w:rsidP="00B167E7">
      <w:pPr>
        <w:jc w:val="center"/>
        <w:rPr>
          <w:rFonts w:ascii="Comic Sans MS" w:hAnsi="Comic Sans MS" w:cs="Arial"/>
          <w:b/>
          <w:sz w:val="16"/>
          <w:szCs w:val="16"/>
        </w:rPr>
      </w:pPr>
      <w:r w:rsidRPr="0039160F">
        <w:rPr>
          <w:rFonts w:ascii="Comic Sans MS" w:hAnsi="Comic Sans MS" w:cs="Arial"/>
          <w:b/>
          <w:sz w:val="16"/>
          <w:szCs w:val="16"/>
        </w:rPr>
        <w:t>EBRU ÖZKUL</w:t>
      </w:r>
    </w:p>
    <w:p w:rsidR="00C60295" w:rsidRPr="0039160F" w:rsidRDefault="00C60295" w:rsidP="00B167E7">
      <w:pPr>
        <w:jc w:val="center"/>
        <w:rPr>
          <w:rFonts w:ascii="Comic Sans MS" w:hAnsi="Comic Sans MS" w:cs="Arial"/>
          <w:b/>
          <w:sz w:val="16"/>
          <w:szCs w:val="16"/>
        </w:rPr>
      </w:pPr>
      <w:r w:rsidRPr="0039160F">
        <w:rPr>
          <w:rFonts w:ascii="Comic Sans MS" w:hAnsi="Comic Sans MS" w:cs="Arial"/>
          <w:b/>
          <w:sz w:val="16"/>
          <w:szCs w:val="16"/>
        </w:rPr>
        <w:t>Sosyal Bilgiler Öğretmeni</w:t>
      </w:r>
    </w:p>
    <w:p w:rsidR="00C60295" w:rsidRPr="0039160F" w:rsidRDefault="00C60295" w:rsidP="00B167E7">
      <w:pPr>
        <w:autoSpaceDE w:val="0"/>
        <w:autoSpaceDN w:val="0"/>
        <w:adjustRightInd w:val="0"/>
        <w:jc w:val="center"/>
        <w:rPr>
          <w:rFonts w:ascii="Comic Sans MS" w:hAnsi="Comic Sans MS"/>
          <w:b/>
          <w:sz w:val="16"/>
          <w:szCs w:val="16"/>
        </w:rPr>
      </w:pPr>
      <w:r w:rsidRPr="0039160F">
        <w:rPr>
          <w:rFonts w:ascii="Comic Sans MS" w:hAnsi="Comic Sans MS"/>
          <w:b/>
          <w:noProof/>
          <w:sz w:val="16"/>
          <w:szCs w:val="16"/>
        </w:rPr>
        <w:t>“Tarihini bilmeyen bir millet hafızasını kaybetmiş bir insana benzer”</w:t>
      </w:r>
    </w:p>
    <w:p w:rsidR="00C60295" w:rsidRPr="0039160F" w:rsidRDefault="00C60295" w:rsidP="00B167E7">
      <w:pPr>
        <w:jc w:val="center"/>
        <w:rPr>
          <w:rFonts w:ascii="Comic Sans MS" w:hAnsi="Comic Sans MS"/>
          <w:sz w:val="16"/>
          <w:szCs w:val="16"/>
        </w:rPr>
      </w:pPr>
    </w:p>
    <w:sectPr w:rsidR="00C60295" w:rsidRPr="0039160F" w:rsidSect="006A1C42">
      <w:type w:val="continuous"/>
      <w:pgSz w:w="11906" w:h="16838" w:code="9"/>
      <w:pgMar w:top="360" w:right="499" w:bottom="142" w:left="561"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295" w:rsidRDefault="00C60295">
      <w:r>
        <w:separator/>
      </w:r>
    </w:p>
  </w:endnote>
  <w:endnote w:type="continuationSeparator" w:id="0">
    <w:p w:rsidR="00C60295" w:rsidRDefault="00C60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R Comic Sans MS">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Constantia">
    <w:panose1 w:val="02030602050306030303"/>
    <w:charset w:val="A2"/>
    <w:family w:val="roman"/>
    <w:pitch w:val="variable"/>
    <w:sig w:usb0="A00002EF" w:usb1="4000204B" w:usb2="00000000" w:usb3="00000000" w:csb0="0000019F" w:csb1="00000000"/>
  </w:font>
  <w:font w:name="Tunga">
    <w:panose1 w:val="020B0502040204020203"/>
    <w:charset w:val="00"/>
    <w:family w:val="swiss"/>
    <w:pitch w:val="variable"/>
    <w:sig w:usb0="004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295" w:rsidRDefault="00C60295">
      <w:r>
        <w:separator/>
      </w:r>
    </w:p>
  </w:footnote>
  <w:footnote w:type="continuationSeparator" w:id="0">
    <w:p w:rsidR="00C60295" w:rsidRDefault="00C602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144C2"/>
    <w:multiLevelType w:val="hybridMultilevel"/>
    <w:tmpl w:val="78C82DBE"/>
    <w:lvl w:ilvl="0" w:tplc="305A3D3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1DE67D6"/>
    <w:multiLevelType w:val="hybridMultilevel"/>
    <w:tmpl w:val="8E306AA2"/>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483B24"/>
    <w:multiLevelType w:val="hybridMultilevel"/>
    <w:tmpl w:val="6B16C8E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E57545D"/>
    <w:multiLevelType w:val="hybridMultilevel"/>
    <w:tmpl w:val="B0DC847E"/>
    <w:lvl w:ilvl="0" w:tplc="90962DFE">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num w:numId="1">
    <w:abstractNumId w:val="2"/>
  </w:num>
  <w:num w:numId="2">
    <w:abstractNumId w:val="3"/>
  </w:num>
  <w:num w:numId="3">
    <w:abstractNumId w:val="0"/>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34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3B4"/>
    <w:rsid w:val="0000087C"/>
    <w:rsid w:val="00001038"/>
    <w:rsid w:val="00007248"/>
    <w:rsid w:val="000125F3"/>
    <w:rsid w:val="000238D1"/>
    <w:rsid w:val="00024963"/>
    <w:rsid w:val="00027DEC"/>
    <w:rsid w:val="00034C0D"/>
    <w:rsid w:val="0003667D"/>
    <w:rsid w:val="00053D50"/>
    <w:rsid w:val="000629CE"/>
    <w:rsid w:val="00062D5F"/>
    <w:rsid w:val="00063BA0"/>
    <w:rsid w:val="00063D6F"/>
    <w:rsid w:val="00064BD7"/>
    <w:rsid w:val="00066D07"/>
    <w:rsid w:val="00075959"/>
    <w:rsid w:val="00080AC0"/>
    <w:rsid w:val="00082D34"/>
    <w:rsid w:val="00084900"/>
    <w:rsid w:val="000925E0"/>
    <w:rsid w:val="00096265"/>
    <w:rsid w:val="00097ECC"/>
    <w:rsid w:val="000A0B68"/>
    <w:rsid w:val="000A12FB"/>
    <w:rsid w:val="000A3AB4"/>
    <w:rsid w:val="000A3B59"/>
    <w:rsid w:val="000B01B3"/>
    <w:rsid w:val="000B6128"/>
    <w:rsid w:val="000C4A70"/>
    <w:rsid w:val="000C6D92"/>
    <w:rsid w:val="000C7C58"/>
    <w:rsid w:val="000D2884"/>
    <w:rsid w:val="000D3E2D"/>
    <w:rsid w:val="000E47A2"/>
    <w:rsid w:val="000E5D8C"/>
    <w:rsid w:val="000E62A3"/>
    <w:rsid w:val="000E70F6"/>
    <w:rsid w:val="000F1FE9"/>
    <w:rsid w:val="000F4DD3"/>
    <w:rsid w:val="000F6784"/>
    <w:rsid w:val="001028CC"/>
    <w:rsid w:val="00104378"/>
    <w:rsid w:val="00104692"/>
    <w:rsid w:val="00110D77"/>
    <w:rsid w:val="001122AA"/>
    <w:rsid w:val="00114815"/>
    <w:rsid w:val="001163BA"/>
    <w:rsid w:val="00117172"/>
    <w:rsid w:val="001218A5"/>
    <w:rsid w:val="00126F36"/>
    <w:rsid w:val="00127C87"/>
    <w:rsid w:val="00131794"/>
    <w:rsid w:val="001320F9"/>
    <w:rsid w:val="00136CBB"/>
    <w:rsid w:val="001438AA"/>
    <w:rsid w:val="001442DF"/>
    <w:rsid w:val="00147F86"/>
    <w:rsid w:val="00154ECE"/>
    <w:rsid w:val="001550F9"/>
    <w:rsid w:val="0016164C"/>
    <w:rsid w:val="00161668"/>
    <w:rsid w:val="00163A69"/>
    <w:rsid w:val="001710BC"/>
    <w:rsid w:val="00171731"/>
    <w:rsid w:val="0017616C"/>
    <w:rsid w:val="00180C99"/>
    <w:rsid w:val="0018155E"/>
    <w:rsid w:val="00183762"/>
    <w:rsid w:val="001844CC"/>
    <w:rsid w:val="00184517"/>
    <w:rsid w:val="001865C3"/>
    <w:rsid w:val="00195EE9"/>
    <w:rsid w:val="001A0909"/>
    <w:rsid w:val="001A1C89"/>
    <w:rsid w:val="001A27FF"/>
    <w:rsid w:val="001A379A"/>
    <w:rsid w:val="001A572C"/>
    <w:rsid w:val="001A5DDD"/>
    <w:rsid w:val="001B08A1"/>
    <w:rsid w:val="001B200D"/>
    <w:rsid w:val="001B4D5A"/>
    <w:rsid w:val="001C6114"/>
    <w:rsid w:val="001D3793"/>
    <w:rsid w:val="001D6BA0"/>
    <w:rsid w:val="001D711D"/>
    <w:rsid w:val="001E17A1"/>
    <w:rsid w:val="001E1990"/>
    <w:rsid w:val="001E37CC"/>
    <w:rsid w:val="001E403D"/>
    <w:rsid w:val="001E407E"/>
    <w:rsid w:val="001F2AD7"/>
    <w:rsid w:val="001F44A0"/>
    <w:rsid w:val="001F500A"/>
    <w:rsid w:val="001F771E"/>
    <w:rsid w:val="00202B5A"/>
    <w:rsid w:val="002042D6"/>
    <w:rsid w:val="0020435B"/>
    <w:rsid w:val="002066FB"/>
    <w:rsid w:val="00207B1A"/>
    <w:rsid w:val="00215E19"/>
    <w:rsid w:val="00220D83"/>
    <w:rsid w:val="00225893"/>
    <w:rsid w:val="002268DC"/>
    <w:rsid w:val="0022701A"/>
    <w:rsid w:val="00227DA2"/>
    <w:rsid w:val="002301DA"/>
    <w:rsid w:val="0023302E"/>
    <w:rsid w:val="0023443D"/>
    <w:rsid w:val="00237C04"/>
    <w:rsid w:val="00254992"/>
    <w:rsid w:val="00254AC3"/>
    <w:rsid w:val="00254C51"/>
    <w:rsid w:val="002579FE"/>
    <w:rsid w:val="00257A9C"/>
    <w:rsid w:val="00262FA8"/>
    <w:rsid w:val="00263410"/>
    <w:rsid w:val="002677DC"/>
    <w:rsid w:val="002767EB"/>
    <w:rsid w:val="00281FDF"/>
    <w:rsid w:val="002911BF"/>
    <w:rsid w:val="00292392"/>
    <w:rsid w:val="002A073C"/>
    <w:rsid w:val="002A0AF9"/>
    <w:rsid w:val="002A32BF"/>
    <w:rsid w:val="002A55A3"/>
    <w:rsid w:val="002A64BA"/>
    <w:rsid w:val="002B122B"/>
    <w:rsid w:val="002B1FA4"/>
    <w:rsid w:val="002B3372"/>
    <w:rsid w:val="002B5EBA"/>
    <w:rsid w:val="002C028B"/>
    <w:rsid w:val="002C2020"/>
    <w:rsid w:val="002C49DE"/>
    <w:rsid w:val="002C66B6"/>
    <w:rsid w:val="002D1081"/>
    <w:rsid w:val="002D3CA3"/>
    <w:rsid w:val="002D49C0"/>
    <w:rsid w:val="002E583E"/>
    <w:rsid w:val="002E5B81"/>
    <w:rsid w:val="002E714B"/>
    <w:rsid w:val="002F1FF0"/>
    <w:rsid w:val="002F2B13"/>
    <w:rsid w:val="002F50DC"/>
    <w:rsid w:val="003027B0"/>
    <w:rsid w:val="00305453"/>
    <w:rsid w:val="0031184A"/>
    <w:rsid w:val="00311FAD"/>
    <w:rsid w:val="0031345C"/>
    <w:rsid w:val="00316E17"/>
    <w:rsid w:val="003234E2"/>
    <w:rsid w:val="00324C25"/>
    <w:rsid w:val="00326DCE"/>
    <w:rsid w:val="00327991"/>
    <w:rsid w:val="00331DA9"/>
    <w:rsid w:val="003332D5"/>
    <w:rsid w:val="00333AA1"/>
    <w:rsid w:val="00334BF6"/>
    <w:rsid w:val="00334F0C"/>
    <w:rsid w:val="00337DC6"/>
    <w:rsid w:val="00347330"/>
    <w:rsid w:val="00356FEA"/>
    <w:rsid w:val="00357096"/>
    <w:rsid w:val="00360F27"/>
    <w:rsid w:val="00362929"/>
    <w:rsid w:val="0036343B"/>
    <w:rsid w:val="00364A08"/>
    <w:rsid w:val="003651EC"/>
    <w:rsid w:val="00365905"/>
    <w:rsid w:val="00367DE7"/>
    <w:rsid w:val="003707BC"/>
    <w:rsid w:val="00374E91"/>
    <w:rsid w:val="00375ECD"/>
    <w:rsid w:val="003812C8"/>
    <w:rsid w:val="00390B1D"/>
    <w:rsid w:val="0039160F"/>
    <w:rsid w:val="00391B10"/>
    <w:rsid w:val="003921DE"/>
    <w:rsid w:val="003A733D"/>
    <w:rsid w:val="003B2213"/>
    <w:rsid w:val="003B33B4"/>
    <w:rsid w:val="003B3903"/>
    <w:rsid w:val="003B56BF"/>
    <w:rsid w:val="003B6346"/>
    <w:rsid w:val="003C1DA1"/>
    <w:rsid w:val="003C4947"/>
    <w:rsid w:val="003C62FC"/>
    <w:rsid w:val="003D4395"/>
    <w:rsid w:val="003D6575"/>
    <w:rsid w:val="003E145C"/>
    <w:rsid w:val="003E6D1B"/>
    <w:rsid w:val="003F0436"/>
    <w:rsid w:val="003F2E6B"/>
    <w:rsid w:val="003F2FC5"/>
    <w:rsid w:val="003F50E9"/>
    <w:rsid w:val="00402039"/>
    <w:rsid w:val="004168B5"/>
    <w:rsid w:val="00420FD0"/>
    <w:rsid w:val="00425AE1"/>
    <w:rsid w:val="00432CD1"/>
    <w:rsid w:val="00435155"/>
    <w:rsid w:val="00435223"/>
    <w:rsid w:val="004402C6"/>
    <w:rsid w:val="00442306"/>
    <w:rsid w:val="00442A95"/>
    <w:rsid w:val="004455B3"/>
    <w:rsid w:val="00447833"/>
    <w:rsid w:val="00451356"/>
    <w:rsid w:val="00456D75"/>
    <w:rsid w:val="004636D8"/>
    <w:rsid w:val="00474124"/>
    <w:rsid w:val="00480C2B"/>
    <w:rsid w:val="00480F3F"/>
    <w:rsid w:val="00482BE4"/>
    <w:rsid w:val="00487E4E"/>
    <w:rsid w:val="00490E10"/>
    <w:rsid w:val="00492A38"/>
    <w:rsid w:val="00493398"/>
    <w:rsid w:val="004A51E1"/>
    <w:rsid w:val="004B188A"/>
    <w:rsid w:val="004B1DE2"/>
    <w:rsid w:val="004C0D8C"/>
    <w:rsid w:val="004C1126"/>
    <w:rsid w:val="004C3DBF"/>
    <w:rsid w:val="004C4CF3"/>
    <w:rsid w:val="004D5468"/>
    <w:rsid w:val="004E7F8F"/>
    <w:rsid w:val="004F00A4"/>
    <w:rsid w:val="004F0A55"/>
    <w:rsid w:val="004F15B6"/>
    <w:rsid w:val="004F42BD"/>
    <w:rsid w:val="00513FE4"/>
    <w:rsid w:val="00517552"/>
    <w:rsid w:val="005236AA"/>
    <w:rsid w:val="0052534A"/>
    <w:rsid w:val="005279BC"/>
    <w:rsid w:val="005345BA"/>
    <w:rsid w:val="005408B7"/>
    <w:rsid w:val="0054448D"/>
    <w:rsid w:val="00547886"/>
    <w:rsid w:val="005515A1"/>
    <w:rsid w:val="00555EE8"/>
    <w:rsid w:val="00555F56"/>
    <w:rsid w:val="00556AAF"/>
    <w:rsid w:val="00556EF0"/>
    <w:rsid w:val="005570D2"/>
    <w:rsid w:val="00560775"/>
    <w:rsid w:val="00565DBD"/>
    <w:rsid w:val="00567980"/>
    <w:rsid w:val="00570D81"/>
    <w:rsid w:val="00570FEF"/>
    <w:rsid w:val="00574EA4"/>
    <w:rsid w:val="005750E1"/>
    <w:rsid w:val="0058620B"/>
    <w:rsid w:val="005867B9"/>
    <w:rsid w:val="005902CD"/>
    <w:rsid w:val="005935F0"/>
    <w:rsid w:val="0059463E"/>
    <w:rsid w:val="005962BD"/>
    <w:rsid w:val="00597475"/>
    <w:rsid w:val="005A1CDD"/>
    <w:rsid w:val="005A4605"/>
    <w:rsid w:val="005B08B9"/>
    <w:rsid w:val="005B2B7F"/>
    <w:rsid w:val="005B377B"/>
    <w:rsid w:val="005C388C"/>
    <w:rsid w:val="005C3C2C"/>
    <w:rsid w:val="005C3C7F"/>
    <w:rsid w:val="005C4A0A"/>
    <w:rsid w:val="005D057D"/>
    <w:rsid w:val="005D240A"/>
    <w:rsid w:val="005D4135"/>
    <w:rsid w:val="005E02D0"/>
    <w:rsid w:val="005E030B"/>
    <w:rsid w:val="005E1D6E"/>
    <w:rsid w:val="005F0E6B"/>
    <w:rsid w:val="005F11D1"/>
    <w:rsid w:val="005F19F9"/>
    <w:rsid w:val="005F24FF"/>
    <w:rsid w:val="005F5188"/>
    <w:rsid w:val="0060157F"/>
    <w:rsid w:val="00602044"/>
    <w:rsid w:val="00602D67"/>
    <w:rsid w:val="00604702"/>
    <w:rsid w:val="00605210"/>
    <w:rsid w:val="00606DCB"/>
    <w:rsid w:val="006130BC"/>
    <w:rsid w:val="00613E4C"/>
    <w:rsid w:val="00614E22"/>
    <w:rsid w:val="0062126F"/>
    <w:rsid w:val="00621E7E"/>
    <w:rsid w:val="006221C9"/>
    <w:rsid w:val="0062220C"/>
    <w:rsid w:val="00625677"/>
    <w:rsid w:val="006373D4"/>
    <w:rsid w:val="0064366B"/>
    <w:rsid w:val="00643DCC"/>
    <w:rsid w:val="00647CAF"/>
    <w:rsid w:val="00652378"/>
    <w:rsid w:val="006524E5"/>
    <w:rsid w:val="006533C5"/>
    <w:rsid w:val="00653BC8"/>
    <w:rsid w:val="00654066"/>
    <w:rsid w:val="00655193"/>
    <w:rsid w:val="00656CF0"/>
    <w:rsid w:val="00657753"/>
    <w:rsid w:val="00663448"/>
    <w:rsid w:val="006644D6"/>
    <w:rsid w:val="006656BB"/>
    <w:rsid w:val="00666709"/>
    <w:rsid w:val="006728B9"/>
    <w:rsid w:val="00676775"/>
    <w:rsid w:val="00676E4C"/>
    <w:rsid w:val="00677642"/>
    <w:rsid w:val="0068119B"/>
    <w:rsid w:val="006840C1"/>
    <w:rsid w:val="00684154"/>
    <w:rsid w:val="00694326"/>
    <w:rsid w:val="00694662"/>
    <w:rsid w:val="006A1C42"/>
    <w:rsid w:val="006A55D1"/>
    <w:rsid w:val="006A6A80"/>
    <w:rsid w:val="006A717E"/>
    <w:rsid w:val="006A7624"/>
    <w:rsid w:val="006B26A3"/>
    <w:rsid w:val="006B2D28"/>
    <w:rsid w:val="006C07BE"/>
    <w:rsid w:val="006C3D36"/>
    <w:rsid w:val="006D0E64"/>
    <w:rsid w:val="006D3110"/>
    <w:rsid w:val="006D53D3"/>
    <w:rsid w:val="006D5641"/>
    <w:rsid w:val="006D6CC4"/>
    <w:rsid w:val="006E08ED"/>
    <w:rsid w:val="006E1566"/>
    <w:rsid w:val="006E617B"/>
    <w:rsid w:val="006F4479"/>
    <w:rsid w:val="006F5499"/>
    <w:rsid w:val="006F6ACB"/>
    <w:rsid w:val="0071333D"/>
    <w:rsid w:val="0071740E"/>
    <w:rsid w:val="00723050"/>
    <w:rsid w:val="0072441A"/>
    <w:rsid w:val="00725D46"/>
    <w:rsid w:val="00733FF4"/>
    <w:rsid w:val="0073599A"/>
    <w:rsid w:val="00737265"/>
    <w:rsid w:val="007377ED"/>
    <w:rsid w:val="00740DD6"/>
    <w:rsid w:val="007420BA"/>
    <w:rsid w:val="007472DC"/>
    <w:rsid w:val="00755745"/>
    <w:rsid w:val="00756F8D"/>
    <w:rsid w:val="00765EE1"/>
    <w:rsid w:val="00770482"/>
    <w:rsid w:val="00771C54"/>
    <w:rsid w:val="00780DF6"/>
    <w:rsid w:val="00783BCE"/>
    <w:rsid w:val="00786ECE"/>
    <w:rsid w:val="007909E7"/>
    <w:rsid w:val="00791705"/>
    <w:rsid w:val="007A58D8"/>
    <w:rsid w:val="007B172F"/>
    <w:rsid w:val="007B5154"/>
    <w:rsid w:val="007B560F"/>
    <w:rsid w:val="007B6E72"/>
    <w:rsid w:val="007B7BCD"/>
    <w:rsid w:val="007C0033"/>
    <w:rsid w:val="007C5BBA"/>
    <w:rsid w:val="007D5CD9"/>
    <w:rsid w:val="007D5EFF"/>
    <w:rsid w:val="007E0FCC"/>
    <w:rsid w:val="007E326C"/>
    <w:rsid w:val="007E492F"/>
    <w:rsid w:val="007E647A"/>
    <w:rsid w:val="00804EFA"/>
    <w:rsid w:val="00810D79"/>
    <w:rsid w:val="00813365"/>
    <w:rsid w:val="00815A5D"/>
    <w:rsid w:val="00816A13"/>
    <w:rsid w:val="0082263D"/>
    <w:rsid w:val="008238F8"/>
    <w:rsid w:val="008244EB"/>
    <w:rsid w:val="00824CA5"/>
    <w:rsid w:val="008306C9"/>
    <w:rsid w:val="0084034B"/>
    <w:rsid w:val="00842B1C"/>
    <w:rsid w:val="00852B47"/>
    <w:rsid w:val="00853A66"/>
    <w:rsid w:val="0085562C"/>
    <w:rsid w:val="0086238D"/>
    <w:rsid w:val="00864A9A"/>
    <w:rsid w:val="008729C3"/>
    <w:rsid w:val="00873B2C"/>
    <w:rsid w:val="00876FEC"/>
    <w:rsid w:val="00884029"/>
    <w:rsid w:val="00884BDF"/>
    <w:rsid w:val="0089133E"/>
    <w:rsid w:val="008918E0"/>
    <w:rsid w:val="0089261D"/>
    <w:rsid w:val="00893361"/>
    <w:rsid w:val="00895F8B"/>
    <w:rsid w:val="008A1B81"/>
    <w:rsid w:val="008A4A0D"/>
    <w:rsid w:val="008A6294"/>
    <w:rsid w:val="008B395C"/>
    <w:rsid w:val="008B57A6"/>
    <w:rsid w:val="008B5999"/>
    <w:rsid w:val="008C20FD"/>
    <w:rsid w:val="008C40CF"/>
    <w:rsid w:val="008C5178"/>
    <w:rsid w:val="008C54C5"/>
    <w:rsid w:val="008C6A8E"/>
    <w:rsid w:val="008D5A02"/>
    <w:rsid w:val="008E16D9"/>
    <w:rsid w:val="008E3FD1"/>
    <w:rsid w:val="008E4739"/>
    <w:rsid w:val="008E4E6D"/>
    <w:rsid w:val="008E5334"/>
    <w:rsid w:val="008E63A4"/>
    <w:rsid w:val="008E75A8"/>
    <w:rsid w:val="008F17F1"/>
    <w:rsid w:val="008F1FA1"/>
    <w:rsid w:val="008F3509"/>
    <w:rsid w:val="00901089"/>
    <w:rsid w:val="0090336E"/>
    <w:rsid w:val="00906B8A"/>
    <w:rsid w:val="0091227D"/>
    <w:rsid w:val="00913899"/>
    <w:rsid w:val="009154FD"/>
    <w:rsid w:val="00917155"/>
    <w:rsid w:val="0092435B"/>
    <w:rsid w:val="009524D6"/>
    <w:rsid w:val="00955DEF"/>
    <w:rsid w:val="009571D5"/>
    <w:rsid w:val="00960BE0"/>
    <w:rsid w:val="00966BC8"/>
    <w:rsid w:val="00975B93"/>
    <w:rsid w:val="0097620C"/>
    <w:rsid w:val="00976491"/>
    <w:rsid w:val="00980108"/>
    <w:rsid w:val="009846B4"/>
    <w:rsid w:val="0098653B"/>
    <w:rsid w:val="00987934"/>
    <w:rsid w:val="009A0AC6"/>
    <w:rsid w:val="009A37E4"/>
    <w:rsid w:val="009A3E58"/>
    <w:rsid w:val="009B599C"/>
    <w:rsid w:val="009C0845"/>
    <w:rsid w:val="009C10CF"/>
    <w:rsid w:val="009C3A46"/>
    <w:rsid w:val="009D072D"/>
    <w:rsid w:val="009D1839"/>
    <w:rsid w:val="009D19AB"/>
    <w:rsid w:val="009D2F60"/>
    <w:rsid w:val="009D4030"/>
    <w:rsid w:val="009E1983"/>
    <w:rsid w:val="009E27AA"/>
    <w:rsid w:val="009E3B46"/>
    <w:rsid w:val="009E6988"/>
    <w:rsid w:val="009F56E9"/>
    <w:rsid w:val="009F6982"/>
    <w:rsid w:val="009F7E73"/>
    <w:rsid w:val="00A0019F"/>
    <w:rsid w:val="00A00F65"/>
    <w:rsid w:val="00A02201"/>
    <w:rsid w:val="00A071D7"/>
    <w:rsid w:val="00A10BB2"/>
    <w:rsid w:val="00A12CA1"/>
    <w:rsid w:val="00A14175"/>
    <w:rsid w:val="00A22E50"/>
    <w:rsid w:val="00A22FEB"/>
    <w:rsid w:val="00A3046A"/>
    <w:rsid w:val="00A31200"/>
    <w:rsid w:val="00A31C3D"/>
    <w:rsid w:val="00A40F33"/>
    <w:rsid w:val="00A44B57"/>
    <w:rsid w:val="00A47805"/>
    <w:rsid w:val="00A50211"/>
    <w:rsid w:val="00A55382"/>
    <w:rsid w:val="00A60337"/>
    <w:rsid w:val="00A73C2E"/>
    <w:rsid w:val="00A75247"/>
    <w:rsid w:val="00A753DF"/>
    <w:rsid w:val="00A75912"/>
    <w:rsid w:val="00A76A1B"/>
    <w:rsid w:val="00A86A2C"/>
    <w:rsid w:val="00AA0D43"/>
    <w:rsid w:val="00AA44D0"/>
    <w:rsid w:val="00AA470F"/>
    <w:rsid w:val="00AA4A86"/>
    <w:rsid w:val="00AA4CC4"/>
    <w:rsid w:val="00AA7164"/>
    <w:rsid w:val="00AB0AD4"/>
    <w:rsid w:val="00AB1AFA"/>
    <w:rsid w:val="00AB301F"/>
    <w:rsid w:val="00AB304B"/>
    <w:rsid w:val="00AB4006"/>
    <w:rsid w:val="00AB4081"/>
    <w:rsid w:val="00AB47B6"/>
    <w:rsid w:val="00AB61A1"/>
    <w:rsid w:val="00AB76BC"/>
    <w:rsid w:val="00AC0053"/>
    <w:rsid w:val="00AC5C2B"/>
    <w:rsid w:val="00AC7C39"/>
    <w:rsid w:val="00AD3EA6"/>
    <w:rsid w:val="00AD66FC"/>
    <w:rsid w:val="00AD77E1"/>
    <w:rsid w:val="00AE1B48"/>
    <w:rsid w:val="00AE24B9"/>
    <w:rsid w:val="00AE49A0"/>
    <w:rsid w:val="00AE6397"/>
    <w:rsid w:val="00AE6731"/>
    <w:rsid w:val="00AF2AEC"/>
    <w:rsid w:val="00AF5EB9"/>
    <w:rsid w:val="00B00D3B"/>
    <w:rsid w:val="00B0104E"/>
    <w:rsid w:val="00B03AC9"/>
    <w:rsid w:val="00B07C87"/>
    <w:rsid w:val="00B07DA7"/>
    <w:rsid w:val="00B105FD"/>
    <w:rsid w:val="00B13B3F"/>
    <w:rsid w:val="00B1603E"/>
    <w:rsid w:val="00B160AA"/>
    <w:rsid w:val="00B167E7"/>
    <w:rsid w:val="00B16864"/>
    <w:rsid w:val="00B22D5E"/>
    <w:rsid w:val="00B242A5"/>
    <w:rsid w:val="00B30EA2"/>
    <w:rsid w:val="00B32A39"/>
    <w:rsid w:val="00B33AB7"/>
    <w:rsid w:val="00B34AC2"/>
    <w:rsid w:val="00B36A26"/>
    <w:rsid w:val="00B3784F"/>
    <w:rsid w:val="00B37EB6"/>
    <w:rsid w:val="00B4077B"/>
    <w:rsid w:val="00B410C7"/>
    <w:rsid w:val="00B53113"/>
    <w:rsid w:val="00B561C1"/>
    <w:rsid w:val="00B607C9"/>
    <w:rsid w:val="00B61235"/>
    <w:rsid w:val="00B6375C"/>
    <w:rsid w:val="00B700CF"/>
    <w:rsid w:val="00B7749E"/>
    <w:rsid w:val="00B844DA"/>
    <w:rsid w:val="00B858D9"/>
    <w:rsid w:val="00B8710B"/>
    <w:rsid w:val="00B91DAD"/>
    <w:rsid w:val="00B93219"/>
    <w:rsid w:val="00B9727C"/>
    <w:rsid w:val="00BA478E"/>
    <w:rsid w:val="00BA67A9"/>
    <w:rsid w:val="00BA7CAC"/>
    <w:rsid w:val="00BB337F"/>
    <w:rsid w:val="00BB3C80"/>
    <w:rsid w:val="00BB551B"/>
    <w:rsid w:val="00BB7AD1"/>
    <w:rsid w:val="00BC23C3"/>
    <w:rsid w:val="00BC41B8"/>
    <w:rsid w:val="00BC50B8"/>
    <w:rsid w:val="00BD5C03"/>
    <w:rsid w:val="00BE5DED"/>
    <w:rsid w:val="00BF1481"/>
    <w:rsid w:val="00BF25B4"/>
    <w:rsid w:val="00BF2A9A"/>
    <w:rsid w:val="00BF333D"/>
    <w:rsid w:val="00BF51A9"/>
    <w:rsid w:val="00BF6FFD"/>
    <w:rsid w:val="00BF702F"/>
    <w:rsid w:val="00BF78B7"/>
    <w:rsid w:val="00C008E7"/>
    <w:rsid w:val="00C02EB3"/>
    <w:rsid w:val="00C04703"/>
    <w:rsid w:val="00C04DFB"/>
    <w:rsid w:val="00C04E26"/>
    <w:rsid w:val="00C05E14"/>
    <w:rsid w:val="00C11CCB"/>
    <w:rsid w:val="00C134B5"/>
    <w:rsid w:val="00C20690"/>
    <w:rsid w:val="00C2383C"/>
    <w:rsid w:val="00C23D34"/>
    <w:rsid w:val="00C25A20"/>
    <w:rsid w:val="00C30522"/>
    <w:rsid w:val="00C310A8"/>
    <w:rsid w:val="00C31A5A"/>
    <w:rsid w:val="00C3514C"/>
    <w:rsid w:val="00C456C3"/>
    <w:rsid w:val="00C526AF"/>
    <w:rsid w:val="00C5393D"/>
    <w:rsid w:val="00C56643"/>
    <w:rsid w:val="00C60295"/>
    <w:rsid w:val="00C7091E"/>
    <w:rsid w:val="00C7214A"/>
    <w:rsid w:val="00C73707"/>
    <w:rsid w:val="00C73B6E"/>
    <w:rsid w:val="00C828D0"/>
    <w:rsid w:val="00C83B89"/>
    <w:rsid w:val="00C8524D"/>
    <w:rsid w:val="00C91D42"/>
    <w:rsid w:val="00C93EE3"/>
    <w:rsid w:val="00C94F12"/>
    <w:rsid w:val="00CA3800"/>
    <w:rsid w:val="00CA793B"/>
    <w:rsid w:val="00CB0D6B"/>
    <w:rsid w:val="00CB0E9D"/>
    <w:rsid w:val="00CB3351"/>
    <w:rsid w:val="00CB35F3"/>
    <w:rsid w:val="00CB6C83"/>
    <w:rsid w:val="00CB7685"/>
    <w:rsid w:val="00CC1D2E"/>
    <w:rsid w:val="00CC1EDD"/>
    <w:rsid w:val="00CC2476"/>
    <w:rsid w:val="00CC25CB"/>
    <w:rsid w:val="00CC342D"/>
    <w:rsid w:val="00CC7809"/>
    <w:rsid w:val="00CD29F7"/>
    <w:rsid w:val="00CD2C53"/>
    <w:rsid w:val="00CD5B77"/>
    <w:rsid w:val="00CD6C86"/>
    <w:rsid w:val="00CE2D3B"/>
    <w:rsid w:val="00CE2F9D"/>
    <w:rsid w:val="00CE315D"/>
    <w:rsid w:val="00CE5BC1"/>
    <w:rsid w:val="00CF07A0"/>
    <w:rsid w:val="00D0002C"/>
    <w:rsid w:val="00D01E09"/>
    <w:rsid w:val="00D043E2"/>
    <w:rsid w:val="00D04927"/>
    <w:rsid w:val="00D0668D"/>
    <w:rsid w:val="00D21B3E"/>
    <w:rsid w:val="00D27C43"/>
    <w:rsid w:val="00D3107B"/>
    <w:rsid w:val="00D318CE"/>
    <w:rsid w:val="00D37709"/>
    <w:rsid w:val="00D41049"/>
    <w:rsid w:val="00D43ACD"/>
    <w:rsid w:val="00D45254"/>
    <w:rsid w:val="00D46CAC"/>
    <w:rsid w:val="00D4753B"/>
    <w:rsid w:val="00D52DA4"/>
    <w:rsid w:val="00D53162"/>
    <w:rsid w:val="00D610E3"/>
    <w:rsid w:val="00D70F72"/>
    <w:rsid w:val="00D74921"/>
    <w:rsid w:val="00D81B75"/>
    <w:rsid w:val="00D842BA"/>
    <w:rsid w:val="00D877C0"/>
    <w:rsid w:val="00D87C3D"/>
    <w:rsid w:val="00D95C7F"/>
    <w:rsid w:val="00DA1A85"/>
    <w:rsid w:val="00DA2FE6"/>
    <w:rsid w:val="00DA3EAF"/>
    <w:rsid w:val="00DB4285"/>
    <w:rsid w:val="00DB7E80"/>
    <w:rsid w:val="00DC1229"/>
    <w:rsid w:val="00DC128F"/>
    <w:rsid w:val="00DC39BB"/>
    <w:rsid w:val="00DC7F51"/>
    <w:rsid w:val="00DD0CC1"/>
    <w:rsid w:val="00DD1E2A"/>
    <w:rsid w:val="00DD3A6C"/>
    <w:rsid w:val="00DD739E"/>
    <w:rsid w:val="00DE08B5"/>
    <w:rsid w:val="00DE0D5B"/>
    <w:rsid w:val="00DE4044"/>
    <w:rsid w:val="00DE52CC"/>
    <w:rsid w:val="00DE57D5"/>
    <w:rsid w:val="00DE607D"/>
    <w:rsid w:val="00DF2698"/>
    <w:rsid w:val="00DF28C9"/>
    <w:rsid w:val="00DF3BD2"/>
    <w:rsid w:val="00DF79F4"/>
    <w:rsid w:val="00DF7B5F"/>
    <w:rsid w:val="00E0013C"/>
    <w:rsid w:val="00E007CB"/>
    <w:rsid w:val="00E0338D"/>
    <w:rsid w:val="00E06FA7"/>
    <w:rsid w:val="00E11663"/>
    <w:rsid w:val="00E11FBE"/>
    <w:rsid w:val="00E1313C"/>
    <w:rsid w:val="00E156C8"/>
    <w:rsid w:val="00E1694F"/>
    <w:rsid w:val="00E1796E"/>
    <w:rsid w:val="00E20894"/>
    <w:rsid w:val="00E215B1"/>
    <w:rsid w:val="00E22363"/>
    <w:rsid w:val="00E225D1"/>
    <w:rsid w:val="00E25181"/>
    <w:rsid w:val="00E272AB"/>
    <w:rsid w:val="00E27B68"/>
    <w:rsid w:val="00E33006"/>
    <w:rsid w:val="00E37CCF"/>
    <w:rsid w:val="00E422B5"/>
    <w:rsid w:val="00E4231B"/>
    <w:rsid w:val="00E4388F"/>
    <w:rsid w:val="00E43AF4"/>
    <w:rsid w:val="00E43C7D"/>
    <w:rsid w:val="00E43D06"/>
    <w:rsid w:val="00E46CDD"/>
    <w:rsid w:val="00E578F9"/>
    <w:rsid w:val="00E64A1F"/>
    <w:rsid w:val="00E74246"/>
    <w:rsid w:val="00E76545"/>
    <w:rsid w:val="00E7758E"/>
    <w:rsid w:val="00E800B3"/>
    <w:rsid w:val="00E80F3E"/>
    <w:rsid w:val="00E875F5"/>
    <w:rsid w:val="00E949EF"/>
    <w:rsid w:val="00E94B4E"/>
    <w:rsid w:val="00E962E0"/>
    <w:rsid w:val="00EA1F7A"/>
    <w:rsid w:val="00EA6463"/>
    <w:rsid w:val="00EB0CF7"/>
    <w:rsid w:val="00EB10CD"/>
    <w:rsid w:val="00EB4CDE"/>
    <w:rsid w:val="00EB6775"/>
    <w:rsid w:val="00EC044B"/>
    <w:rsid w:val="00EC1E74"/>
    <w:rsid w:val="00EC4728"/>
    <w:rsid w:val="00ED0E78"/>
    <w:rsid w:val="00EE2260"/>
    <w:rsid w:val="00EE66E8"/>
    <w:rsid w:val="00EE6DDD"/>
    <w:rsid w:val="00EF2B73"/>
    <w:rsid w:val="00EF2B98"/>
    <w:rsid w:val="00F030DD"/>
    <w:rsid w:val="00F03543"/>
    <w:rsid w:val="00F05E28"/>
    <w:rsid w:val="00F122C1"/>
    <w:rsid w:val="00F12F22"/>
    <w:rsid w:val="00F1368C"/>
    <w:rsid w:val="00F15411"/>
    <w:rsid w:val="00F20329"/>
    <w:rsid w:val="00F229D7"/>
    <w:rsid w:val="00F249F0"/>
    <w:rsid w:val="00F26958"/>
    <w:rsid w:val="00F32FBF"/>
    <w:rsid w:val="00F42284"/>
    <w:rsid w:val="00F46A73"/>
    <w:rsid w:val="00F551DF"/>
    <w:rsid w:val="00F578A5"/>
    <w:rsid w:val="00F64706"/>
    <w:rsid w:val="00F65235"/>
    <w:rsid w:val="00F65F11"/>
    <w:rsid w:val="00F81F1E"/>
    <w:rsid w:val="00FA76BA"/>
    <w:rsid w:val="00FB695C"/>
    <w:rsid w:val="00FB77CE"/>
    <w:rsid w:val="00FC4208"/>
    <w:rsid w:val="00FC4D3B"/>
    <w:rsid w:val="00FD3088"/>
    <w:rsid w:val="00FE040B"/>
    <w:rsid w:val="00FE1BB2"/>
    <w:rsid w:val="00FE44D0"/>
    <w:rsid w:val="00FF4797"/>
    <w:rsid w:val="00FF6AE0"/>
    <w:rsid w:val="00FF7A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959"/>
    <w:rPr>
      <w:sz w:val="24"/>
      <w:szCs w:val="24"/>
    </w:rPr>
  </w:style>
  <w:style w:type="paragraph" w:styleId="Heading3">
    <w:name w:val="heading 3"/>
    <w:basedOn w:val="Normal"/>
    <w:next w:val="Normal"/>
    <w:link w:val="Heading3Char"/>
    <w:uiPriority w:val="99"/>
    <w:qFormat/>
    <w:rsid w:val="007E492F"/>
    <w:pPr>
      <w:keepNext/>
      <w:outlineLvl w:val="2"/>
    </w:pPr>
    <w:rPr>
      <w:rFonts w:ascii="Arial Black" w:hAnsi="Arial Black" w:cs="Arial"/>
      <w:b/>
      <w:bCs/>
      <w:sz w:val="3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table" w:styleId="TableGrid">
    <w:name w:val="Table Grid"/>
    <w:basedOn w:val="TableNormal"/>
    <w:uiPriority w:val="99"/>
    <w:rsid w:val="00C73B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DC39BB"/>
    <w:rPr>
      <w:rFonts w:cs="Times New Roman"/>
      <w:b/>
      <w:bCs/>
    </w:rPr>
  </w:style>
  <w:style w:type="paragraph" w:styleId="BodyText">
    <w:name w:val="Body Text"/>
    <w:basedOn w:val="Normal"/>
    <w:link w:val="BodyTextChar"/>
    <w:uiPriority w:val="99"/>
    <w:rsid w:val="009154FD"/>
    <w:rPr>
      <w:sz w:val="22"/>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DocumentMap">
    <w:name w:val="Document Map"/>
    <w:basedOn w:val="Normal"/>
    <w:link w:val="DocumentMapChar"/>
    <w:uiPriority w:val="99"/>
    <w:semiHidden/>
    <w:rsid w:val="00116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Times New Roman"/>
      <w:sz w:val="2"/>
    </w:rPr>
  </w:style>
  <w:style w:type="paragraph" w:styleId="BalloonText">
    <w:name w:val="Balloon Text"/>
    <w:basedOn w:val="Normal"/>
    <w:link w:val="BalloonTextChar"/>
    <w:uiPriority w:val="99"/>
    <w:semiHidden/>
    <w:rsid w:val="005A460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Caption">
    <w:name w:val="caption"/>
    <w:basedOn w:val="Normal"/>
    <w:next w:val="Normal"/>
    <w:uiPriority w:val="99"/>
    <w:qFormat/>
    <w:rsid w:val="00E875F5"/>
    <w:rPr>
      <w:b/>
      <w:bCs/>
      <w:sz w:val="20"/>
      <w:szCs w:val="20"/>
    </w:rPr>
  </w:style>
  <w:style w:type="paragraph" w:styleId="ListParagraph">
    <w:name w:val="List Paragraph"/>
    <w:basedOn w:val="Normal"/>
    <w:uiPriority w:val="99"/>
    <w:qFormat/>
    <w:rsid w:val="007C5BBA"/>
    <w:pPr>
      <w:ind w:left="720"/>
      <w:contextualSpacing/>
    </w:pPr>
  </w:style>
  <w:style w:type="paragraph" w:customStyle="1" w:styleId="Style1">
    <w:name w:val="Style1"/>
    <w:basedOn w:val="Normal"/>
    <w:uiPriority w:val="99"/>
    <w:rsid w:val="00C310A8"/>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DefaultParagraphFont"/>
    <w:uiPriority w:val="99"/>
    <w:rsid w:val="00C310A8"/>
    <w:rPr>
      <w:rFonts w:ascii="Franklin Gothic Medium" w:hAnsi="Franklin Gothic Medium" w:cs="Franklin Gothic Medium"/>
      <w:spacing w:val="-10"/>
      <w:sz w:val="20"/>
      <w:szCs w:val="20"/>
    </w:rPr>
  </w:style>
  <w:style w:type="paragraph" w:styleId="NormalWeb">
    <w:name w:val="Normal (Web)"/>
    <w:basedOn w:val="Normal"/>
    <w:uiPriority w:val="99"/>
    <w:rsid w:val="00C310A8"/>
    <w:pPr>
      <w:spacing w:before="100" w:beforeAutospacing="1" w:after="100" w:afterAutospacing="1"/>
    </w:pPr>
  </w:style>
  <w:style w:type="paragraph" w:styleId="BodyText2">
    <w:name w:val="Body Text 2"/>
    <w:basedOn w:val="Normal"/>
    <w:link w:val="BodyText2Char"/>
    <w:uiPriority w:val="99"/>
    <w:rsid w:val="005E02D0"/>
    <w:pPr>
      <w:spacing w:after="120" w:line="480" w:lineRule="auto"/>
    </w:pPr>
  </w:style>
  <w:style w:type="character" w:customStyle="1" w:styleId="BodyText2Char">
    <w:name w:val="Body Text 2 Char"/>
    <w:basedOn w:val="DefaultParagraphFont"/>
    <w:link w:val="BodyText2"/>
    <w:uiPriority w:val="99"/>
    <w:locked/>
    <w:rsid w:val="005E02D0"/>
    <w:rPr>
      <w:rFonts w:cs="Times New Roman"/>
      <w:sz w:val="24"/>
      <w:szCs w:val="24"/>
    </w:rPr>
  </w:style>
  <w:style w:type="paragraph" w:styleId="NoSpacing">
    <w:name w:val="No Spacing"/>
    <w:uiPriority w:val="99"/>
    <w:qFormat/>
    <w:rsid w:val="005F5188"/>
    <w:rPr>
      <w:rFonts w:ascii="Calibri" w:hAnsi="Calibri"/>
      <w:lang w:eastAsia="en-US"/>
    </w:rPr>
  </w:style>
  <w:style w:type="paragraph" w:customStyle="1" w:styleId="Default">
    <w:name w:val="Default"/>
    <w:uiPriority w:val="99"/>
    <w:rsid w:val="00184517"/>
    <w:pPr>
      <w:autoSpaceDE w:val="0"/>
      <w:autoSpaceDN w:val="0"/>
      <w:adjustRightInd w:val="0"/>
    </w:pPr>
    <w:rPr>
      <w:rFonts w:ascii="TR Comic Sans MS" w:hAnsi="TR Comic Sans MS" w:cs="TR Comic Sans MS"/>
      <w:color w:val="000000"/>
      <w:sz w:val="24"/>
      <w:szCs w:val="24"/>
    </w:rPr>
  </w:style>
  <w:style w:type="table" w:customStyle="1" w:styleId="Stil1">
    <w:name w:val="Stil1"/>
    <w:basedOn w:val="ColorfulGrid-Accent6"/>
    <w:link w:val="Stil1Char"/>
    <w:uiPriority w:val="99"/>
    <w:rsid w:val="00EA1F7A"/>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ascii="Times New Roman" w:hAnsi="Times New Roman" w:cs="Times New Roman"/>
        <w:b/>
        <w:bCs/>
        <w:sz w:val="18"/>
      </w:rPr>
      <w:tblPr/>
      <w:tcPr>
        <w:shd w:val="clear" w:color="auto" w:fill="E5B8B7"/>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1-Accent5">
    <w:name w:val="Medium Grid 1 Accent 5"/>
    <w:basedOn w:val="TableNormal"/>
    <w:uiPriority w:val="99"/>
    <w:rsid w:val="002A073C"/>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character" w:customStyle="1" w:styleId="Stil1Char">
    <w:name w:val="Stil1 Char"/>
    <w:basedOn w:val="DefaultParagraphFont"/>
    <w:link w:val="Stil1"/>
    <w:uiPriority w:val="99"/>
    <w:locked/>
    <w:rsid w:val="00AB1AFA"/>
    <w:rPr>
      <w:rFonts w:ascii="Comic Sans MS" w:hAnsi="Comic Sans MS" w:cs="Times New Roman"/>
      <w:sz w:val="18"/>
      <w:szCs w:val="18"/>
      <w:lang w:val="tr-TR" w:eastAsia="tr-TR" w:bidi="ar-SA"/>
    </w:rPr>
  </w:style>
  <w:style w:type="table" w:styleId="ColorfulGrid-Accent6">
    <w:name w:val="Colorful Grid Accent 6"/>
    <w:basedOn w:val="TableNormal"/>
    <w:uiPriority w:val="99"/>
    <w:rsid w:val="00EA1F7A"/>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s>
</file>

<file path=word/webSettings.xml><?xml version="1.0" encoding="utf-8"?>
<w:webSettings xmlns:r="http://schemas.openxmlformats.org/officeDocument/2006/relationships" xmlns:w="http://schemas.openxmlformats.org/wordprocessingml/2006/main">
  <w:divs>
    <w:div w:id="1093628149">
      <w:marLeft w:val="0"/>
      <w:marRight w:val="0"/>
      <w:marTop w:val="0"/>
      <w:marBottom w:val="0"/>
      <w:divBdr>
        <w:top w:val="none" w:sz="0" w:space="0" w:color="auto"/>
        <w:left w:val="none" w:sz="0" w:space="0" w:color="auto"/>
        <w:bottom w:val="none" w:sz="0" w:space="0" w:color="auto"/>
        <w:right w:val="none" w:sz="0" w:space="0" w:color="auto"/>
      </w:divBdr>
    </w:div>
    <w:div w:id="1093628150">
      <w:marLeft w:val="0"/>
      <w:marRight w:val="0"/>
      <w:marTop w:val="0"/>
      <w:marBottom w:val="0"/>
      <w:divBdr>
        <w:top w:val="none" w:sz="0" w:space="0" w:color="auto"/>
        <w:left w:val="none" w:sz="0" w:space="0" w:color="auto"/>
        <w:bottom w:val="none" w:sz="0" w:space="0" w:color="auto"/>
        <w:right w:val="none" w:sz="0" w:space="0" w:color="auto"/>
      </w:divBdr>
    </w:div>
    <w:div w:id="1093628152">
      <w:marLeft w:val="0"/>
      <w:marRight w:val="0"/>
      <w:marTop w:val="0"/>
      <w:marBottom w:val="0"/>
      <w:divBdr>
        <w:top w:val="none" w:sz="0" w:space="0" w:color="auto"/>
        <w:left w:val="none" w:sz="0" w:space="0" w:color="auto"/>
        <w:bottom w:val="none" w:sz="0" w:space="0" w:color="auto"/>
        <w:right w:val="none" w:sz="0" w:space="0" w:color="auto"/>
      </w:divBdr>
      <w:divsChild>
        <w:div w:id="1093628156">
          <w:marLeft w:val="0"/>
          <w:marRight w:val="0"/>
          <w:marTop w:val="0"/>
          <w:marBottom w:val="0"/>
          <w:divBdr>
            <w:top w:val="none" w:sz="0" w:space="0" w:color="auto"/>
            <w:left w:val="none" w:sz="0" w:space="0" w:color="auto"/>
            <w:bottom w:val="none" w:sz="0" w:space="0" w:color="auto"/>
            <w:right w:val="none" w:sz="0" w:space="0" w:color="auto"/>
          </w:divBdr>
          <w:divsChild>
            <w:div w:id="1093628163">
              <w:marLeft w:val="0"/>
              <w:marRight w:val="0"/>
              <w:marTop w:val="0"/>
              <w:marBottom w:val="0"/>
              <w:divBdr>
                <w:top w:val="none" w:sz="0" w:space="0" w:color="auto"/>
                <w:left w:val="none" w:sz="0" w:space="0" w:color="auto"/>
                <w:bottom w:val="none" w:sz="0" w:space="0" w:color="auto"/>
                <w:right w:val="none" w:sz="0" w:space="0" w:color="auto"/>
              </w:divBdr>
              <w:divsChild>
                <w:div w:id="1093628164">
                  <w:marLeft w:val="0"/>
                  <w:marRight w:val="0"/>
                  <w:marTop w:val="0"/>
                  <w:marBottom w:val="0"/>
                  <w:divBdr>
                    <w:top w:val="none" w:sz="0" w:space="0" w:color="auto"/>
                    <w:left w:val="none" w:sz="0" w:space="0" w:color="auto"/>
                    <w:bottom w:val="none" w:sz="0" w:space="0" w:color="auto"/>
                    <w:right w:val="none" w:sz="0" w:space="0" w:color="auto"/>
                  </w:divBdr>
                  <w:divsChild>
                    <w:div w:id="109362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628153">
      <w:marLeft w:val="0"/>
      <w:marRight w:val="0"/>
      <w:marTop w:val="0"/>
      <w:marBottom w:val="0"/>
      <w:divBdr>
        <w:top w:val="none" w:sz="0" w:space="0" w:color="auto"/>
        <w:left w:val="none" w:sz="0" w:space="0" w:color="auto"/>
        <w:bottom w:val="none" w:sz="0" w:space="0" w:color="auto"/>
        <w:right w:val="none" w:sz="0" w:space="0" w:color="auto"/>
      </w:divBdr>
      <w:divsChild>
        <w:div w:id="1093628154">
          <w:marLeft w:val="0"/>
          <w:marRight w:val="0"/>
          <w:marTop w:val="0"/>
          <w:marBottom w:val="0"/>
          <w:divBdr>
            <w:top w:val="none" w:sz="0" w:space="0" w:color="auto"/>
            <w:left w:val="none" w:sz="0" w:space="0" w:color="auto"/>
            <w:bottom w:val="none" w:sz="0" w:space="0" w:color="auto"/>
            <w:right w:val="none" w:sz="0" w:space="0" w:color="auto"/>
          </w:divBdr>
        </w:div>
      </w:divsChild>
    </w:div>
    <w:div w:id="1093628157">
      <w:marLeft w:val="0"/>
      <w:marRight w:val="0"/>
      <w:marTop w:val="0"/>
      <w:marBottom w:val="0"/>
      <w:divBdr>
        <w:top w:val="none" w:sz="0" w:space="0" w:color="auto"/>
        <w:left w:val="none" w:sz="0" w:space="0" w:color="auto"/>
        <w:bottom w:val="none" w:sz="0" w:space="0" w:color="auto"/>
        <w:right w:val="none" w:sz="0" w:space="0" w:color="auto"/>
      </w:divBdr>
    </w:div>
    <w:div w:id="1093628159">
      <w:marLeft w:val="0"/>
      <w:marRight w:val="0"/>
      <w:marTop w:val="0"/>
      <w:marBottom w:val="0"/>
      <w:divBdr>
        <w:top w:val="none" w:sz="0" w:space="0" w:color="auto"/>
        <w:left w:val="none" w:sz="0" w:space="0" w:color="auto"/>
        <w:bottom w:val="none" w:sz="0" w:space="0" w:color="auto"/>
        <w:right w:val="none" w:sz="0" w:space="0" w:color="auto"/>
      </w:divBdr>
    </w:div>
    <w:div w:id="1093628161">
      <w:marLeft w:val="0"/>
      <w:marRight w:val="0"/>
      <w:marTop w:val="0"/>
      <w:marBottom w:val="0"/>
      <w:divBdr>
        <w:top w:val="none" w:sz="0" w:space="0" w:color="auto"/>
        <w:left w:val="none" w:sz="0" w:space="0" w:color="auto"/>
        <w:bottom w:val="none" w:sz="0" w:space="0" w:color="auto"/>
        <w:right w:val="none" w:sz="0" w:space="0" w:color="auto"/>
      </w:divBdr>
      <w:divsChild>
        <w:div w:id="1093628155">
          <w:marLeft w:val="0"/>
          <w:marRight w:val="0"/>
          <w:marTop w:val="0"/>
          <w:marBottom w:val="0"/>
          <w:divBdr>
            <w:top w:val="none" w:sz="0" w:space="0" w:color="auto"/>
            <w:left w:val="none" w:sz="0" w:space="0" w:color="auto"/>
            <w:bottom w:val="none" w:sz="0" w:space="0" w:color="auto"/>
            <w:right w:val="none" w:sz="0" w:space="0" w:color="auto"/>
          </w:divBdr>
          <w:divsChild>
            <w:div w:id="1093628151">
              <w:marLeft w:val="0"/>
              <w:marRight w:val="0"/>
              <w:marTop w:val="0"/>
              <w:marBottom w:val="0"/>
              <w:divBdr>
                <w:top w:val="none" w:sz="0" w:space="0" w:color="auto"/>
                <w:left w:val="none" w:sz="0" w:space="0" w:color="auto"/>
                <w:bottom w:val="none" w:sz="0" w:space="0" w:color="auto"/>
                <w:right w:val="none" w:sz="0" w:space="0" w:color="auto"/>
              </w:divBdr>
            </w:div>
            <w:div w:id="1093628158">
              <w:marLeft w:val="0"/>
              <w:marRight w:val="0"/>
              <w:marTop w:val="0"/>
              <w:marBottom w:val="0"/>
              <w:divBdr>
                <w:top w:val="none" w:sz="0" w:space="0" w:color="auto"/>
                <w:left w:val="none" w:sz="0" w:space="0" w:color="auto"/>
                <w:bottom w:val="none" w:sz="0" w:space="0" w:color="auto"/>
                <w:right w:val="none" w:sz="0" w:space="0" w:color="auto"/>
              </w:divBdr>
            </w:div>
            <w:div w:id="109362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8162">
      <w:marLeft w:val="0"/>
      <w:marRight w:val="0"/>
      <w:marTop w:val="0"/>
      <w:marBottom w:val="0"/>
      <w:divBdr>
        <w:top w:val="none" w:sz="0" w:space="0" w:color="auto"/>
        <w:left w:val="none" w:sz="0" w:space="0" w:color="auto"/>
        <w:bottom w:val="none" w:sz="0" w:space="0" w:color="auto"/>
        <w:right w:val="none" w:sz="0" w:space="0" w:color="auto"/>
      </w:divBdr>
    </w:div>
    <w:div w:id="1093628165">
      <w:marLeft w:val="0"/>
      <w:marRight w:val="0"/>
      <w:marTop w:val="0"/>
      <w:marBottom w:val="0"/>
      <w:divBdr>
        <w:top w:val="none" w:sz="0" w:space="0" w:color="auto"/>
        <w:left w:val="none" w:sz="0" w:space="0" w:color="auto"/>
        <w:bottom w:val="none" w:sz="0" w:space="0" w:color="auto"/>
        <w:right w:val="none" w:sz="0" w:space="0" w:color="auto"/>
      </w:divBdr>
      <w:divsChild>
        <w:div w:id="1093628166">
          <w:marLeft w:val="720"/>
          <w:marRight w:val="0"/>
          <w:marTop w:val="0"/>
          <w:marBottom w:val="0"/>
          <w:divBdr>
            <w:top w:val="none" w:sz="0" w:space="0" w:color="auto"/>
            <w:left w:val="none" w:sz="0" w:space="0" w:color="auto"/>
            <w:bottom w:val="none" w:sz="0" w:space="0" w:color="auto"/>
            <w:right w:val="none" w:sz="0" w:space="0" w:color="auto"/>
          </w:divBdr>
        </w:div>
      </w:divsChild>
    </w:div>
    <w:div w:id="1093628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633</Words>
  <Characters>3611</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cp:keywords>www.sorubak.com</cp:keywords>
  <dc:description>www.sorubak.com</dc:description>
  <cp:lastPrinted>2009-12-31T12:44:00Z</cp:lastPrinted>
  <dcterms:created xsi:type="dcterms:W3CDTF">2013-12-17T17:00:00Z</dcterms:created>
  <dcterms:modified xsi:type="dcterms:W3CDTF">2014-01-02T10:40:00Z</dcterms:modified>
  <cp:category>www.sorubak.com</cp:category>
</cp:coreProperties>
</file>