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70"/>
        <w:gridCol w:w="3071"/>
        <w:gridCol w:w="3071"/>
      </w:tblGrid>
      <w:tr w:rsidR="00F206C6" w:rsidRPr="00E059FC" w:rsidTr="00E059FC">
        <w:tc>
          <w:tcPr>
            <w:tcW w:w="3070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bookmarkStart w:id="0" w:name="_GoBack"/>
            <w:r w:rsidRPr="00E059FC">
              <w:rPr>
                <w:b/>
              </w:rPr>
              <w:t>ADI SOYADI</w:t>
            </w:r>
          </w:p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</w:p>
        </w:tc>
        <w:tc>
          <w:tcPr>
            <w:tcW w:w="3071" w:type="dxa"/>
          </w:tcPr>
          <w:p w:rsidR="00F206C6" w:rsidRPr="00E059FC" w:rsidRDefault="00F206C6" w:rsidP="00E059FC">
            <w:pPr>
              <w:spacing w:after="0" w:line="240" w:lineRule="auto"/>
              <w:jc w:val="center"/>
              <w:rPr>
                <w:b/>
              </w:rPr>
            </w:pPr>
            <w:r w:rsidRPr="00E059FC">
              <w:rPr>
                <w:b/>
              </w:rPr>
              <w:t>SOSYAL-6- 2. YAZILISI</w:t>
            </w:r>
          </w:p>
        </w:tc>
        <w:tc>
          <w:tcPr>
            <w:tcW w:w="3071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TARİHİ:</w:t>
            </w:r>
          </w:p>
        </w:tc>
      </w:tr>
      <w:tr w:rsidR="00F206C6" w:rsidRPr="00E059FC" w:rsidTr="00E059FC">
        <w:tc>
          <w:tcPr>
            <w:tcW w:w="3070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OKUL NU:</w:t>
            </w:r>
          </w:p>
        </w:tc>
        <w:tc>
          <w:tcPr>
            <w:tcW w:w="3071" w:type="dxa"/>
          </w:tcPr>
          <w:p w:rsidR="00F206C6" w:rsidRPr="00E059FC" w:rsidRDefault="00F206C6" w:rsidP="00E059FC">
            <w:pPr>
              <w:spacing w:after="0" w:line="240" w:lineRule="auto"/>
              <w:jc w:val="center"/>
              <w:rPr>
                <w:b/>
              </w:rPr>
            </w:pPr>
            <w:r w:rsidRPr="00E059FC">
              <w:rPr>
                <w:b/>
              </w:rPr>
              <w:t>I. KANAAT</w:t>
            </w:r>
          </w:p>
        </w:tc>
        <w:tc>
          <w:tcPr>
            <w:tcW w:w="3071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-A- GRUBU</w:t>
            </w:r>
          </w:p>
        </w:tc>
      </w:tr>
    </w:tbl>
    <w:p w:rsidR="00F206C6" w:rsidRPr="00FE44A7" w:rsidRDefault="00F206C6" w:rsidP="005814BC">
      <w:pPr>
        <w:jc w:val="center"/>
        <w:rPr>
          <w:b/>
        </w:rPr>
      </w:pPr>
      <w:r w:rsidRPr="00FE44A7">
        <w:rPr>
          <w:b/>
        </w:rPr>
        <w:t>ÇOKTAN SEÇMELİ SORULAR.(15X4:60 PUAN)</w:t>
      </w:r>
    </w:p>
    <w:bookmarkEnd w:id="0"/>
    <w:p w:rsidR="00F206C6" w:rsidRDefault="00F206C6" w:rsidP="005814BC"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6" type="#_x0000_t62" style="position:absolute;margin-left:155.9pt;margin-top:7.05pt;width:232.4pt;height:57.8pt;z-index: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" adj="-4871,7139" strokecolor="#f79646" strokeweight="2pt">
            <v:textbox>
              <w:txbxContent>
                <w:p w:rsidR="00F206C6" w:rsidRDefault="00F206C6" w:rsidP="005814BC">
                  <w:pPr>
                    <w:jc w:val="center"/>
                  </w:pPr>
                  <w:r w:rsidRPr="00FE44A7">
                    <w:rPr>
                      <w:b/>
                    </w:rPr>
                    <w:t>Benim yaşadığım bölgede  yazlar sıcak ve kurak geçer .En fazla yağış kış mevsiminde düşer.Sıcaklıklar 0</w:t>
                  </w:r>
                  <w:r w:rsidRPr="00E059FC">
                    <w:rPr>
                      <w:rFonts w:cs="Calibri"/>
                      <w:b/>
                    </w:rPr>
                    <w:t xml:space="preserve"> ⁰C nin altına düşmez</w:t>
                  </w:r>
                  <w:r w:rsidRPr="00E059FC">
                    <w:rPr>
                      <w:rFonts w:cs="Calibri"/>
                    </w:rPr>
                    <w:t>.</w:t>
                  </w:r>
                </w:p>
              </w:txbxContent>
            </v:textbox>
          </v:shape>
        </w:pict>
      </w:r>
      <w:r>
        <w:t xml:space="preserve">1- </w:t>
      </w:r>
      <w:r w:rsidRPr="00734521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65.25pt;height:61.5pt;visibility:visible">
            <v:imagedata r:id="rId6" o:title=""/>
          </v:shape>
        </w:pict>
      </w:r>
    </w:p>
    <w:p w:rsidR="00F206C6" w:rsidRPr="00FE44A7" w:rsidRDefault="00F206C6" w:rsidP="005814BC">
      <w:pPr>
        <w:rPr>
          <w:b/>
        </w:rPr>
      </w:pPr>
      <w:r w:rsidRPr="00FE44A7">
        <w:rPr>
          <w:b/>
        </w:rPr>
        <w:t>Konuşmada bahsedilen bölgenin  iklimi aşağıdakilerden hangisidir?</w:t>
      </w:r>
    </w:p>
    <w:p w:rsidR="00F206C6" w:rsidRPr="00FE44A7" w:rsidRDefault="00F206C6" w:rsidP="005814BC">
      <w:pPr>
        <w:rPr>
          <w:b/>
        </w:rPr>
      </w:pPr>
      <w:r w:rsidRPr="00FE44A7">
        <w:rPr>
          <w:b/>
        </w:rPr>
        <w:t>A- Akdeniz İklimi     B- Karasal  iklimi     C- Karadeniz İklimi           D- Muson İklim</w:t>
      </w:r>
    </w:p>
    <w:p w:rsidR="00F206C6" w:rsidRPr="00FE44A7" w:rsidRDefault="00F206C6" w:rsidP="005814BC">
      <w:pPr>
        <w:rPr>
          <w:b/>
        </w:rPr>
      </w:pPr>
      <w:r w:rsidRPr="00FE44A7">
        <w:rPr>
          <w:b/>
        </w:rPr>
        <w:t>2-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843"/>
        <w:gridCol w:w="1701"/>
      </w:tblGrid>
      <w:tr w:rsidR="00F206C6" w:rsidRPr="00E059FC" w:rsidTr="00E059FC">
        <w:tc>
          <w:tcPr>
            <w:tcW w:w="1384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YER</w:t>
            </w:r>
          </w:p>
        </w:tc>
        <w:tc>
          <w:tcPr>
            <w:tcW w:w="1843" w:type="dxa"/>
          </w:tcPr>
          <w:p w:rsidR="00F206C6" w:rsidRPr="00E059FC" w:rsidRDefault="00F206C6" w:rsidP="00E059FC">
            <w:pPr>
              <w:spacing w:after="0" w:line="240" w:lineRule="auto"/>
              <w:jc w:val="center"/>
              <w:rPr>
                <w:b/>
              </w:rPr>
            </w:pPr>
            <w:r w:rsidRPr="00E059FC">
              <w:rPr>
                <w:b/>
              </w:rPr>
              <w:t>İKLİM</w:t>
            </w:r>
          </w:p>
        </w:tc>
        <w:tc>
          <w:tcPr>
            <w:tcW w:w="1701" w:type="dxa"/>
          </w:tcPr>
          <w:p w:rsidR="00F206C6" w:rsidRPr="00E059FC" w:rsidRDefault="00F206C6" w:rsidP="00E059FC">
            <w:pPr>
              <w:spacing w:after="0" w:line="240" w:lineRule="auto"/>
              <w:jc w:val="center"/>
              <w:rPr>
                <w:b/>
              </w:rPr>
            </w:pPr>
            <w:r w:rsidRPr="00E059FC">
              <w:rPr>
                <w:b/>
              </w:rPr>
              <w:t>BİTKİ ÖRTÜSÜ</w:t>
            </w:r>
          </w:p>
        </w:tc>
      </w:tr>
      <w:tr w:rsidR="00F206C6" w:rsidRPr="00E059FC" w:rsidTr="00E059FC">
        <w:tc>
          <w:tcPr>
            <w:tcW w:w="1384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İZMİR</w:t>
            </w:r>
          </w:p>
        </w:tc>
        <w:tc>
          <w:tcPr>
            <w:tcW w:w="1843" w:type="dxa"/>
          </w:tcPr>
          <w:p w:rsidR="00F206C6" w:rsidRPr="00E059FC" w:rsidRDefault="00F206C6" w:rsidP="00E059FC">
            <w:pPr>
              <w:spacing w:after="0" w:line="240" w:lineRule="auto"/>
              <w:jc w:val="center"/>
              <w:rPr>
                <w:b/>
              </w:rPr>
            </w:pPr>
            <w:r w:rsidRPr="00E059FC">
              <w:rPr>
                <w:b/>
              </w:rPr>
              <w:t>AKDENİZ</w:t>
            </w:r>
          </w:p>
        </w:tc>
        <w:tc>
          <w:tcPr>
            <w:tcW w:w="1701" w:type="dxa"/>
          </w:tcPr>
          <w:p w:rsidR="00F206C6" w:rsidRPr="00E059FC" w:rsidRDefault="00F206C6" w:rsidP="00E059FC">
            <w:pPr>
              <w:spacing w:after="0" w:line="240" w:lineRule="auto"/>
              <w:jc w:val="center"/>
              <w:rPr>
                <w:b/>
              </w:rPr>
            </w:pPr>
            <w:r w:rsidRPr="00E059FC">
              <w:rPr>
                <w:b/>
              </w:rPr>
              <w:t>1</w:t>
            </w:r>
          </w:p>
        </w:tc>
      </w:tr>
      <w:tr w:rsidR="00F206C6" w:rsidRPr="00E059FC" w:rsidTr="00E059FC">
        <w:tc>
          <w:tcPr>
            <w:tcW w:w="1384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KONYA</w:t>
            </w:r>
          </w:p>
        </w:tc>
        <w:tc>
          <w:tcPr>
            <w:tcW w:w="1843" w:type="dxa"/>
          </w:tcPr>
          <w:p w:rsidR="00F206C6" w:rsidRPr="00E059FC" w:rsidRDefault="00F206C6" w:rsidP="00E059FC">
            <w:pPr>
              <w:spacing w:after="0" w:line="240" w:lineRule="auto"/>
              <w:jc w:val="center"/>
              <w:rPr>
                <w:b/>
              </w:rPr>
            </w:pPr>
            <w:r w:rsidRPr="00E059FC">
              <w:rPr>
                <w:b/>
              </w:rPr>
              <w:t>2</w:t>
            </w:r>
          </w:p>
        </w:tc>
        <w:tc>
          <w:tcPr>
            <w:tcW w:w="1701" w:type="dxa"/>
          </w:tcPr>
          <w:p w:rsidR="00F206C6" w:rsidRPr="00E059FC" w:rsidRDefault="00F206C6" w:rsidP="00E059FC">
            <w:pPr>
              <w:spacing w:after="0" w:line="240" w:lineRule="auto"/>
              <w:jc w:val="center"/>
              <w:rPr>
                <w:b/>
              </w:rPr>
            </w:pPr>
            <w:r w:rsidRPr="00E059FC">
              <w:rPr>
                <w:b/>
              </w:rPr>
              <w:t>BOZKIR</w:t>
            </w:r>
          </w:p>
        </w:tc>
      </w:tr>
      <w:tr w:rsidR="00F206C6" w:rsidRPr="00E059FC" w:rsidTr="00E059FC">
        <w:tc>
          <w:tcPr>
            <w:tcW w:w="1384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RİZE</w:t>
            </w:r>
          </w:p>
        </w:tc>
        <w:tc>
          <w:tcPr>
            <w:tcW w:w="1843" w:type="dxa"/>
          </w:tcPr>
          <w:p w:rsidR="00F206C6" w:rsidRPr="00E059FC" w:rsidRDefault="00F206C6" w:rsidP="00E059FC">
            <w:pPr>
              <w:spacing w:after="0" w:line="240" w:lineRule="auto"/>
              <w:jc w:val="center"/>
              <w:rPr>
                <w:b/>
              </w:rPr>
            </w:pPr>
            <w:r w:rsidRPr="00E059FC">
              <w:rPr>
                <w:b/>
              </w:rPr>
              <w:t>KARADENİZ</w:t>
            </w:r>
          </w:p>
        </w:tc>
        <w:tc>
          <w:tcPr>
            <w:tcW w:w="1701" w:type="dxa"/>
          </w:tcPr>
          <w:p w:rsidR="00F206C6" w:rsidRPr="00E059FC" w:rsidRDefault="00F206C6" w:rsidP="00E059FC">
            <w:pPr>
              <w:spacing w:after="0" w:line="240" w:lineRule="auto"/>
              <w:jc w:val="center"/>
              <w:rPr>
                <w:b/>
              </w:rPr>
            </w:pPr>
            <w:r w:rsidRPr="00E059FC">
              <w:rPr>
                <w:b/>
              </w:rPr>
              <w:t>3</w:t>
            </w:r>
          </w:p>
        </w:tc>
      </w:tr>
      <w:tr w:rsidR="00F206C6" w:rsidRPr="00E059FC" w:rsidTr="00E059FC">
        <w:tc>
          <w:tcPr>
            <w:tcW w:w="1384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KARS</w:t>
            </w:r>
          </w:p>
        </w:tc>
        <w:tc>
          <w:tcPr>
            <w:tcW w:w="1843" w:type="dxa"/>
          </w:tcPr>
          <w:p w:rsidR="00F206C6" w:rsidRPr="00E059FC" w:rsidRDefault="00F206C6" w:rsidP="00E059FC">
            <w:pPr>
              <w:spacing w:after="0" w:line="240" w:lineRule="auto"/>
              <w:jc w:val="center"/>
              <w:rPr>
                <w:b/>
              </w:rPr>
            </w:pPr>
            <w:r w:rsidRPr="00E059FC">
              <w:rPr>
                <w:b/>
              </w:rPr>
              <w:t>4</w:t>
            </w:r>
          </w:p>
        </w:tc>
        <w:tc>
          <w:tcPr>
            <w:tcW w:w="1701" w:type="dxa"/>
          </w:tcPr>
          <w:p w:rsidR="00F206C6" w:rsidRPr="00E059FC" w:rsidRDefault="00F206C6" w:rsidP="00E059FC">
            <w:pPr>
              <w:spacing w:after="0" w:line="240" w:lineRule="auto"/>
              <w:jc w:val="center"/>
              <w:rPr>
                <w:b/>
              </w:rPr>
            </w:pPr>
            <w:r w:rsidRPr="00E059FC">
              <w:rPr>
                <w:b/>
              </w:rPr>
              <w:t>ÇAYIR</w:t>
            </w:r>
          </w:p>
        </w:tc>
      </w:tr>
    </w:tbl>
    <w:p w:rsidR="00F206C6" w:rsidRPr="00FE44A7" w:rsidRDefault="00F206C6" w:rsidP="005814BC">
      <w:pPr>
        <w:rPr>
          <w:b/>
        </w:rPr>
      </w:pPr>
      <w:r w:rsidRPr="00FE44A7">
        <w:rPr>
          <w:b/>
        </w:rPr>
        <w:t xml:space="preserve"> Yukarıdaki tabloda boş bırakılan alanlara aşağıda verilenlerden hangisi yazılırsa tablo doğru olur?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2"/>
        <w:gridCol w:w="992"/>
        <w:gridCol w:w="1418"/>
        <w:gridCol w:w="1275"/>
        <w:gridCol w:w="1282"/>
      </w:tblGrid>
      <w:tr w:rsidR="00F206C6" w:rsidRPr="00E059FC" w:rsidTr="00E059FC">
        <w:tc>
          <w:tcPr>
            <w:tcW w:w="392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</w:p>
        </w:tc>
        <w:tc>
          <w:tcPr>
            <w:tcW w:w="992" w:type="dxa"/>
          </w:tcPr>
          <w:p w:rsidR="00F206C6" w:rsidRPr="00E059FC" w:rsidRDefault="00F206C6" w:rsidP="00E059FC">
            <w:pPr>
              <w:spacing w:after="0" w:line="240" w:lineRule="auto"/>
              <w:jc w:val="center"/>
              <w:rPr>
                <w:b/>
              </w:rPr>
            </w:pPr>
            <w:r w:rsidRPr="00E059FC">
              <w:rPr>
                <w:b/>
              </w:rPr>
              <w:t>1</w:t>
            </w:r>
          </w:p>
        </w:tc>
        <w:tc>
          <w:tcPr>
            <w:tcW w:w="1418" w:type="dxa"/>
          </w:tcPr>
          <w:p w:rsidR="00F206C6" w:rsidRPr="00E059FC" w:rsidRDefault="00F206C6" w:rsidP="00E059FC">
            <w:pPr>
              <w:spacing w:after="0" w:line="240" w:lineRule="auto"/>
              <w:jc w:val="center"/>
              <w:rPr>
                <w:b/>
              </w:rPr>
            </w:pPr>
            <w:r w:rsidRPr="00E059FC">
              <w:rPr>
                <w:b/>
              </w:rPr>
              <w:t>2</w:t>
            </w:r>
          </w:p>
        </w:tc>
        <w:tc>
          <w:tcPr>
            <w:tcW w:w="1275" w:type="dxa"/>
          </w:tcPr>
          <w:p w:rsidR="00F206C6" w:rsidRPr="00E059FC" w:rsidRDefault="00F206C6" w:rsidP="00E059FC">
            <w:pPr>
              <w:spacing w:after="0" w:line="240" w:lineRule="auto"/>
              <w:jc w:val="center"/>
              <w:rPr>
                <w:b/>
              </w:rPr>
            </w:pPr>
            <w:r w:rsidRPr="00E059FC">
              <w:rPr>
                <w:b/>
              </w:rPr>
              <w:t>3</w:t>
            </w:r>
          </w:p>
        </w:tc>
        <w:tc>
          <w:tcPr>
            <w:tcW w:w="1276" w:type="dxa"/>
          </w:tcPr>
          <w:p w:rsidR="00F206C6" w:rsidRPr="00E059FC" w:rsidRDefault="00F206C6" w:rsidP="00E059FC">
            <w:pPr>
              <w:spacing w:after="0" w:line="240" w:lineRule="auto"/>
              <w:jc w:val="center"/>
              <w:rPr>
                <w:b/>
              </w:rPr>
            </w:pPr>
            <w:r w:rsidRPr="00E059FC">
              <w:rPr>
                <w:b/>
              </w:rPr>
              <w:t>4</w:t>
            </w:r>
          </w:p>
        </w:tc>
      </w:tr>
      <w:tr w:rsidR="00F206C6" w:rsidRPr="00E059FC" w:rsidTr="00E059FC">
        <w:tc>
          <w:tcPr>
            <w:tcW w:w="392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A</w:t>
            </w:r>
          </w:p>
        </w:tc>
        <w:tc>
          <w:tcPr>
            <w:tcW w:w="992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MAKİ</w:t>
            </w:r>
          </w:p>
        </w:tc>
        <w:tc>
          <w:tcPr>
            <w:tcW w:w="1418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AKDENİZ</w:t>
            </w:r>
          </w:p>
        </w:tc>
        <w:tc>
          <w:tcPr>
            <w:tcW w:w="1275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ORMAN</w:t>
            </w:r>
          </w:p>
        </w:tc>
        <w:tc>
          <w:tcPr>
            <w:tcW w:w="1276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KARASAL</w:t>
            </w:r>
          </w:p>
        </w:tc>
      </w:tr>
      <w:tr w:rsidR="00F206C6" w:rsidRPr="00E059FC" w:rsidTr="00E059FC">
        <w:tc>
          <w:tcPr>
            <w:tcW w:w="392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B</w:t>
            </w:r>
          </w:p>
        </w:tc>
        <w:tc>
          <w:tcPr>
            <w:tcW w:w="992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ORMAN</w:t>
            </w:r>
          </w:p>
        </w:tc>
        <w:tc>
          <w:tcPr>
            <w:tcW w:w="1418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KARADENİZ</w:t>
            </w:r>
          </w:p>
        </w:tc>
        <w:tc>
          <w:tcPr>
            <w:tcW w:w="1275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MAKİ</w:t>
            </w:r>
          </w:p>
        </w:tc>
        <w:tc>
          <w:tcPr>
            <w:tcW w:w="1276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AKDENİZ</w:t>
            </w:r>
          </w:p>
        </w:tc>
      </w:tr>
      <w:tr w:rsidR="00F206C6" w:rsidRPr="00E059FC" w:rsidTr="00E059FC">
        <w:tc>
          <w:tcPr>
            <w:tcW w:w="392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C</w:t>
            </w:r>
          </w:p>
        </w:tc>
        <w:tc>
          <w:tcPr>
            <w:tcW w:w="992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MAKİ</w:t>
            </w:r>
          </w:p>
        </w:tc>
        <w:tc>
          <w:tcPr>
            <w:tcW w:w="1418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KARASAL</w:t>
            </w:r>
          </w:p>
        </w:tc>
        <w:tc>
          <w:tcPr>
            <w:tcW w:w="1275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BOZKIR</w:t>
            </w:r>
          </w:p>
        </w:tc>
        <w:tc>
          <w:tcPr>
            <w:tcW w:w="1276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KARADENİZ</w:t>
            </w:r>
          </w:p>
        </w:tc>
      </w:tr>
      <w:tr w:rsidR="00F206C6" w:rsidRPr="00E059FC" w:rsidTr="00E059FC">
        <w:tc>
          <w:tcPr>
            <w:tcW w:w="392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D</w:t>
            </w:r>
          </w:p>
        </w:tc>
        <w:tc>
          <w:tcPr>
            <w:tcW w:w="992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MAKİ</w:t>
            </w:r>
          </w:p>
        </w:tc>
        <w:tc>
          <w:tcPr>
            <w:tcW w:w="1418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KARASAL</w:t>
            </w:r>
          </w:p>
        </w:tc>
        <w:tc>
          <w:tcPr>
            <w:tcW w:w="1275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ORMAN</w:t>
            </w:r>
          </w:p>
        </w:tc>
        <w:tc>
          <w:tcPr>
            <w:tcW w:w="1276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KARASAL</w:t>
            </w:r>
          </w:p>
        </w:tc>
      </w:tr>
    </w:tbl>
    <w:p w:rsidR="00F206C6" w:rsidRPr="00FE44A7" w:rsidRDefault="00F206C6" w:rsidP="005814BC">
      <w:pPr>
        <w:rPr>
          <w:b/>
        </w:rPr>
      </w:pPr>
    </w:p>
    <w:p w:rsidR="00F206C6" w:rsidRPr="00FE44A7" w:rsidRDefault="00F206C6" w:rsidP="005814BC">
      <w:pPr>
        <w:rPr>
          <w:b/>
          <w:u w:val="single"/>
        </w:rPr>
      </w:pPr>
      <w:r w:rsidRPr="00FE44A7">
        <w:rPr>
          <w:b/>
        </w:rPr>
        <w:t xml:space="preserve">3- Antalya ilimizde denize girildiği tarihte ,Erzurum’da Palandöken dağlarında kayak yapılmasını nedenleri arasında  aşağıdakilerden hangisi </w:t>
      </w:r>
      <w:r w:rsidRPr="00FE44A7">
        <w:rPr>
          <w:b/>
          <w:u w:val="single"/>
        </w:rPr>
        <w:t>yoktur?</w:t>
      </w:r>
    </w:p>
    <w:p w:rsidR="00F206C6" w:rsidRPr="00FE44A7" w:rsidRDefault="00F206C6" w:rsidP="005814BC">
      <w:pPr>
        <w:rPr>
          <w:b/>
        </w:rPr>
      </w:pPr>
      <w:r w:rsidRPr="00FE44A7">
        <w:rPr>
          <w:b/>
        </w:rPr>
        <w:t>A- Paralel farkı                    B- Yükselti                   C- İklim                   D- Bitki örtüsü</w:t>
      </w:r>
    </w:p>
    <w:p w:rsidR="00F206C6" w:rsidRPr="00FE44A7" w:rsidRDefault="00F206C6" w:rsidP="005814BC">
      <w:pPr>
        <w:rPr>
          <w:b/>
        </w:rPr>
      </w:pPr>
    </w:p>
    <w:p w:rsidR="00F206C6" w:rsidRPr="00FE44A7" w:rsidRDefault="00F206C6" w:rsidP="005814BC">
      <w:pPr>
        <w:rPr>
          <w:b/>
        </w:rPr>
      </w:pPr>
      <w:r>
        <w:rPr>
          <w:noProof/>
          <w:lang w:eastAsia="tr-TR"/>
        </w:rPr>
        <w:pict>
          <v:shape id="Köşeleri Yuvarlanmış Dikdörtgen Belirtme Çizgisi 4" o:spid="_x0000_s1027" type="#_x0000_t62" style="position:absolute;margin-left:70.9pt;margin-top:6.45pt;width:281.15pt;height:48.2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" adj="-451,10581" strokecolor="#f79646" strokeweight="2pt">
            <v:textbox>
              <w:txbxContent>
                <w:p w:rsidR="00F206C6" w:rsidRPr="00FE44A7" w:rsidRDefault="00F206C6" w:rsidP="00D11E10">
                  <w:pPr>
                    <w:jc w:val="center"/>
                    <w:rPr>
                      <w:b/>
                    </w:rPr>
                  </w:pPr>
                  <w:r w:rsidRPr="00FE44A7">
                    <w:rPr>
                      <w:b/>
                    </w:rPr>
                    <w:t>Ben Türkiye’de her mevsim yağış alan bir ilde yaşıyorum. Geçimimizi balıkçılık ve çay bahçelerinden sağlıyoruz.</w:t>
                  </w:r>
                </w:p>
              </w:txbxContent>
            </v:textbox>
          </v:shape>
        </w:pict>
      </w:r>
      <w:r w:rsidRPr="00FE44A7">
        <w:rPr>
          <w:b/>
        </w:rPr>
        <w:t xml:space="preserve">4- </w:t>
      </w:r>
      <w:r w:rsidRPr="00E059FC">
        <w:rPr>
          <w:b/>
          <w:noProof/>
          <w:lang w:eastAsia="tr-TR"/>
        </w:rPr>
        <w:pict>
          <v:shape id="Resim 3" o:spid="_x0000_i1026" type="#_x0000_t75" style="width:53.25pt;height:69.75pt;visibility:visible">
            <v:imagedata r:id="rId7" o:title=""/>
          </v:shape>
        </w:pict>
      </w:r>
    </w:p>
    <w:p w:rsidR="00F206C6" w:rsidRPr="00FE44A7" w:rsidRDefault="00F206C6" w:rsidP="005814BC">
      <w:pPr>
        <w:rPr>
          <w:b/>
        </w:rPr>
      </w:pPr>
      <w:r w:rsidRPr="00FE44A7">
        <w:rPr>
          <w:b/>
        </w:rPr>
        <w:t xml:space="preserve">   Bu konuşmada aşağıdaki iklimlerden  hangisinden bahsedilmiştir?</w:t>
      </w:r>
    </w:p>
    <w:p w:rsidR="00F206C6" w:rsidRPr="00FE44A7" w:rsidRDefault="00F206C6" w:rsidP="005814BC">
      <w:pPr>
        <w:rPr>
          <w:b/>
        </w:rPr>
      </w:pPr>
      <w:r w:rsidRPr="00FE44A7">
        <w:rPr>
          <w:b/>
        </w:rPr>
        <w:t>A- Karasal                  B- Karadeniz                            C- Akdeniz                         D- Ekvatoral</w:t>
      </w:r>
    </w:p>
    <w:p w:rsidR="00F206C6" w:rsidRPr="00FE44A7" w:rsidRDefault="00F206C6" w:rsidP="005814BC">
      <w:pPr>
        <w:rPr>
          <w:b/>
        </w:rPr>
      </w:pPr>
    </w:p>
    <w:p w:rsidR="00F206C6" w:rsidRDefault="00F206C6" w:rsidP="005814BC">
      <w:r>
        <w:rPr>
          <w:noProof/>
          <w:lang w:eastAsia="tr-TR"/>
        </w:rPr>
        <w:pict>
          <v:shape id="Köşeleri Yuvarlanmış Dikdörtgen Belirtme Çizgisi 6" o:spid="_x0000_s1028" type="#_x0000_t62" style="position:absolute;margin-left:151.4pt;margin-top:6.2pt;width:196.15pt;height:79.35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" adj="-3939,9485" strokecolor="#f79646" strokeweight="2pt">
            <v:textbox>
              <w:txbxContent>
                <w:p w:rsidR="00F206C6" w:rsidRPr="00FE44A7" w:rsidRDefault="00F206C6" w:rsidP="00EB6E6D">
                  <w:pPr>
                    <w:jc w:val="center"/>
                    <w:rPr>
                      <w:b/>
                    </w:rPr>
                  </w:pPr>
                  <w:r w:rsidRPr="00FE44A7">
                    <w:rPr>
                      <w:b/>
                    </w:rPr>
                    <w:t>Toprağa attığım tohum ve çekirdekler yeşermiş. Yeni tohum ve çekirdekler atacağım. Toprağı işleyeceğim</w:t>
                  </w:r>
                </w:p>
              </w:txbxContent>
            </v:textbox>
          </v:shape>
        </w:pict>
      </w:r>
      <w:r>
        <w:t xml:space="preserve">5- </w:t>
      </w:r>
      <w:hyperlink r:id="rId8" w:history="1">
        <w:r w:rsidRPr="00E059FC">
          <w:rPr>
            <w:rFonts w:ascii="Arial" w:hAnsi="Arial" w:cs="Arial"/>
            <w:noProof/>
            <w:color w:val="0000FF"/>
            <w:sz w:val="27"/>
            <w:szCs w:val="27"/>
            <w:lang w:eastAsia="tr-TR"/>
          </w:rPr>
          <w:pict>
            <v:shape id="rg_hi" o:spid="_x0000_i1027" type="#_x0000_t75" alt="http://t2.gstatic.com/images?q=tbn:ANd9GcToyw7DNH-rQ7H42uUV_TNkgq2VC_dBdV2QKw7lFaSR62MCHMWWRQ" href="http://www.google.com.tr/imgres?q=ilk+insanlar&amp;num=10&amp;hl=tr&amp;biw=1024&amp;bih=620&amp;tbm=isch&amp;tbnid=4F7-j3D3Vd06-M:&amp;imgrefurl=http://wshsljs.edublogs.org/how-were-the-lives-of-early-humans-different-than-ours-today/&amp;docid=D4Bd6s0aBsmYuM&amp;imgurl=http://wshsljs.edublogs.org/files/2010/10/3_6_4-2_illustration_color_KC_humans_builiding_shelter_l_1-lp4j3c.jpg&amp;w=1600&amp;h=1114&amp;ei=PyepUJmWC8SxhAftjoC4Dw&amp;zoom=1&amp;iact=hc&amp;vpx=336&amp;vpy=118&amp;dur=11256&amp;hovh=187&amp;hovw=269&amp;tx=156&amp;ty=84&amp;sig=107334699594509237019&amp;page=2&amp;tbnh=145&amp;tbnw=196&amp;start=15&amp;ndsp=20&amp;ved=1t:429,r:26,s:0,i:1" style="width:113.25pt;height:78.75pt;visibility:visible" o:button="t">
              <v:fill o:detectmouseclick="t"/>
              <v:imagedata r:id="rId9" o:title=""/>
            </v:shape>
          </w:pict>
        </w:r>
      </w:hyperlink>
    </w:p>
    <w:p w:rsidR="00F206C6" w:rsidRPr="00FE44A7" w:rsidRDefault="00F206C6" w:rsidP="005814BC">
      <w:pPr>
        <w:rPr>
          <w:b/>
          <w:u w:val="single"/>
        </w:rPr>
      </w:pPr>
      <w:r w:rsidRPr="00FE44A7">
        <w:rPr>
          <w:b/>
        </w:rPr>
        <w:t xml:space="preserve">    Yeryüzünün ilk çiftçisi tarım yapmak için aşağıdaki alanlardan hangisini tercih </w:t>
      </w:r>
      <w:r w:rsidRPr="00FE44A7">
        <w:rPr>
          <w:b/>
          <w:u w:val="single"/>
        </w:rPr>
        <w:t>etmez?</w:t>
      </w:r>
    </w:p>
    <w:p w:rsidR="00F206C6" w:rsidRPr="00FE44A7" w:rsidRDefault="00F206C6" w:rsidP="005814BC">
      <w:pPr>
        <w:rPr>
          <w:b/>
        </w:rPr>
      </w:pPr>
      <w:r w:rsidRPr="00FE44A7">
        <w:rPr>
          <w:b/>
        </w:rPr>
        <w:t xml:space="preserve">A-Verimli topraklara sahip bir yer                      B-Düz bir ovayı   </w:t>
      </w:r>
    </w:p>
    <w:p w:rsidR="00F206C6" w:rsidRPr="00FE44A7" w:rsidRDefault="00F206C6" w:rsidP="005814BC">
      <w:pPr>
        <w:rPr>
          <w:b/>
        </w:rPr>
      </w:pPr>
      <w:r w:rsidRPr="00FE44A7">
        <w:rPr>
          <w:b/>
        </w:rPr>
        <w:t>C- Yüksek ve dağlık bir bölgeyi                           D- Akarsu boylarını</w:t>
      </w:r>
    </w:p>
    <w:p w:rsidR="00F206C6" w:rsidRPr="00FE44A7" w:rsidRDefault="00F206C6" w:rsidP="005814BC">
      <w:pPr>
        <w:rPr>
          <w:b/>
        </w:rPr>
      </w:pPr>
      <w:r w:rsidRPr="00FE44A7">
        <w:rPr>
          <w:b/>
        </w:rPr>
        <w:t>6- Aşağıdaki olaylardan hangisi tarihteki oluş sırası en  sonradır?</w:t>
      </w:r>
    </w:p>
    <w:p w:rsidR="00F206C6" w:rsidRPr="00FE44A7" w:rsidRDefault="00F206C6" w:rsidP="005814BC">
      <w:pPr>
        <w:rPr>
          <w:b/>
        </w:rPr>
      </w:pPr>
      <w:r w:rsidRPr="00FE44A7">
        <w:rPr>
          <w:b/>
        </w:rPr>
        <w:t>A- Merkezi krallıkların ortaya çıkması                   B- İlk köylerin kurulması</w:t>
      </w:r>
    </w:p>
    <w:p w:rsidR="00F206C6" w:rsidRPr="00FE44A7" w:rsidRDefault="00F206C6" w:rsidP="005814BC">
      <w:pPr>
        <w:rPr>
          <w:b/>
        </w:rPr>
      </w:pPr>
      <w:r w:rsidRPr="00FE44A7">
        <w:rPr>
          <w:b/>
        </w:rPr>
        <w:t>C- Ateşin bulunması                                                 D-Mağaralarının barınak olarak kullanılması</w:t>
      </w:r>
    </w:p>
    <w:p w:rsidR="00F206C6" w:rsidRPr="00FE44A7" w:rsidRDefault="00F206C6" w:rsidP="005814BC">
      <w:pPr>
        <w:rPr>
          <w:b/>
        </w:rPr>
      </w:pPr>
      <w:r w:rsidRPr="00FE44A7">
        <w:rPr>
          <w:b/>
        </w:rPr>
        <w:t>7-  Türkiye’nin  özel konumu ile ilgili bilgilerden aşağıdakilerden hangisi yanlıştır?</w:t>
      </w:r>
    </w:p>
    <w:p w:rsidR="00F206C6" w:rsidRPr="00FE44A7" w:rsidRDefault="00F206C6" w:rsidP="005814BC">
      <w:pPr>
        <w:rPr>
          <w:b/>
        </w:rPr>
      </w:pPr>
      <w:r w:rsidRPr="00FE44A7">
        <w:rPr>
          <w:b/>
        </w:rPr>
        <w:t>A- Önemli deniz yollarına (boğazlar)sahip olması           B- Üç tarafı denizlerle çevrili olması</w:t>
      </w:r>
    </w:p>
    <w:p w:rsidR="00F206C6" w:rsidRPr="00FE44A7" w:rsidRDefault="00F206C6" w:rsidP="005814BC">
      <w:pPr>
        <w:rPr>
          <w:b/>
        </w:rPr>
      </w:pPr>
      <w:r w:rsidRPr="00FE44A7">
        <w:rPr>
          <w:b/>
        </w:rPr>
        <w:t>C- 26-45 Doğu  meridyenleri  arasında yer alır.              D- Orta Doğu petrollerine yakın  olması</w:t>
      </w:r>
    </w:p>
    <w:p w:rsidR="00F206C6" w:rsidRPr="00FE44A7" w:rsidRDefault="00F206C6" w:rsidP="005814BC">
      <w:pPr>
        <w:rPr>
          <w:b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29" type="#_x0000_t202" style="position:absolute;margin-left:272.15pt;margin-top:-.3pt;width:232.45pt;height:82.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" strokeweight=".5pt">
            <v:textbox>
              <w:txbxContent>
                <w:p w:rsidR="00F206C6" w:rsidRPr="00FE44A7" w:rsidRDefault="00F206C6">
                  <w:pPr>
                    <w:rPr>
                      <w:b/>
                    </w:rPr>
                  </w:pPr>
                  <w:r w:rsidRPr="00FE44A7">
                    <w:rPr>
                      <w:b/>
                    </w:rPr>
                    <w:t>Yandaki haritada numaralandırılmış bölgelerle</w:t>
                  </w:r>
                </w:p>
                <w:p w:rsidR="00F206C6" w:rsidRPr="00FE44A7" w:rsidRDefault="00F206C6">
                  <w:pPr>
                    <w:rPr>
                      <w:b/>
                    </w:rPr>
                  </w:pPr>
                  <w:r w:rsidRPr="00FE44A7">
                    <w:rPr>
                      <w:b/>
                    </w:rPr>
                    <w:t xml:space="preserve"> O bölgede görülen iklimler eşleştirildiğinde</w:t>
                  </w:r>
                </w:p>
                <w:p w:rsidR="00F206C6" w:rsidRPr="00FE44A7" w:rsidRDefault="00F206C6">
                  <w:pPr>
                    <w:rPr>
                      <w:b/>
                    </w:rPr>
                  </w:pPr>
                  <w:r w:rsidRPr="00FE44A7">
                    <w:rPr>
                      <w:b/>
                    </w:rPr>
                    <w:t>Aşağıdakilerden  hangisi yanlış olur?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" o:spid="_x0000_s1030" type="#_x0000_t202" style="position:absolute;margin-left:80.5pt;margin-top:83.05pt;width:1in;height:22.7pt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" strokeweight=".5pt">
            <v:textbox>
              <w:txbxContent>
                <w:p w:rsidR="00F206C6" w:rsidRDefault="00F206C6">
                  <w:r>
                    <w:t>IV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" o:spid="_x0000_s1031" type="#_x0000_t202" style="position:absolute;margin-left:34.6pt;margin-top:65.5pt;width:18.15pt;height:21.5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" strokeweight=".5pt">
            <v:textbox>
              <w:txbxContent>
                <w:p w:rsidR="00F206C6" w:rsidRDefault="00F206C6">
                  <w:r>
                    <w:t>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" o:spid="_x0000_s1032" type="#_x0000_t202" style="position:absolute;margin-left:107.15pt;margin-top:53pt;width:23.85pt;height:15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" strokeweight=".5pt">
            <v:textbox>
              <w:txbxContent>
                <w:p w:rsidR="00F206C6" w:rsidRDefault="00F206C6">
                  <w:r>
                    <w:t>III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" o:spid="_x0000_s1033" type="#_x0000_t202" style="position:absolute;margin-left:110.55pt;margin-top:9.9pt;width:1in;height:19.25pt;z-index:25165721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" strokeweight=".5pt">
            <v:textbox>
              <w:txbxContent>
                <w:p w:rsidR="00F206C6" w:rsidRDefault="00F206C6">
                  <w:r>
                    <w:t>II</w:t>
                  </w:r>
                </w:p>
              </w:txbxContent>
            </v:textbox>
          </v:shape>
        </w:pict>
      </w:r>
      <w:r w:rsidRPr="00FE44A7">
        <w:rPr>
          <w:b/>
        </w:rPr>
        <w:t xml:space="preserve">8- </w:t>
      </w:r>
      <w:r w:rsidRPr="00E059FC">
        <w:rPr>
          <w:b/>
          <w:noProof/>
          <w:lang w:eastAsia="tr-TR"/>
        </w:rPr>
        <w:pict>
          <v:shape id="Resim 7" o:spid="_x0000_i1028" type="#_x0000_t75" style="width:249.75pt;height:113.25pt;visibility:visible">
            <v:imagedata r:id="rId10" o:title=""/>
          </v:shape>
        </w:pict>
      </w:r>
    </w:p>
    <w:p w:rsidR="00F206C6" w:rsidRPr="00FE44A7" w:rsidRDefault="00F206C6" w:rsidP="005814BC">
      <w:pPr>
        <w:rPr>
          <w:b/>
        </w:rPr>
      </w:pPr>
      <w:r w:rsidRPr="00FE44A7">
        <w:rPr>
          <w:b/>
        </w:rPr>
        <w:t xml:space="preserve"> A- I- Sert Karasal iklim            B- II- Karadeniz                C- III- Karasal            D- IV- Akdeniz</w:t>
      </w:r>
    </w:p>
    <w:p w:rsidR="00F206C6" w:rsidRPr="00FE44A7" w:rsidRDefault="00F206C6" w:rsidP="005814BC">
      <w:pPr>
        <w:rPr>
          <w:b/>
        </w:rPr>
      </w:pPr>
      <w:r w:rsidRPr="00FE44A7">
        <w:rPr>
          <w:b/>
        </w:rPr>
        <w:t>9-  Ekvatordan kutuplara doğru gidildikçe hava sıcaklığında düşüş yaşanır.</w:t>
      </w:r>
    </w:p>
    <w:p w:rsidR="00F206C6" w:rsidRPr="00FE44A7" w:rsidRDefault="00F206C6" w:rsidP="005814BC">
      <w:pPr>
        <w:rPr>
          <w:b/>
        </w:rPr>
      </w:pPr>
      <w:r w:rsidRPr="00FE44A7">
        <w:rPr>
          <w:b/>
        </w:rPr>
        <w:t xml:space="preserve">Buna göre ,aşağıda verilen kentlerimizden hangisi diğerlerine göre  </w:t>
      </w:r>
      <w:r w:rsidRPr="00FE44A7">
        <w:rPr>
          <w:b/>
          <w:u w:val="single"/>
        </w:rPr>
        <w:t>daha sıcak</w:t>
      </w:r>
      <w:r w:rsidRPr="00FE44A7">
        <w:rPr>
          <w:b/>
        </w:rPr>
        <w:t xml:space="preserve"> olur?</w:t>
      </w:r>
    </w:p>
    <w:p w:rsidR="00F206C6" w:rsidRPr="00FE44A7" w:rsidRDefault="00F206C6" w:rsidP="005814BC">
      <w:pPr>
        <w:rPr>
          <w:b/>
        </w:rPr>
      </w:pPr>
      <w:r w:rsidRPr="00FE44A7">
        <w:rPr>
          <w:b/>
        </w:rPr>
        <w:t>A- Samsun             B- Antalya                      C- İzmir                      D- Ankara</w:t>
      </w:r>
    </w:p>
    <w:p w:rsidR="00F206C6" w:rsidRDefault="00F206C6" w:rsidP="005814BC"/>
    <w:p w:rsidR="00F206C6" w:rsidRPr="00FE44A7" w:rsidRDefault="00F206C6" w:rsidP="005814BC">
      <w:pPr>
        <w:rPr>
          <w:b/>
        </w:rPr>
      </w:pPr>
      <w:r w:rsidRPr="00FE44A7">
        <w:rPr>
          <w:b/>
        </w:rPr>
        <w:t>10- Dünyanın en sıcak ve sürekli yağışlı iklimi 0- 30 enlemleri arasındaki …………………….iklimdir.</w:t>
      </w:r>
    </w:p>
    <w:p w:rsidR="00F206C6" w:rsidRPr="00FE44A7" w:rsidRDefault="00F206C6" w:rsidP="005814BC">
      <w:pPr>
        <w:rPr>
          <w:b/>
        </w:rPr>
      </w:pPr>
      <w:r w:rsidRPr="00FE44A7">
        <w:rPr>
          <w:b/>
        </w:rPr>
        <w:t>Buna göre boşluğa seçeneklerde verilen iklimlerden hangisinin yerleşmesi gerekmektedir.</w:t>
      </w:r>
    </w:p>
    <w:p w:rsidR="00F206C6" w:rsidRPr="00FE44A7" w:rsidRDefault="00F206C6" w:rsidP="005814BC">
      <w:pPr>
        <w:rPr>
          <w:b/>
        </w:rPr>
      </w:pPr>
      <w:r w:rsidRPr="00FE44A7">
        <w:rPr>
          <w:b/>
        </w:rPr>
        <w:t>A- Ekvatoral iklim          B- Çöl iklimi         C- Akdeniz iklimi          D- Karasal  İklim</w:t>
      </w:r>
    </w:p>
    <w:p w:rsidR="00F206C6" w:rsidRDefault="00F206C6" w:rsidP="005814BC"/>
    <w:p w:rsidR="00F206C6" w:rsidRDefault="00F206C6" w:rsidP="005814BC"/>
    <w:p w:rsidR="00F206C6" w:rsidRPr="00FE44A7" w:rsidRDefault="00F206C6" w:rsidP="005814BC">
      <w:pPr>
        <w:rPr>
          <w:b/>
        </w:rPr>
      </w:pPr>
      <w:r>
        <w:t xml:space="preserve">11-    </w:t>
      </w:r>
      <w:r w:rsidRPr="00FE44A7">
        <w:rPr>
          <w:b/>
        </w:rPr>
        <w:t>İnsanoğlu ateşi Yontma Taş Devrinde bulmuş olmasına rağmen ,seramik sanatı dediğimiz çanak-çömlek yapımına Cilalı Taş Devrinde başlamıştır. Madenlerden araç yapmaya başlama ise Maden Devrinin en önemli özelliğidir.</w:t>
      </w:r>
    </w:p>
    <w:p w:rsidR="00F206C6" w:rsidRPr="00FE44A7" w:rsidRDefault="00F206C6" w:rsidP="005814BC">
      <w:pPr>
        <w:rPr>
          <w:b/>
        </w:rPr>
      </w:pPr>
      <w:r w:rsidRPr="00FE44A7">
        <w:rPr>
          <w:b/>
        </w:rPr>
        <w:t>Buna   göre insanlık tarihinin gelişimi için;</w:t>
      </w:r>
    </w:p>
    <w:p w:rsidR="00F206C6" w:rsidRPr="00FE44A7" w:rsidRDefault="00F206C6" w:rsidP="005814BC">
      <w:pPr>
        <w:rPr>
          <w:b/>
        </w:rPr>
      </w:pPr>
      <w:r w:rsidRPr="00FE44A7">
        <w:rPr>
          <w:b/>
        </w:rPr>
        <w:t>I- İnsan , ateşi Yontma Taş Devrinde bulmuştur.</w:t>
      </w:r>
    </w:p>
    <w:p w:rsidR="00F206C6" w:rsidRPr="00FE44A7" w:rsidRDefault="00F206C6" w:rsidP="005814BC">
      <w:pPr>
        <w:rPr>
          <w:b/>
        </w:rPr>
      </w:pPr>
      <w:r w:rsidRPr="00FE44A7">
        <w:rPr>
          <w:b/>
        </w:rPr>
        <w:t>II- İnsanlar zamanla bilgi birikimleri artmıştır.</w:t>
      </w:r>
    </w:p>
    <w:p w:rsidR="00F206C6" w:rsidRPr="00FE44A7" w:rsidRDefault="00F206C6" w:rsidP="005814BC">
      <w:pPr>
        <w:rPr>
          <w:b/>
        </w:rPr>
      </w:pPr>
      <w:r w:rsidRPr="00FE44A7">
        <w:rPr>
          <w:b/>
        </w:rPr>
        <w:t>III- En uzun yaşanan dönem Cilalı Taş Dönemidir.</w:t>
      </w:r>
    </w:p>
    <w:p w:rsidR="00F206C6" w:rsidRPr="00FE44A7" w:rsidRDefault="00F206C6" w:rsidP="005814BC">
      <w:pPr>
        <w:rPr>
          <w:b/>
        </w:rPr>
      </w:pPr>
      <w:r w:rsidRPr="00FE44A7">
        <w:rPr>
          <w:b/>
        </w:rPr>
        <w:t>Sonuçlarından hangileri söylenebilir?</w:t>
      </w:r>
    </w:p>
    <w:p w:rsidR="00F206C6" w:rsidRPr="00FE44A7" w:rsidRDefault="00F206C6" w:rsidP="005814BC">
      <w:pPr>
        <w:rPr>
          <w:b/>
        </w:rPr>
      </w:pPr>
      <w:r w:rsidRPr="00FE44A7">
        <w:rPr>
          <w:b/>
        </w:rPr>
        <w:t>A- Yalnız I                             B- II – III                            C- I-II ve III                             D- I – II</w:t>
      </w:r>
    </w:p>
    <w:p w:rsidR="00F206C6" w:rsidRPr="00FE44A7" w:rsidRDefault="00F206C6" w:rsidP="005814BC">
      <w:pPr>
        <w:rPr>
          <w:b/>
        </w:rPr>
      </w:pPr>
    </w:p>
    <w:p w:rsidR="00F206C6" w:rsidRPr="00FE44A7" w:rsidRDefault="00F206C6" w:rsidP="00233E0C">
      <w:pPr>
        <w:rPr>
          <w:b/>
        </w:rPr>
      </w:pPr>
      <w:r w:rsidRPr="00FE44A7">
        <w:rPr>
          <w:b/>
        </w:rPr>
        <w:t xml:space="preserve">12-     </w:t>
      </w:r>
      <w:r w:rsidRPr="00FE44A7">
        <w:rPr>
          <w:b/>
        </w:rPr>
        <w:tab/>
        <w:t>Türkiye’nin kuzey uç noktasından geçen paralel dairesi aşağıdakilerden hangisidir?</w:t>
      </w:r>
    </w:p>
    <w:p w:rsidR="00F206C6" w:rsidRPr="00FE44A7" w:rsidRDefault="00F206C6" w:rsidP="00233E0C">
      <w:pPr>
        <w:rPr>
          <w:b/>
        </w:rPr>
      </w:pPr>
      <w:r w:rsidRPr="00FE44A7">
        <w:rPr>
          <w:b/>
        </w:rPr>
        <w:t xml:space="preserve">     A.36°  Kuzey                 B.42°  Kuzey                    C.26° Kuzey            D.45° Kuzey    </w:t>
      </w:r>
    </w:p>
    <w:p w:rsidR="00F206C6" w:rsidRPr="00FE44A7" w:rsidRDefault="00F206C6" w:rsidP="00233E0C">
      <w:pPr>
        <w:rPr>
          <w:b/>
        </w:rPr>
      </w:pPr>
    </w:p>
    <w:p w:rsidR="00F206C6" w:rsidRPr="00FE44A7" w:rsidRDefault="00F206C6" w:rsidP="00DD64D1">
      <w:pPr>
        <w:rPr>
          <w:b/>
        </w:rPr>
      </w:pPr>
      <w:r w:rsidRPr="00FE44A7">
        <w:rPr>
          <w:b/>
        </w:rPr>
        <w:t xml:space="preserve">13- </w:t>
      </w:r>
      <w:r w:rsidRPr="00FE44A7">
        <w:rPr>
          <w:b/>
        </w:rPr>
        <w:tab/>
        <w:t>I.  İlk yerleşik hayat ve tarım</w:t>
      </w:r>
    </w:p>
    <w:p w:rsidR="00F206C6" w:rsidRPr="00FE44A7" w:rsidRDefault="00F206C6" w:rsidP="00DD64D1">
      <w:pPr>
        <w:rPr>
          <w:b/>
        </w:rPr>
      </w:pPr>
      <w:r w:rsidRPr="00FE44A7">
        <w:rPr>
          <w:b/>
        </w:rPr>
        <w:t xml:space="preserve">              II. Avcılık ve toplayıcılıkla geçinen göçebe hayat</w:t>
      </w:r>
    </w:p>
    <w:p w:rsidR="00F206C6" w:rsidRPr="00FE44A7" w:rsidRDefault="00F206C6" w:rsidP="00DD64D1">
      <w:pPr>
        <w:rPr>
          <w:b/>
        </w:rPr>
      </w:pPr>
      <w:r w:rsidRPr="00FE44A7">
        <w:rPr>
          <w:b/>
        </w:rPr>
        <w:t xml:space="preserve">              III. Makinelerle yapılan ürerim tarzı</w:t>
      </w:r>
    </w:p>
    <w:p w:rsidR="00F206C6" w:rsidRPr="00FE44A7" w:rsidRDefault="00F206C6" w:rsidP="00DD64D1">
      <w:pPr>
        <w:rPr>
          <w:b/>
        </w:rPr>
      </w:pPr>
      <w:r w:rsidRPr="00FE44A7">
        <w:rPr>
          <w:b/>
        </w:rPr>
        <w:t>Yukarıdaki olayların yaşandığı tarihlerin kronolojik( Tarih sırası) sırası hangisinde doğru verilmiştir?</w:t>
      </w:r>
    </w:p>
    <w:p w:rsidR="00F206C6" w:rsidRPr="00FE44A7" w:rsidRDefault="00F206C6" w:rsidP="00DD64D1">
      <w:pPr>
        <w:rPr>
          <w:b/>
        </w:rPr>
      </w:pPr>
      <w:r w:rsidRPr="00FE44A7">
        <w:rPr>
          <w:b/>
        </w:rPr>
        <w:t>A.I-II-III                           B.II-I-III                               C.III-I-II                          D.III-II-I</w:t>
      </w:r>
    </w:p>
    <w:p w:rsidR="00F206C6" w:rsidRPr="00FE44A7" w:rsidRDefault="00F206C6" w:rsidP="00A04F12">
      <w:pPr>
        <w:rPr>
          <w:b/>
        </w:rPr>
      </w:pPr>
      <w:r w:rsidRPr="00FE44A7">
        <w:rPr>
          <w:b/>
        </w:rPr>
        <w:t xml:space="preserve">14- </w:t>
      </w:r>
      <w:r w:rsidRPr="00FE44A7">
        <w:rPr>
          <w:b/>
        </w:rPr>
        <w:tab/>
        <w:t>Aşağıdaki tarihlerden hangisi günümüze daha uzaktır?</w:t>
      </w:r>
    </w:p>
    <w:p w:rsidR="00F206C6" w:rsidRPr="00FE44A7" w:rsidRDefault="00F206C6" w:rsidP="00A04F12">
      <w:pPr>
        <w:rPr>
          <w:b/>
        </w:rPr>
      </w:pPr>
      <w:r w:rsidRPr="00FE44A7">
        <w:rPr>
          <w:b/>
        </w:rPr>
        <w:t>A)</w:t>
      </w:r>
      <w:r w:rsidRPr="00FE44A7">
        <w:rPr>
          <w:b/>
        </w:rPr>
        <w:tab/>
        <w:t>MÖ 1500                                B- MS 1800                       C- MÖ  200                   D- MS 375</w:t>
      </w:r>
    </w:p>
    <w:p w:rsidR="00F206C6" w:rsidRPr="00FE44A7" w:rsidRDefault="00F206C6" w:rsidP="00A04F12">
      <w:pPr>
        <w:rPr>
          <w:b/>
        </w:rPr>
      </w:pPr>
      <w:r w:rsidRPr="00FE44A7">
        <w:rPr>
          <w:b/>
        </w:rPr>
        <w:t>15- Doğu ülkeleri ile Batı ülkeleri arasında Kral Yolu’nu yaparak Ön Asya ticaretinde etkin hale gelen  Lidyalılar ilk  kez madeni parayı kullanmışlardır.</w:t>
      </w:r>
    </w:p>
    <w:p w:rsidR="00F206C6" w:rsidRPr="00FE44A7" w:rsidRDefault="00F206C6" w:rsidP="00A04F12">
      <w:pPr>
        <w:rPr>
          <w:b/>
        </w:rPr>
      </w:pPr>
      <w:r w:rsidRPr="00FE44A7">
        <w:rPr>
          <w:b/>
        </w:rPr>
        <w:t>Aşağıdakilerden  hangisi , bu gelişmelerin doğal sonuçlarından biri olamaz?</w:t>
      </w:r>
    </w:p>
    <w:p w:rsidR="00F206C6" w:rsidRPr="00FE44A7" w:rsidRDefault="00F206C6" w:rsidP="00A04F12">
      <w:pPr>
        <w:rPr>
          <w:b/>
        </w:rPr>
      </w:pPr>
      <w:r w:rsidRPr="00FE44A7">
        <w:rPr>
          <w:b/>
        </w:rPr>
        <w:t>A-Lidya ekonomisinin güçlenmesi                                    B- Değiş-tokuş usulünün kalkması</w:t>
      </w:r>
    </w:p>
    <w:p w:rsidR="00F206C6" w:rsidRPr="00FE44A7" w:rsidRDefault="00F206C6" w:rsidP="00A04F12">
      <w:pPr>
        <w:rPr>
          <w:b/>
        </w:rPr>
      </w:pPr>
      <w:r w:rsidRPr="00FE44A7">
        <w:rPr>
          <w:b/>
        </w:rPr>
        <w:t>C-Devletler arası savaşların sona ermesi                        D-Ticaret hayatının canlanması</w:t>
      </w:r>
    </w:p>
    <w:p w:rsidR="00F206C6" w:rsidRPr="00FE44A7" w:rsidRDefault="00F206C6" w:rsidP="00A04F12">
      <w:pPr>
        <w:rPr>
          <w:b/>
        </w:rPr>
      </w:pPr>
    </w:p>
    <w:p w:rsidR="00F206C6" w:rsidRPr="00FE44A7" w:rsidRDefault="00F206C6" w:rsidP="00A04F12">
      <w:pPr>
        <w:rPr>
          <w:b/>
        </w:rPr>
      </w:pPr>
    </w:p>
    <w:p w:rsidR="00F206C6" w:rsidRDefault="00F206C6" w:rsidP="00A04F12"/>
    <w:p w:rsidR="00F206C6" w:rsidRDefault="00F206C6" w:rsidP="00A04F12"/>
    <w:p w:rsidR="00F206C6" w:rsidRPr="00FE44A7" w:rsidRDefault="00F206C6" w:rsidP="00A04F12">
      <w:pPr>
        <w:rPr>
          <w:b/>
        </w:rPr>
      </w:pPr>
      <w:r>
        <w:t xml:space="preserve">B-  </w:t>
      </w:r>
      <w:r w:rsidRPr="00FE44A7">
        <w:rPr>
          <w:b/>
        </w:rPr>
        <w:t>Aşağıdaki  ifadelerin doğru olanlarının yanına “ D”, yanlış olanların yanına” Y” yazınız?(20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2"/>
        <w:gridCol w:w="8820"/>
      </w:tblGrid>
      <w:tr w:rsidR="00F206C6" w:rsidRPr="00E059FC" w:rsidTr="00E059FC">
        <w:tc>
          <w:tcPr>
            <w:tcW w:w="392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</w:p>
        </w:tc>
        <w:tc>
          <w:tcPr>
            <w:tcW w:w="8820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1-Olaylar  her zaman insanlar üzerinde olumsuz etkiye yol açmaktadır.</w:t>
            </w:r>
          </w:p>
        </w:tc>
      </w:tr>
      <w:tr w:rsidR="00F206C6" w:rsidRPr="00E059FC" w:rsidTr="00E059FC">
        <w:tc>
          <w:tcPr>
            <w:tcW w:w="392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</w:p>
        </w:tc>
        <w:tc>
          <w:tcPr>
            <w:tcW w:w="8820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2-Hukuk kurallarını değiştirmek vatandaşlık görevlerimizden  değildir.</w:t>
            </w:r>
          </w:p>
        </w:tc>
      </w:tr>
      <w:tr w:rsidR="00F206C6" w:rsidRPr="00E059FC" w:rsidTr="00E059FC">
        <w:tc>
          <w:tcPr>
            <w:tcW w:w="392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</w:p>
        </w:tc>
        <w:tc>
          <w:tcPr>
            <w:tcW w:w="8820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3-Türk Dil Kurumu’nun  amacı Türkçeye yabancı dillerden yeni kelimeler eklemektir.</w:t>
            </w:r>
          </w:p>
        </w:tc>
      </w:tr>
      <w:tr w:rsidR="00F206C6" w:rsidRPr="00E059FC" w:rsidTr="00E059FC">
        <w:tc>
          <w:tcPr>
            <w:tcW w:w="392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</w:p>
        </w:tc>
        <w:tc>
          <w:tcPr>
            <w:tcW w:w="8820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4-Türkiye ; Asya, Avrupa ve Kuzey Amerika  kıtaları arasında yer alır.</w:t>
            </w:r>
          </w:p>
        </w:tc>
      </w:tr>
      <w:tr w:rsidR="00F206C6" w:rsidRPr="00E059FC" w:rsidTr="00E059FC">
        <w:tc>
          <w:tcPr>
            <w:tcW w:w="392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</w:p>
        </w:tc>
        <w:tc>
          <w:tcPr>
            <w:tcW w:w="8820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5-Dünya’mızı enine kestiği düşünülen  hayali çizgiye paralel denir.</w:t>
            </w:r>
          </w:p>
        </w:tc>
      </w:tr>
      <w:tr w:rsidR="00F206C6" w:rsidRPr="00E059FC" w:rsidTr="00E059FC">
        <w:tc>
          <w:tcPr>
            <w:tcW w:w="392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</w:p>
        </w:tc>
        <w:tc>
          <w:tcPr>
            <w:tcW w:w="8820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6-Türkiye’de bozkır en fazla Akdeniz ikliminin hakim olduğu alanlarda yoğunlaşmıştır.</w:t>
            </w:r>
          </w:p>
        </w:tc>
      </w:tr>
      <w:tr w:rsidR="00F206C6" w:rsidRPr="00E059FC" w:rsidTr="00E059FC">
        <w:tc>
          <w:tcPr>
            <w:tcW w:w="392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</w:p>
        </w:tc>
        <w:tc>
          <w:tcPr>
            <w:tcW w:w="8820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7-Türkiye’de iklim çeşitliğinin fazla olmasının nedeni kutup kuşağında yer almasıdır.</w:t>
            </w:r>
          </w:p>
        </w:tc>
      </w:tr>
      <w:tr w:rsidR="00F206C6" w:rsidRPr="00E059FC" w:rsidTr="00E059FC">
        <w:tc>
          <w:tcPr>
            <w:tcW w:w="392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</w:p>
        </w:tc>
        <w:tc>
          <w:tcPr>
            <w:tcW w:w="8820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8-Ülkemizin deniz görmeyen iç kesimlerinde Akdeniz ve Karadeniz iklimi hakimdir.</w:t>
            </w:r>
          </w:p>
        </w:tc>
      </w:tr>
      <w:tr w:rsidR="00F206C6" w:rsidRPr="00E059FC" w:rsidTr="00E059FC">
        <w:tc>
          <w:tcPr>
            <w:tcW w:w="392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</w:p>
        </w:tc>
        <w:tc>
          <w:tcPr>
            <w:tcW w:w="8820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9-Tarihi devirler yazının bulunmasıyla  başlar.</w:t>
            </w:r>
          </w:p>
        </w:tc>
      </w:tr>
      <w:tr w:rsidR="00F206C6" w:rsidRPr="00E059FC" w:rsidTr="00E059FC">
        <w:tc>
          <w:tcPr>
            <w:tcW w:w="392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</w:p>
        </w:tc>
        <w:tc>
          <w:tcPr>
            <w:tcW w:w="8820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10-Hititler tanrılarına hesap vereceklerini düşündükleri için tarafsız anal yıllıklarını hazırlamışlardır.</w:t>
            </w:r>
          </w:p>
        </w:tc>
      </w:tr>
    </w:tbl>
    <w:p w:rsidR="00F206C6" w:rsidRPr="00FE44A7" w:rsidRDefault="00F206C6" w:rsidP="00A04F12">
      <w:pPr>
        <w:rPr>
          <w:b/>
        </w:rPr>
      </w:pPr>
    </w:p>
    <w:p w:rsidR="00F206C6" w:rsidRPr="00FE44A7" w:rsidRDefault="00F206C6" w:rsidP="00A04F12">
      <w:pPr>
        <w:rPr>
          <w:b/>
        </w:rPr>
      </w:pPr>
      <w:r w:rsidRPr="00FE44A7">
        <w:rPr>
          <w:b/>
        </w:rPr>
        <w:t>C- Aşağıdaki cümlelerde bırakılan boşluklara uygun olan sözcükleri  yazınız.(10 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F206C6" w:rsidRPr="00E059FC" w:rsidTr="00E059FC">
        <w:tc>
          <w:tcPr>
            <w:tcW w:w="9212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MAKİ-  -BOZKIR –        -YAZ-          -  KIŞ-               -4dk –           - 111 dk-          - GORDİYON-   - HATTUŞAŞ-</w:t>
            </w:r>
          </w:p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-HER   MEVSİM-         SONBAHAR</w:t>
            </w:r>
          </w:p>
        </w:tc>
      </w:tr>
    </w:tbl>
    <w:p w:rsidR="00F206C6" w:rsidRDefault="00F206C6" w:rsidP="00A04F1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8678"/>
      </w:tblGrid>
      <w:tr w:rsidR="00F206C6" w:rsidRPr="00E059FC" w:rsidTr="00E059FC">
        <w:tc>
          <w:tcPr>
            <w:tcW w:w="534" w:type="dxa"/>
          </w:tcPr>
          <w:p w:rsidR="00F206C6" w:rsidRPr="00E059FC" w:rsidRDefault="00F206C6" w:rsidP="00E059FC">
            <w:pPr>
              <w:spacing w:after="0" w:line="240" w:lineRule="auto"/>
            </w:pPr>
          </w:p>
        </w:tc>
        <w:tc>
          <w:tcPr>
            <w:tcW w:w="8678" w:type="dxa"/>
          </w:tcPr>
          <w:p w:rsidR="00F206C6" w:rsidRPr="00E059FC" w:rsidRDefault="00F206C6" w:rsidP="00E059FC">
            <w:pPr>
              <w:spacing w:after="0" w:line="240" w:lineRule="auto"/>
            </w:pPr>
            <w:r w:rsidRPr="00E059FC">
              <w:t>1-</w:t>
            </w:r>
            <w:r w:rsidRPr="00E059FC">
              <w:rPr>
                <w:b/>
                <w:bCs/>
              </w:rPr>
              <w:t>Akdeniz ikliminin bitki örtüsü…………………..dir.</w:t>
            </w:r>
          </w:p>
          <w:p w:rsidR="00F206C6" w:rsidRPr="00E059FC" w:rsidRDefault="00F206C6" w:rsidP="00E059FC">
            <w:pPr>
              <w:spacing w:after="0" w:line="240" w:lineRule="auto"/>
            </w:pPr>
          </w:p>
        </w:tc>
      </w:tr>
      <w:tr w:rsidR="00F206C6" w:rsidRPr="00E059FC" w:rsidTr="00E059FC">
        <w:tc>
          <w:tcPr>
            <w:tcW w:w="534" w:type="dxa"/>
          </w:tcPr>
          <w:p w:rsidR="00F206C6" w:rsidRPr="00E059FC" w:rsidRDefault="00F206C6" w:rsidP="00E059FC">
            <w:pPr>
              <w:spacing w:after="0" w:line="240" w:lineRule="auto"/>
            </w:pPr>
          </w:p>
        </w:tc>
        <w:tc>
          <w:tcPr>
            <w:tcW w:w="8678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2-Akdeniz ikliminde yağışlar en az …………………….mevsiminde düşer.</w:t>
            </w:r>
          </w:p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</w:p>
        </w:tc>
      </w:tr>
      <w:tr w:rsidR="00F206C6" w:rsidRPr="00E059FC" w:rsidTr="00E059FC">
        <w:tc>
          <w:tcPr>
            <w:tcW w:w="534" w:type="dxa"/>
          </w:tcPr>
          <w:p w:rsidR="00F206C6" w:rsidRPr="00E059FC" w:rsidRDefault="00F206C6" w:rsidP="00E059FC">
            <w:pPr>
              <w:spacing w:after="0" w:line="240" w:lineRule="auto"/>
            </w:pPr>
          </w:p>
        </w:tc>
        <w:tc>
          <w:tcPr>
            <w:tcW w:w="8678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3-Ülkemizde…………………………..yağışlı olan Karadeniz iklimidir.</w:t>
            </w:r>
          </w:p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</w:p>
        </w:tc>
      </w:tr>
      <w:tr w:rsidR="00F206C6" w:rsidRPr="00E059FC" w:rsidTr="00E059FC">
        <w:tc>
          <w:tcPr>
            <w:tcW w:w="534" w:type="dxa"/>
          </w:tcPr>
          <w:p w:rsidR="00F206C6" w:rsidRPr="00E059FC" w:rsidRDefault="00F206C6" w:rsidP="00E059FC">
            <w:pPr>
              <w:spacing w:after="0" w:line="240" w:lineRule="auto"/>
            </w:pPr>
          </w:p>
        </w:tc>
        <w:tc>
          <w:tcPr>
            <w:tcW w:w="8678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4-İki meridyen arası zaman  farkı…………………dakikadır.</w:t>
            </w:r>
          </w:p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</w:p>
        </w:tc>
      </w:tr>
      <w:tr w:rsidR="00F206C6" w:rsidRPr="00E059FC" w:rsidTr="00E059FC">
        <w:tc>
          <w:tcPr>
            <w:tcW w:w="534" w:type="dxa"/>
          </w:tcPr>
          <w:p w:rsidR="00F206C6" w:rsidRPr="00E059FC" w:rsidRDefault="00F206C6" w:rsidP="00E059FC">
            <w:pPr>
              <w:spacing w:after="0" w:line="240" w:lineRule="auto"/>
            </w:pPr>
          </w:p>
        </w:tc>
        <w:tc>
          <w:tcPr>
            <w:tcW w:w="8678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5-Hititlerin  başkenti……………………………..dır.</w:t>
            </w:r>
          </w:p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</w:p>
        </w:tc>
      </w:tr>
    </w:tbl>
    <w:p w:rsidR="00F206C6" w:rsidRPr="00C4512D" w:rsidRDefault="00F206C6" w:rsidP="002F3670">
      <w:pPr>
        <w:rPr>
          <w:b/>
        </w:rPr>
      </w:pPr>
      <w:r>
        <w:t>D-</w:t>
      </w:r>
      <w:r w:rsidRPr="00C4512D">
        <w:rPr>
          <w:b/>
        </w:rPr>
        <w:t>Aşağıda bazı olaylar ve tarihleri verilmiştir. Bu olay ve tarihleri kronoloji( tarih sırasına) göre numaralandırınız?( 10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1"/>
        <w:gridCol w:w="2173"/>
        <w:gridCol w:w="1566"/>
        <w:gridCol w:w="2228"/>
        <w:gridCol w:w="1620"/>
      </w:tblGrid>
      <w:tr w:rsidR="00F206C6" w:rsidRPr="00E059FC" w:rsidTr="00FA1F09">
        <w:tc>
          <w:tcPr>
            <w:tcW w:w="1701" w:type="dxa"/>
          </w:tcPr>
          <w:p w:rsidR="00F206C6" w:rsidRPr="00E059FC" w:rsidRDefault="00F206C6" w:rsidP="00E059FC">
            <w:pPr>
              <w:spacing w:after="0" w:line="240" w:lineRule="auto"/>
              <w:rPr>
                <w:rFonts w:ascii="Arial" w:hAnsi="Arial" w:cs="Arial"/>
              </w:rPr>
            </w:pPr>
            <w:r w:rsidRPr="00E059FC">
              <w:rPr>
                <w:rFonts w:ascii="Comic Sans MS" w:hAnsi="Comic Sans MS" w:cs="Arial"/>
              </w:rPr>
              <w:t>H-Bisikletin bulunuşu.1839</w:t>
            </w:r>
          </w:p>
        </w:tc>
        <w:tc>
          <w:tcPr>
            <w:tcW w:w="2173" w:type="dxa"/>
          </w:tcPr>
          <w:p w:rsidR="00F206C6" w:rsidRPr="00E059FC" w:rsidRDefault="00F206C6" w:rsidP="00E059FC">
            <w:pPr>
              <w:spacing w:after="0" w:line="240" w:lineRule="auto"/>
              <w:rPr>
                <w:rFonts w:ascii="Comic Sans MS" w:hAnsi="Comic Sans MS" w:cs="Arial"/>
              </w:rPr>
            </w:pPr>
            <w:r w:rsidRPr="00E059FC">
              <w:rPr>
                <w:rFonts w:ascii="Comic Sans MS" w:hAnsi="Comic Sans MS" w:cs="Arial"/>
              </w:rPr>
              <w:t>B-Osmanlı Devletinin kuruluşu:1299</w:t>
            </w:r>
          </w:p>
        </w:tc>
        <w:tc>
          <w:tcPr>
            <w:tcW w:w="1566" w:type="dxa"/>
          </w:tcPr>
          <w:p w:rsidR="00F206C6" w:rsidRPr="00E059FC" w:rsidRDefault="00F206C6" w:rsidP="00E059FC">
            <w:pPr>
              <w:spacing w:after="0" w:line="240" w:lineRule="auto"/>
              <w:rPr>
                <w:rFonts w:ascii="Comic Sans MS" w:hAnsi="Comic Sans MS" w:cs="Arial"/>
              </w:rPr>
            </w:pPr>
            <w:r w:rsidRPr="00E059FC">
              <w:rPr>
                <w:rFonts w:ascii="Comic Sans MS" w:hAnsi="Comic Sans MS" w:cs="Arial"/>
              </w:rPr>
              <w:t>İ-İstanbul’un fethi:1453</w:t>
            </w:r>
          </w:p>
        </w:tc>
        <w:tc>
          <w:tcPr>
            <w:tcW w:w="2228" w:type="dxa"/>
          </w:tcPr>
          <w:p w:rsidR="00F206C6" w:rsidRPr="00E059FC" w:rsidRDefault="00F206C6" w:rsidP="00E059FC">
            <w:pPr>
              <w:spacing w:after="0" w:line="240" w:lineRule="auto"/>
              <w:rPr>
                <w:rFonts w:ascii="Comic Sans MS" w:hAnsi="Comic Sans MS" w:cs="Arial"/>
              </w:rPr>
            </w:pPr>
            <w:r w:rsidRPr="00E059FC">
              <w:rPr>
                <w:rFonts w:ascii="Comic Sans MS" w:hAnsi="Comic Sans MS" w:cs="Arial"/>
              </w:rPr>
              <w:t>G-Kavimler</w:t>
            </w:r>
          </w:p>
          <w:p w:rsidR="00F206C6" w:rsidRPr="00E059FC" w:rsidRDefault="00F206C6" w:rsidP="00E059FC">
            <w:pPr>
              <w:spacing w:after="0" w:line="240" w:lineRule="auto"/>
              <w:rPr>
                <w:rFonts w:ascii="Comic Sans MS" w:hAnsi="Comic Sans MS" w:cs="Arial"/>
              </w:rPr>
            </w:pPr>
            <w:r w:rsidRPr="00E059FC">
              <w:rPr>
                <w:rFonts w:ascii="Comic Sans MS" w:hAnsi="Comic Sans MS" w:cs="Arial"/>
              </w:rPr>
              <w:t>Göçü:375</w:t>
            </w:r>
          </w:p>
        </w:tc>
        <w:tc>
          <w:tcPr>
            <w:tcW w:w="1620" w:type="dxa"/>
          </w:tcPr>
          <w:p w:rsidR="00F206C6" w:rsidRPr="00E059FC" w:rsidRDefault="00F206C6" w:rsidP="00E059FC">
            <w:pPr>
              <w:spacing w:after="0" w:line="240" w:lineRule="auto"/>
              <w:rPr>
                <w:rFonts w:ascii="Comic Sans MS" w:hAnsi="Comic Sans MS" w:cs="Arial"/>
              </w:rPr>
            </w:pPr>
            <w:r w:rsidRPr="00E059FC">
              <w:rPr>
                <w:rFonts w:ascii="Comic Sans MS" w:hAnsi="Comic Sans MS" w:cs="Arial"/>
              </w:rPr>
              <w:t>A-Yazının bulunuşu:</w:t>
            </w:r>
          </w:p>
          <w:p w:rsidR="00F206C6" w:rsidRPr="00E059FC" w:rsidRDefault="00F206C6" w:rsidP="00E059FC">
            <w:pPr>
              <w:spacing w:after="0" w:line="240" w:lineRule="auto"/>
              <w:rPr>
                <w:rFonts w:ascii="Comic Sans MS" w:hAnsi="Comic Sans MS" w:cs="Arial"/>
              </w:rPr>
            </w:pPr>
            <w:r w:rsidRPr="00E059FC">
              <w:rPr>
                <w:rFonts w:ascii="Comic Sans MS" w:hAnsi="Comic Sans MS" w:cs="Arial"/>
              </w:rPr>
              <w:t>MÖ:3200</w:t>
            </w:r>
          </w:p>
        </w:tc>
      </w:tr>
      <w:tr w:rsidR="00F206C6" w:rsidRPr="00E059FC" w:rsidTr="00FA1F09">
        <w:tc>
          <w:tcPr>
            <w:tcW w:w="1701" w:type="dxa"/>
          </w:tcPr>
          <w:p w:rsidR="00F206C6" w:rsidRPr="00E059FC" w:rsidRDefault="00F206C6" w:rsidP="00E059FC">
            <w:pPr>
              <w:spacing w:after="0" w:line="240" w:lineRule="auto"/>
              <w:rPr>
                <w:rFonts w:ascii="Comic Sans MS" w:hAnsi="Comic Sans MS" w:cs="Arial"/>
              </w:rPr>
            </w:pPr>
            <w:r w:rsidRPr="00E059FC">
              <w:rPr>
                <w:rFonts w:ascii="Comic Sans MS" w:hAnsi="Comic Sans MS" w:cs="Arial"/>
              </w:rPr>
              <w:t>E-İnternetin</w:t>
            </w:r>
          </w:p>
          <w:p w:rsidR="00F206C6" w:rsidRPr="00E059FC" w:rsidRDefault="00F206C6" w:rsidP="00E059FC">
            <w:pPr>
              <w:spacing w:after="0" w:line="240" w:lineRule="auto"/>
              <w:rPr>
                <w:rFonts w:ascii="Comic Sans MS" w:hAnsi="Comic Sans MS" w:cs="Arial"/>
              </w:rPr>
            </w:pPr>
            <w:r w:rsidRPr="00E059FC">
              <w:rPr>
                <w:rFonts w:ascii="Comic Sans MS" w:hAnsi="Comic Sans MS" w:cs="Arial"/>
              </w:rPr>
              <w:t>Bulunuşu:1973</w:t>
            </w:r>
          </w:p>
        </w:tc>
        <w:tc>
          <w:tcPr>
            <w:tcW w:w="2173" w:type="dxa"/>
          </w:tcPr>
          <w:p w:rsidR="00F206C6" w:rsidRPr="00E059FC" w:rsidRDefault="00F206C6" w:rsidP="00E059FC">
            <w:pPr>
              <w:spacing w:after="0" w:line="240" w:lineRule="auto"/>
              <w:rPr>
                <w:rFonts w:ascii="Comic Sans MS" w:hAnsi="Comic Sans MS" w:cs="Arial"/>
              </w:rPr>
            </w:pPr>
            <w:r w:rsidRPr="00E059FC">
              <w:rPr>
                <w:rFonts w:ascii="Comic Sans MS" w:hAnsi="Comic Sans MS" w:cs="Arial"/>
              </w:rPr>
              <w:t>F-Türkiye’de ilk Formula 1 Yarışlarının düzenlenmesi:2005</w:t>
            </w:r>
          </w:p>
        </w:tc>
        <w:tc>
          <w:tcPr>
            <w:tcW w:w="1566" w:type="dxa"/>
          </w:tcPr>
          <w:p w:rsidR="00F206C6" w:rsidRPr="00E059FC" w:rsidRDefault="00F206C6" w:rsidP="00E059FC">
            <w:pPr>
              <w:spacing w:after="0" w:line="240" w:lineRule="auto"/>
              <w:rPr>
                <w:rFonts w:ascii="Comic Sans MS" w:hAnsi="Comic Sans MS" w:cs="Arial"/>
              </w:rPr>
            </w:pPr>
            <w:r w:rsidRPr="00E059FC">
              <w:rPr>
                <w:rFonts w:ascii="Comic Sans MS" w:hAnsi="Comic Sans MS" w:cs="Arial"/>
              </w:rPr>
              <w:t>C-Fransız İhtilali:1789</w:t>
            </w:r>
          </w:p>
        </w:tc>
        <w:tc>
          <w:tcPr>
            <w:tcW w:w="2228" w:type="dxa"/>
          </w:tcPr>
          <w:p w:rsidR="00F206C6" w:rsidRPr="00E059FC" w:rsidRDefault="00F206C6" w:rsidP="00E059FC">
            <w:pPr>
              <w:spacing w:after="0" w:line="240" w:lineRule="auto"/>
              <w:rPr>
                <w:rFonts w:ascii="Comic Sans MS" w:hAnsi="Comic Sans MS" w:cs="Arial"/>
              </w:rPr>
            </w:pPr>
            <w:r w:rsidRPr="00E059FC">
              <w:rPr>
                <w:rFonts w:ascii="Comic Sans MS" w:hAnsi="Comic Sans MS" w:cs="Arial"/>
              </w:rPr>
              <w:t>D-Kadeş Anlaşması:MÖ:1280</w:t>
            </w:r>
          </w:p>
        </w:tc>
        <w:tc>
          <w:tcPr>
            <w:tcW w:w="1620" w:type="dxa"/>
          </w:tcPr>
          <w:p w:rsidR="00F206C6" w:rsidRPr="00E059FC" w:rsidRDefault="00F206C6" w:rsidP="00E059FC">
            <w:pPr>
              <w:spacing w:after="0" w:line="240" w:lineRule="auto"/>
              <w:rPr>
                <w:rFonts w:ascii="Comic Sans MS" w:hAnsi="Comic Sans MS" w:cs="Arial"/>
              </w:rPr>
            </w:pPr>
            <w:r w:rsidRPr="00E059FC">
              <w:rPr>
                <w:rFonts w:ascii="Comic Sans MS" w:hAnsi="Comic Sans MS" w:cs="Arial"/>
              </w:rPr>
              <w:t>J-Cumhuriyetin ilanı:1923</w:t>
            </w:r>
          </w:p>
        </w:tc>
      </w:tr>
    </w:tbl>
    <w:p w:rsidR="00F206C6" w:rsidRDefault="00F206C6" w:rsidP="00FA1F09">
      <w:pPr>
        <w:pStyle w:val="NoSpacing"/>
        <w:rPr>
          <w:rFonts w:ascii="Times New Roman" w:hAnsi="Times New Roman"/>
          <w:b/>
        </w:rPr>
      </w:pPr>
      <w:hyperlink r:id="rId11" w:history="1">
        <w:r>
          <w:rPr>
            <w:rStyle w:val="Hyperlink"/>
            <w:rFonts w:ascii="Times New Roman" w:hAnsi="Times New Roman"/>
            <w:b/>
          </w:rPr>
          <w:t>www.sorubak.com</w:t>
        </w:r>
      </w:hyperlink>
      <w:r>
        <w:rPr>
          <w:rFonts w:ascii="Times New Roman" w:hAnsi="Times New Roman"/>
          <w:b/>
        </w:rPr>
        <w:t xml:space="preserve"> </w:t>
      </w:r>
    </w:p>
    <w:p w:rsidR="00F206C6" w:rsidRPr="00133299" w:rsidRDefault="00F206C6" w:rsidP="002F3670">
      <w:pPr>
        <w:rPr>
          <w:rFonts w:ascii="Comic Sans MS" w:hAnsi="Comic Sans MS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"/>
        <w:gridCol w:w="921"/>
        <w:gridCol w:w="921"/>
        <w:gridCol w:w="921"/>
        <w:gridCol w:w="960"/>
        <w:gridCol w:w="921"/>
        <w:gridCol w:w="921"/>
        <w:gridCol w:w="921"/>
        <w:gridCol w:w="922"/>
        <w:gridCol w:w="922"/>
      </w:tblGrid>
      <w:tr w:rsidR="00F206C6" w:rsidRPr="00E059FC" w:rsidTr="00E059FC">
        <w:tc>
          <w:tcPr>
            <w:tcW w:w="921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…………</w:t>
            </w:r>
          </w:p>
        </w:tc>
        <w:tc>
          <w:tcPr>
            <w:tcW w:w="921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………….</w:t>
            </w:r>
          </w:p>
        </w:tc>
        <w:tc>
          <w:tcPr>
            <w:tcW w:w="921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………….</w:t>
            </w:r>
          </w:p>
        </w:tc>
        <w:tc>
          <w:tcPr>
            <w:tcW w:w="921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…………</w:t>
            </w:r>
          </w:p>
        </w:tc>
        <w:tc>
          <w:tcPr>
            <w:tcW w:w="921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…………..</w:t>
            </w:r>
          </w:p>
        </w:tc>
        <w:tc>
          <w:tcPr>
            <w:tcW w:w="921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…………</w:t>
            </w:r>
          </w:p>
        </w:tc>
        <w:tc>
          <w:tcPr>
            <w:tcW w:w="921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………….</w:t>
            </w:r>
          </w:p>
        </w:tc>
        <w:tc>
          <w:tcPr>
            <w:tcW w:w="921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………….</w:t>
            </w:r>
          </w:p>
        </w:tc>
        <w:tc>
          <w:tcPr>
            <w:tcW w:w="922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………….</w:t>
            </w:r>
          </w:p>
        </w:tc>
        <w:tc>
          <w:tcPr>
            <w:tcW w:w="922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…………</w:t>
            </w:r>
          </w:p>
        </w:tc>
      </w:tr>
      <w:tr w:rsidR="00F206C6" w:rsidRPr="00E059FC" w:rsidTr="00E059FC">
        <w:tc>
          <w:tcPr>
            <w:tcW w:w="9212" w:type="dxa"/>
            <w:gridSpan w:val="10"/>
          </w:tcPr>
          <w:p w:rsidR="00F206C6" w:rsidRPr="00E059FC" w:rsidRDefault="00F206C6" w:rsidP="00E059FC">
            <w:pPr>
              <w:spacing w:after="0" w:line="240" w:lineRule="auto"/>
              <w:jc w:val="center"/>
              <w:rPr>
                <w:b/>
              </w:rPr>
            </w:pPr>
            <w:r w:rsidRPr="00E059FC">
              <w:rPr>
                <w:b/>
              </w:rPr>
              <w:t>KRONOLOJİK  SIRALAMA</w:t>
            </w:r>
          </w:p>
        </w:tc>
      </w:tr>
      <w:tr w:rsidR="00F206C6" w:rsidRPr="00E059FC" w:rsidTr="00E059FC">
        <w:tc>
          <w:tcPr>
            <w:tcW w:w="921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1</w:t>
            </w:r>
          </w:p>
        </w:tc>
        <w:tc>
          <w:tcPr>
            <w:tcW w:w="921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2</w:t>
            </w:r>
          </w:p>
        </w:tc>
        <w:tc>
          <w:tcPr>
            <w:tcW w:w="921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3</w:t>
            </w:r>
          </w:p>
        </w:tc>
        <w:tc>
          <w:tcPr>
            <w:tcW w:w="921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4</w:t>
            </w:r>
          </w:p>
        </w:tc>
        <w:tc>
          <w:tcPr>
            <w:tcW w:w="921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5</w:t>
            </w:r>
          </w:p>
        </w:tc>
        <w:tc>
          <w:tcPr>
            <w:tcW w:w="921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6</w:t>
            </w:r>
          </w:p>
        </w:tc>
        <w:tc>
          <w:tcPr>
            <w:tcW w:w="921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7</w:t>
            </w:r>
          </w:p>
        </w:tc>
        <w:tc>
          <w:tcPr>
            <w:tcW w:w="921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8</w:t>
            </w:r>
          </w:p>
        </w:tc>
        <w:tc>
          <w:tcPr>
            <w:tcW w:w="922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9</w:t>
            </w:r>
          </w:p>
        </w:tc>
        <w:tc>
          <w:tcPr>
            <w:tcW w:w="922" w:type="dxa"/>
          </w:tcPr>
          <w:p w:rsidR="00F206C6" w:rsidRPr="00E059FC" w:rsidRDefault="00F206C6" w:rsidP="00E059FC">
            <w:pPr>
              <w:spacing w:after="0" w:line="240" w:lineRule="auto"/>
              <w:rPr>
                <w:b/>
              </w:rPr>
            </w:pPr>
            <w:r w:rsidRPr="00E059FC">
              <w:rPr>
                <w:b/>
              </w:rPr>
              <w:t>10</w:t>
            </w:r>
          </w:p>
        </w:tc>
      </w:tr>
    </w:tbl>
    <w:p w:rsidR="00F206C6" w:rsidRDefault="00F206C6" w:rsidP="00A04F12"/>
    <w:p w:rsidR="00F206C6" w:rsidRDefault="00F206C6" w:rsidP="00A04F12"/>
    <w:sectPr w:rsidR="00F206C6" w:rsidSect="00CA10B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6C6" w:rsidRDefault="00F206C6" w:rsidP="00DD64D1">
      <w:pPr>
        <w:spacing w:after="0" w:line="240" w:lineRule="auto"/>
      </w:pPr>
      <w:r>
        <w:separator/>
      </w:r>
    </w:p>
  </w:endnote>
  <w:endnote w:type="continuationSeparator" w:id="0">
    <w:p w:rsidR="00F206C6" w:rsidRDefault="00F206C6" w:rsidP="00DD6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6C6" w:rsidRDefault="00F206C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6C6" w:rsidRDefault="00F206C6">
    <w:pPr>
      <w:pStyle w:val="Footer"/>
      <w:jc w:val="center"/>
    </w:pPr>
    <w:fldSimple w:instr="PAGE   \* MERGEFORMAT">
      <w:r>
        <w:rPr>
          <w:noProof/>
        </w:rPr>
        <w:t>5</w:t>
      </w:r>
    </w:fldSimple>
  </w:p>
  <w:p w:rsidR="00F206C6" w:rsidRDefault="00F206C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6C6" w:rsidRDefault="00F206C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6C6" w:rsidRDefault="00F206C6" w:rsidP="00DD64D1">
      <w:pPr>
        <w:spacing w:after="0" w:line="240" w:lineRule="auto"/>
      </w:pPr>
      <w:r>
        <w:separator/>
      </w:r>
    </w:p>
  </w:footnote>
  <w:footnote w:type="continuationSeparator" w:id="0">
    <w:p w:rsidR="00F206C6" w:rsidRDefault="00F206C6" w:rsidP="00DD6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6C6" w:rsidRDefault="00F206C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6C6" w:rsidRDefault="00F206C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6C6" w:rsidRDefault="00F206C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1076"/>
    <w:rsid w:val="000518D6"/>
    <w:rsid w:val="00081076"/>
    <w:rsid w:val="00092374"/>
    <w:rsid w:val="00133299"/>
    <w:rsid w:val="001F227F"/>
    <w:rsid w:val="00233E0C"/>
    <w:rsid w:val="002F3670"/>
    <w:rsid w:val="00342C9E"/>
    <w:rsid w:val="00390E32"/>
    <w:rsid w:val="003F45A7"/>
    <w:rsid w:val="00403AA2"/>
    <w:rsid w:val="004440D7"/>
    <w:rsid w:val="005273FC"/>
    <w:rsid w:val="005814BC"/>
    <w:rsid w:val="005E4921"/>
    <w:rsid w:val="00644D5D"/>
    <w:rsid w:val="006509DC"/>
    <w:rsid w:val="00711103"/>
    <w:rsid w:val="00734521"/>
    <w:rsid w:val="0075113B"/>
    <w:rsid w:val="007F0BF5"/>
    <w:rsid w:val="00842807"/>
    <w:rsid w:val="008E4239"/>
    <w:rsid w:val="00983C24"/>
    <w:rsid w:val="009B21E4"/>
    <w:rsid w:val="00A04F12"/>
    <w:rsid w:val="00A67B7F"/>
    <w:rsid w:val="00BF379F"/>
    <w:rsid w:val="00C43ED1"/>
    <w:rsid w:val="00C4512D"/>
    <w:rsid w:val="00CA10BC"/>
    <w:rsid w:val="00CE6577"/>
    <w:rsid w:val="00D11E10"/>
    <w:rsid w:val="00D16459"/>
    <w:rsid w:val="00D515E4"/>
    <w:rsid w:val="00D94C00"/>
    <w:rsid w:val="00DD64D1"/>
    <w:rsid w:val="00E059FC"/>
    <w:rsid w:val="00E11A81"/>
    <w:rsid w:val="00EA514E"/>
    <w:rsid w:val="00EB6E6D"/>
    <w:rsid w:val="00ED7735"/>
    <w:rsid w:val="00EE701B"/>
    <w:rsid w:val="00F206C6"/>
    <w:rsid w:val="00F71052"/>
    <w:rsid w:val="00FA1F09"/>
    <w:rsid w:val="00FE0DF4"/>
    <w:rsid w:val="00FE44A7"/>
    <w:rsid w:val="00FE6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0B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814B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81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814B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DD64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D64D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D64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D64D1"/>
    <w:rPr>
      <w:rFonts w:cs="Times New Roman"/>
    </w:rPr>
  </w:style>
  <w:style w:type="paragraph" w:styleId="NormalWeb">
    <w:name w:val="Normal (Web)"/>
    <w:basedOn w:val="Normal"/>
    <w:uiPriority w:val="99"/>
    <w:semiHidden/>
    <w:rsid w:val="007111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FA1F09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FA1F09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877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7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ilk+insanlar&amp;num=10&amp;hl=tr&amp;biw=1024&amp;bih=620&amp;tbm=isch&amp;tbnid=4F7-j3D3Vd06-M:&amp;imgrefurl=http://wshsljs.edublogs.org/how-were-the-lives-of-early-humans-different-than-ours-today/&amp;docid=D4Bd6s0aBsmYuM&amp;imgurl=http://wshsljs.edublogs.org/files/2010/10/3_6_4-2_illustration_color_KC_humans_builiding_shelter_l_1-lp4j3c.jpg&amp;w=1600&amp;h=1114&amp;ei=PyepUJmWC8SxhAftjoC4Dw&amp;zoom=1&amp;iact=hc&amp;vpx=336&amp;vpy=118&amp;dur=11256&amp;hovh=187&amp;hovw=269&amp;tx=156&amp;ty=84&amp;sig=107334699594509237019&amp;page=2&amp;tbnh=145&amp;tbnw=196&amp;start=15&amp;ndsp=20&amp;ved=1t:429,r:26,s:0,i:148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202</TotalTime>
  <Pages>5</Pages>
  <Words>1021</Words>
  <Characters>5825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2012-11-18T17:39:00Z</dcterms:created>
  <dcterms:modified xsi:type="dcterms:W3CDTF">2013-12-03T09:47:00Z</dcterms:modified>
</cp:coreProperties>
</file>