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2303"/>
        <w:gridCol w:w="2303"/>
      </w:tblGrid>
      <w:tr w:rsidR="00461F4C" w:rsidRPr="00D03932" w:rsidTr="00D03932">
        <w:tc>
          <w:tcPr>
            <w:tcW w:w="4606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D03932">
              <w:rPr>
                <w:b/>
                <w:sz w:val="28"/>
              </w:rPr>
              <w:t>SOSYAL  BİLGİLER-</w:t>
            </w:r>
          </w:p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2303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  <w:sz w:val="28"/>
              </w:rPr>
            </w:pPr>
            <w:r w:rsidRPr="00D03932">
              <w:rPr>
                <w:b/>
                <w:sz w:val="28"/>
              </w:rPr>
              <w:t>SINIF: 6</w:t>
            </w:r>
          </w:p>
        </w:tc>
        <w:tc>
          <w:tcPr>
            <w:tcW w:w="2303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  <w:sz w:val="28"/>
              </w:rPr>
            </w:pPr>
            <w:r w:rsidRPr="00D03932">
              <w:rPr>
                <w:b/>
                <w:sz w:val="28"/>
              </w:rPr>
              <w:t>OKUL NO:</w:t>
            </w:r>
          </w:p>
        </w:tc>
      </w:tr>
      <w:tr w:rsidR="00461F4C" w:rsidRPr="00D03932" w:rsidTr="00D03932">
        <w:tc>
          <w:tcPr>
            <w:tcW w:w="4606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  <w:sz w:val="28"/>
              </w:rPr>
            </w:pPr>
            <w:r w:rsidRPr="00D03932">
              <w:rPr>
                <w:b/>
                <w:sz w:val="28"/>
              </w:rPr>
              <w:t>ADI SOYADI</w:t>
            </w:r>
          </w:p>
        </w:tc>
        <w:tc>
          <w:tcPr>
            <w:tcW w:w="2303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  <w:sz w:val="28"/>
              </w:rPr>
            </w:pPr>
            <w:r w:rsidRPr="00D03932">
              <w:rPr>
                <w:b/>
                <w:sz w:val="28"/>
              </w:rPr>
              <w:t>I- KANAAT- 2. YAZILISI</w:t>
            </w:r>
          </w:p>
        </w:tc>
        <w:tc>
          <w:tcPr>
            <w:tcW w:w="2303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  <w:sz w:val="28"/>
              </w:rPr>
            </w:pPr>
            <w:r w:rsidRPr="00D03932">
              <w:rPr>
                <w:b/>
                <w:sz w:val="28"/>
              </w:rPr>
              <w:t>A- GRUBU</w:t>
            </w:r>
          </w:p>
        </w:tc>
      </w:tr>
    </w:tbl>
    <w:p w:rsidR="00461F4C" w:rsidRPr="002B38D1" w:rsidRDefault="00461F4C" w:rsidP="00FA7429">
      <w:pPr>
        <w:jc w:val="center"/>
        <w:rPr>
          <w:b/>
        </w:rPr>
      </w:pPr>
      <w:r w:rsidRPr="002B38D1">
        <w:rPr>
          <w:b/>
        </w:rPr>
        <w:t>ÇOKTAN SEÇMELİ SORULAR.</w:t>
      </w:r>
      <w:r>
        <w:rPr>
          <w:b/>
        </w:rPr>
        <w:t>15X4. 60 PUAN.</w:t>
      </w:r>
    </w:p>
    <w:p w:rsidR="00461F4C" w:rsidRPr="002B38D1" w:rsidRDefault="00461F4C" w:rsidP="00FA7429">
      <w:pPr>
        <w:rPr>
          <w:b/>
          <w:u w:val="single"/>
        </w:rPr>
      </w:pPr>
      <w:r w:rsidRPr="002B38D1">
        <w:rPr>
          <w:b/>
        </w:rPr>
        <w:t xml:space="preserve">1- Çöl ikliminin özellikleri arasında aşağıdakilerden hangisi </w:t>
      </w:r>
      <w:r w:rsidRPr="002B38D1">
        <w:rPr>
          <w:b/>
          <w:u w:val="single"/>
        </w:rPr>
        <w:t>gösterilemez?</w:t>
      </w:r>
    </w:p>
    <w:p w:rsidR="00461F4C" w:rsidRPr="002B38D1" w:rsidRDefault="00461F4C" w:rsidP="00FA7429">
      <w:pPr>
        <w:rPr>
          <w:b/>
        </w:rPr>
      </w:pPr>
      <w:r w:rsidRPr="002B38D1">
        <w:rPr>
          <w:b/>
        </w:rPr>
        <w:t>A- Günlük sıcaklık farkı azdır                      B- Yıllık yağış miktarı çok azdır.</w:t>
      </w:r>
    </w:p>
    <w:p w:rsidR="00461F4C" w:rsidRPr="002B38D1" w:rsidRDefault="00461F4C" w:rsidP="00FA7429">
      <w:pPr>
        <w:rPr>
          <w:b/>
        </w:rPr>
      </w:pPr>
      <w:r w:rsidRPr="002B38D1">
        <w:rPr>
          <w:b/>
        </w:rPr>
        <w:t>C- Sıcaklık ortalaması yüksektir               D- Doğal bitki örtüsü kurakçıl otlar ve kaktüslerdir.</w:t>
      </w:r>
    </w:p>
    <w:p w:rsidR="00461F4C" w:rsidRPr="002B38D1" w:rsidRDefault="00461F4C" w:rsidP="00FA7429">
      <w:pPr>
        <w:rPr>
          <w:b/>
        </w:rPr>
      </w:pPr>
      <w:r w:rsidRPr="002B38D1">
        <w:rPr>
          <w:b/>
        </w:rPr>
        <w:t>2- Kutup ikliminde, sıcaklığın yıl boyunca    0 derecenin altında olmasının nedeni aşağıdakilerden hangisidir?</w:t>
      </w:r>
    </w:p>
    <w:p w:rsidR="00461F4C" w:rsidRPr="002B38D1" w:rsidRDefault="00461F4C" w:rsidP="00FA7429">
      <w:pPr>
        <w:rPr>
          <w:b/>
        </w:rPr>
      </w:pPr>
      <w:r w:rsidRPr="002B38D1">
        <w:rPr>
          <w:b/>
        </w:rPr>
        <w:t>A- Yer çekiminin fazla olması                             B- Doğal bitki örtüsünün olmaması</w:t>
      </w:r>
    </w:p>
    <w:p w:rsidR="00461F4C" w:rsidRPr="002B38D1" w:rsidRDefault="00461F4C" w:rsidP="00FA7429">
      <w:pPr>
        <w:rPr>
          <w:b/>
        </w:rPr>
      </w:pPr>
      <w:r w:rsidRPr="002B38D1">
        <w:rPr>
          <w:b/>
        </w:rPr>
        <w:t>C-Ortalama yükseltinin fazla  olması                 D- Güneş ışınlarını yıl boyunca eğik açılarla gelmesi</w:t>
      </w:r>
    </w:p>
    <w:p w:rsidR="00461F4C" w:rsidRPr="002B38D1" w:rsidRDefault="00461F4C" w:rsidP="00FA7429">
      <w:pPr>
        <w:rPr>
          <w:b/>
        </w:rPr>
      </w:pPr>
      <w:r w:rsidRPr="002B38D1">
        <w:rPr>
          <w:b/>
        </w:rPr>
        <w:t xml:space="preserve">3-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6804"/>
      </w:tblGrid>
      <w:tr w:rsidR="00461F4C" w:rsidRPr="00D03932" w:rsidTr="00D03932">
        <w:tc>
          <w:tcPr>
            <w:tcW w:w="675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I</w:t>
            </w:r>
          </w:p>
        </w:tc>
        <w:tc>
          <w:tcPr>
            <w:tcW w:w="6804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Bizim buralarda kışlar soğuk ve sert  geçer</w:t>
            </w:r>
          </w:p>
        </w:tc>
      </w:tr>
      <w:tr w:rsidR="00461F4C" w:rsidRPr="00D03932" w:rsidTr="00D03932">
        <w:tc>
          <w:tcPr>
            <w:tcW w:w="675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II</w:t>
            </w:r>
          </w:p>
        </w:tc>
        <w:tc>
          <w:tcPr>
            <w:tcW w:w="6804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Yarından itibaren  buralarda hava sıcaklıklarının artması bekleniyor.</w:t>
            </w:r>
          </w:p>
        </w:tc>
      </w:tr>
      <w:tr w:rsidR="00461F4C" w:rsidRPr="00D03932" w:rsidTr="00D03932">
        <w:tc>
          <w:tcPr>
            <w:tcW w:w="675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III</w:t>
            </w:r>
          </w:p>
        </w:tc>
        <w:tc>
          <w:tcPr>
            <w:tcW w:w="6804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Sabah saatlerinde bastıran yoğun sis, öğlen etkisini kaybetti.</w:t>
            </w:r>
          </w:p>
        </w:tc>
      </w:tr>
    </w:tbl>
    <w:p w:rsidR="00461F4C" w:rsidRPr="002B38D1" w:rsidRDefault="00461F4C" w:rsidP="00FA7429">
      <w:pPr>
        <w:rPr>
          <w:b/>
        </w:rPr>
      </w:pPr>
    </w:p>
    <w:p w:rsidR="00461F4C" w:rsidRPr="002B38D1" w:rsidRDefault="00461F4C" w:rsidP="00FA7429">
      <w:pPr>
        <w:rPr>
          <w:b/>
        </w:rPr>
      </w:pPr>
      <w:r w:rsidRPr="002B38D1">
        <w:rPr>
          <w:b/>
        </w:rPr>
        <w:t>Yukarıdaki  sözlerden hangileri bir yerin iklimi     ifade  eder?</w:t>
      </w:r>
    </w:p>
    <w:p w:rsidR="00461F4C" w:rsidRPr="002B38D1" w:rsidRDefault="00461F4C" w:rsidP="00FA7429">
      <w:pPr>
        <w:rPr>
          <w:b/>
        </w:rPr>
      </w:pPr>
      <w:r w:rsidRPr="002B38D1">
        <w:rPr>
          <w:b/>
        </w:rPr>
        <w:t>A- Yalnız  I               B- Yalnız  III                 C-  I ve II                   D- II ve  III</w:t>
      </w:r>
    </w:p>
    <w:p w:rsidR="00461F4C" w:rsidRPr="002B38D1" w:rsidRDefault="00461F4C" w:rsidP="00FA7429">
      <w:pPr>
        <w:rPr>
          <w:b/>
        </w:rPr>
      </w:pPr>
      <w:r w:rsidRPr="002B38D1">
        <w:rPr>
          <w:b/>
        </w:rPr>
        <w:t>4-</w:t>
      </w:r>
    </w:p>
    <w:p w:rsidR="00461F4C" w:rsidRPr="002B38D1" w:rsidRDefault="00461F4C" w:rsidP="00FA7429">
      <w:pPr>
        <w:rPr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0.75pt;margin-top:72.75pt;width:42.2pt;height:20.7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" strokeweight=".5pt">
            <v:textbox>
              <w:txbxContent>
                <w:p w:rsidR="00461F4C" w:rsidRDefault="00461F4C">
                  <w:r>
                    <w:t>İZMİRİ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27" type="#_x0000_t202" style="position:absolute;margin-left:339pt;margin-top:.25pt;width:170.3pt;height:167.5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" strokeweight=".5pt">
            <v:textbox>
              <w:txbxContent>
                <w:p w:rsidR="00461F4C" w:rsidRDefault="00461F4C">
                  <w:r>
                    <w:t>Yandaki illerden  hangilerinde</w:t>
                  </w:r>
                </w:p>
                <w:p w:rsidR="00461F4C" w:rsidRDefault="00461F4C">
                  <w:r>
                    <w:t>Akdeniz iklimi görülür?</w:t>
                  </w:r>
                </w:p>
                <w:p w:rsidR="00461F4C" w:rsidRDefault="00461F4C">
                  <w:r>
                    <w:t>A- Antalya</w:t>
                  </w:r>
                </w:p>
                <w:p w:rsidR="00461F4C" w:rsidRDefault="00461F4C">
                  <w:r>
                    <w:t>B- Ankara</w:t>
                  </w:r>
                </w:p>
                <w:p w:rsidR="00461F4C" w:rsidRDefault="00461F4C">
                  <w:r>
                    <w:t>C- Antalya-İzmir</w:t>
                  </w:r>
                </w:p>
                <w:p w:rsidR="00461F4C" w:rsidRDefault="00461F4C">
                  <w:r>
                    <w:t>D-Erzurum-Ankara</w:t>
                  </w:r>
                </w:p>
                <w:p w:rsidR="00461F4C" w:rsidRDefault="00461F4C"/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28" type="#_x0000_t202" style="position:absolute;margin-left:64.8pt;margin-top:109.4pt;width:62.3pt;height:22.8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" strokeweight=".5pt">
            <v:textbox>
              <w:txbxContent>
                <w:p w:rsidR="00461F4C" w:rsidRDefault="00461F4C">
                  <w:r>
                    <w:t>ANTALYA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29" type="#_x0000_t202" style="position:absolute;margin-left:97.35pt;margin-top:47.85pt;width:54pt;height:20.7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" strokeweight=".5pt">
            <v:textbox>
              <w:txbxContent>
                <w:p w:rsidR="00461F4C" w:rsidRDefault="00461F4C">
                  <w:r>
                    <w:t>ANKARA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30" type="#_x0000_t202" style="position:absolute;margin-left:221.95pt;margin-top:40.9pt;width:68.55pt;height:22.8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" strokeweight=".5pt">
            <v:textbox>
              <w:txbxContent>
                <w:p w:rsidR="00461F4C" w:rsidRDefault="00461F4C">
                  <w:r>
                    <w:t>ERZURUM</w:t>
                  </w:r>
                </w:p>
              </w:txbxContent>
            </v:textbox>
          </v:shape>
        </w:pict>
      </w:r>
      <w:r w:rsidRPr="002B38D1">
        <w:rPr>
          <w:b/>
        </w:rPr>
        <w:t xml:space="preserve"> </w:t>
      </w:r>
      <w:r w:rsidRPr="00D03932">
        <w:rPr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27pt;height:174.75pt;visibility:visible">
            <v:imagedata r:id="rId7" o:title=""/>
          </v:shape>
        </w:pict>
      </w:r>
    </w:p>
    <w:p w:rsidR="00461F4C" w:rsidRPr="002B38D1" w:rsidRDefault="00461F4C" w:rsidP="008B39CA">
      <w:pPr>
        <w:rPr>
          <w:b/>
        </w:rPr>
      </w:pPr>
      <w:r w:rsidRPr="002B38D1">
        <w:rPr>
          <w:b/>
        </w:rPr>
        <w:t>5-  Karadeniz ikliminde en fazla yağış, aşağıdaki mevsimlerin hangisinde düşer?</w:t>
      </w:r>
    </w:p>
    <w:p w:rsidR="00461F4C" w:rsidRPr="002B38D1" w:rsidRDefault="00461F4C" w:rsidP="008B39CA">
      <w:pPr>
        <w:rPr>
          <w:b/>
        </w:rPr>
      </w:pPr>
      <w:r w:rsidRPr="002B38D1">
        <w:rPr>
          <w:b/>
        </w:rPr>
        <w:t>A- Kış                                B- Sonbahar                         C- Yaz                          D- İlkbahar</w:t>
      </w:r>
    </w:p>
    <w:p w:rsidR="00461F4C" w:rsidRPr="002B38D1" w:rsidRDefault="00461F4C" w:rsidP="008B39CA">
      <w:pPr>
        <w:rPr>
          <w:b/>
        </w:rPr>
      </w:pPr>
    </w:p>
    <w:p w:rsidR="00461F4C" w:rsidRPr="002B38D1" w:rsidRDefault="00461F4C" w:rsidP="008B39CA">
      <w:pPr>
        <w:rPr>
          <w:b/>
        </w:rPr>
      </w:pPr>
      <w:r>
        <w:rPr>
          <w:noProof/>
          <w:lang w:eastAsia="tr-TR"/>
        </w:rPr>
        <w:pict>
          <v:shape id="Metin Kutusu 13" o:spid="_x0000_s1031" type="#_x0000_t202" style="position:absolute;margin-left:236.55pt;margin-top:-.25pt;width:234.65pt;height:103.1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" strokeweight=".5pt">
            <v:textbox>
              <w:txbxContent>
                <w:p w:rsidR="00461F4C" w:rsidRPr="00D878CF" w:rsidRDefault="00461F4C">
                  <w:pPr>
                    <w:rPr>
                      <w:b/>
                    </w:rPr>
                  </w:pPr>
                  <w:r>
                    <w:t>I</w:t>
                  </w:r>
                  <w:r w:rsidRPr="00D878CF">
                    <w:rPr>
                      <w:b/>
                    </w:rPr>
                    <w:t>- KUTUPLAR        II  EKVATORAL  ORMANLAR</w:t>
                  </w:r>
                </w:p>
                <w:p w:rsidR="00461F4C" w:rsidRPr="00D878CF" w:rsidRDefault="00461F4C">
                  <w:pPr>
                    <w:rPr>
                      <w:b/>
                    </w:rPr>
                  </w:pPr>
                  <w:r w:rsidRPr="00D878CF">
                    <w:rPr>
                      <w:b/>
                    </w:rPr>
                    <w:t xml:space="preserve">III- GÜNEYDOĞU ASYA  </w:t>
                  </w:r>
                </w:p>
                <w:p w:rsidR="00461F4C" w:rsidRPr="00D878CF" w:rsidRDefault="00461F4C">
                  <w:pPr>
                    <w:rPr>
                      <w:b/>
                    </w:rPr>
                  </w:pPr>
                  <w:r w:rsidRPr="00D878CF">
                    <w:rPr>
                      <w:b/>
                    </w:rPr>
                    <w:t xml:space="preserve"> IV- AVRUPA KITASI, ATLAS OKYANUSU KIYILARI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2" type="#_x0000_t202" style="position:absolute;margin-left:104.95pt;margin-top:11.55pt;width:1in;height:20.1pt;z-index:2516561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" stroked="f" strokeweight=".5pt">
            <v:textbox>
              <w:txbxContent>
                <w:p w:rsidR="00461F4C" w:rsidRPr="00D878CF" w:rsidRDefault="00461F4C">
                  <w:pPr>
                    <w:rPr>
                      <w:b/>
                      <w:sz w:val="24"/>
                    </w:rPr>
                  </w:pPr>
                  <w:r w:rsidRPr="00D878CF"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33" type="#_x0000_t202" style="position:absolute;margin-left:186.7pt;margin-top:43.4pt;width:1in;height:26.3pt;z-index:2516551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" stroked="f" strokeweight=".5pt">
            <v:textbox>
              <w:txbxContent>
                <w:p w:rsidR="00461F4C" w:rsidRPr="00D878CF" w:rsidRDefault="00461F4C">
                  <w:pPr>
                    <w:rPr>
                      <w:b/>
                      <w:sz w:val="24"/>
                    </w:rPr>
                  </w:pPr>
                  <w:r w:rsidRPr="00D878CF">
                    <w:rPr>
                      <w:b/>
                      <w:sz w:val="24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34" type="#_x0000_t202" style="position:absolute;margin-left:111.2pt;margin-top:49.6pt;width:1in;height:20.1pt;z-index:2516541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" filled="f" stroked="f" strokeweight=".5pt">
            <v:textbox>
              <w:txbxContent>
                <w:p w:rsidR="00461F4C" w:rsidRPr="00D878CF" w:rsidRDefault="00461F4C">
                  <w:pPr>
                    <w:rPr>
                      <w:b/>
                      <w:sz w:val="24"/>
                    </w:rPr>
                  </w:pPr>
                  <w:r w:rsidRPr="00D878CF"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35" type="#_x0000_t202" style="position:absolute;margin-left:152.05pt;margin-top:-.25pt;width:1in;height:23.5pt;z-index:2516531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" stroked="f" strokeweight=".5pt">
            <v:textbox>
              <w:txbxContent>
                <w:p w:rsidR="00461F4C" w:rsidRPr="00D878CF" w:rsidRDefault="00461F4C">
                  <w:pPr>
                    <w:rPr>
                      <w:b/>
                      <w:sz w:val="24"/>
                    </w:rPr>
                  </w:pPr>
                  <w:r w:rsidRPr="00D878CF">
                    <w:rPr>
                      <w:b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Pr="00D03932">
        <w:rPr>
          <w:b/>
          <w:noProof/>
          <w:lang w:eastAsia="tr-TR"/>
        </w:rPr>
        <w:pict>
          <v:shape id="Resim 8" o:spid="_x0000_i1026" type="#_x0000_t75" alt="http://t1.gstatic.com/images?q=tbn:ANd9GcTAnqgxySdiZ17WRUe-f1HsMWCg4ozb6vkiMAlt4bPn-HLoR47O" style="width:241.5pt;height:117.75pt;visibility:visible">
            <v:imagedata r:id="rId8" o:title=""/>
          </v:shape>
        </w:pict>
      </w:r>
    </w:p>
    <w:p w:rsidR="00461F4C" w:rsidRPr="002B38D1" w:rsidRDefault="00461F4C" w:rsidP="008B39CA">
      <w:pPr>
        <w:rPr>
          <w:b/>
        </w:rPr>
      </w:pPr>
      <w:r w:rsidRPr="002B38D1">
        <w:rPr>
          <w:b/>
        </w:rPr>
        <w:t xml:space="preserve">6-           Yukarıdaki bölgelerden hangileri, yerleşmeye </w:t>
      </w:r>
      <w:r w:rsidRPr="002B38D1">
        <w:rPr>
          <w:b/>
          <w:u w:val="single"/>
        </w:rPr>
        <w:t>daha elverişlidir</w:t>
      </w:r>
      <w:r w:rsidRPr="002B38D1">
        <w:rPr>
          <w:b/>
        </w:rPr>
        <w:t>.</w:t>
      </w:r>
    </w:p>
    <w:p w:rsidR="00461F4C" w:rsidRPr="002B38D1" w:rsidRDefault="00461F4C" w:rsidP="008B39CA">
      <w:pPr>
        <w:rPr>
          <w:b/>
        </w:rPr>
      </w:pPr>
      <w:r w:rsidRPr="002B38D1">
        <w:rPr>
          <w:b/>
        </w:rPr>
        <w:t>A- 1 ve 2                 B- 1 ve 3                  C- 2 ve 3                 D- 3 ve 4</w:t>
      </w:r>
    </w:p>
    <w:p w:rsidR="00461F4C" w:rsidRPr="002B38D1" w:rsidRDefault="00461F4C" w:rsidP="008B39CA">
      <w:pPr>
        <w:rPr>
          <w:b/>
        </w:rPr>
      </w:pPr>
      <w:r w:rsidRPr="002B38D1">
        <w:rPr>
          <w:b/>
        </w:rPr>
        <w:t xml:space="preserve">7-  </w:t>
      </w:r>
      <w:r>
        <w:rPr>
          <w:b/>
        </w:rPr>
        <w:t xml:space="preserve">        </w:t>
      </w:r>
      <w:r w:rsidRPr="002B38D1">
        <w:rPr>
          <w:b/>
        </w:rPr>
        <w:t>Cilalı Taş Devinde;</w:t>
      </w:r>
    </w:p>
    <w:p w:rsidR="00461F4C" w:rsidRPr="002B38D1" w:rsidRDefault="00461F4C" w:rsidP="001B67AC">
      <w:pPr>
        <w:pStyle w:val="ListParagraph"/>
        <w:numPr>
          <w:ilvl w:val="0"/>
          <w:numId w:val="1"/>
        </w:numPr>
        <w:rPr>
          <w:b/>
        </w:rPr>
      </w:pPr>
      <w:r w:rsidRPr="002B38D1">
        <w:rPr>
          <w:b/>
        </w:rPr>
        <w:t>Köyler kurulmuş</w:t>
      </w:r>
    </w:p>
    <w:p w:rsidR="00461F4C" w:rsidRPr="002B38D1" w:rsidRDefault="00461F4C" w:rsidP="001B67AC">
      <w:pPr>
        <w:pStyle w:val="ListParagraph"/>
        <w:numPr>
          <w:ilvl w:val="0"/>
          <w:numId w:val="1"/>
        </w:numPr>
        <w:rPr>
          <w:b/>
        </w:rPr>
      </w:pPr>
      <w:r w:rsidRPr="002B38D1">
        <w:rPr>
          <w:b/>
        </w:rPr>
        <w:t>Hayvanlar evcilleştirilmiştir.</w:t>
      </w:r>
    </w:p>
    <w:p w:rsidR="00461F4C" w:rsidRPr="002B38D1" w:rsidRDefault="00461F4C" w:rsidP="001B67AC">
      <w:pPr>
        <w:pStyle w:val="ListParagraph"/>
        <w:numPr>
          <w:ilvl w:val="0"/>
          <w:numId w:val="1"/>
        </w:numPr>
        <w:rPr>
          <w:b/>
        </w:rPr>
      </w:pPr>
      <w:r w:rsidRPr="002B38D1">
        <w:rPr>
          <w:b/>
        </w:rPr>
        <w:t>Bitki liflerinden elbiseler yapılmış</w:t>
      </w:r>
    </w:p>
    <w:p w:rsidR="00461F4C" w:rsidRPr="002B38D1" w:rsidRDefault="00461F4C" w:rsidP="001B67AC">
      <w:pPr>
        <w:pStyle w:val="ListParagraph"/>
        <w:numPr>
          <w:ilvl w:val="0"/>
          <w:numId w:val="1"/>
        </w:numPr>
        <w:rPr>
          <w:b/>
        </w:rPr>
      </w:pPr>
      <w:r w:rsidRPr="002B38D1">
        <w:rPr>
          <w:b/>
        </w:rPr>
        <w:t>Topraktan çanak ve çömlekler yapılmıştır.</w:t>
      </w:r>
    </w:p>
    <w:p w:rsidR="00461F4C" w:rsidRPr="002B38D1" w:rsidRDefault="00461F4C" w:rsidP="001B67AC">
      <w:pPr>
        <w:ind w:left="360"/>
        <w:rPr>
          <w:b/>
          <w:u w:val="single"/>
        </w:rPr>
      </w:pPr>
      <w:r w:rsidRPr="002B38D1">
        <w:rPr>
          <w:b/>
        </w:rPr>
        <w:t xml:space="preserve">Bu bilgilere göre Cilalı Taş Devri ile ilgili olarak aşağıdaki yargılardan hangilerine </w:t>
      </w:r>
      <w:r w:rsidRPr="002B38D1">
        <w:rPr>
          <w:b/>
          <w:u w:val="single"/>
        </w:rPr>
        <w:t>ulaşılamaz?</w:t>
      </w:r>
    </w:p>
    <w:p w:rsidR="00461F4C" w:rsidRPr="002B38D1" w:rsidRDefault="00461F4C" w:rsidP="001B67AC">
      <w:pPr>
        <w:rPr>
          <w:b/>
        </w:rPr>
      </w:pPr>
      <w:r w:rsidRPr="002B38D1">
        <w:rPr>
          <w:b/>
        </w:rPr>
        <w:t>A- Madenler ilk kez kullanılmaya başlanmıştır.       B- Yerleşik hayata geçilmiştir.</w:t>
      </w:r>
    </w:p>
    <w:p w:rsidR="00461F4C" w:rsidRDefault="00461F4C" w:rsidP="001B67AC">
      <w:pPr>
        <w:rPr>
          <w:b/>
        </w:rPr>
      </w:pPr>
      <w:r w:rsidRPr="002B38D1">
        <w:rPr>
          <w:b/>
        </w:rPr>
        <w:t>C- Hayvanlarda yararlanmaya başlanmıştır.             D- Dokumacılık alanında gelişmeler sağlanmıştır.</w:t>
      </w:r>
    </w:p>
    <w:p w:rsidR="00461F4C" w:rsidRDefault="00461F4C" w:rsidP="001B67AC">
      <w:pPr>
        <w:rPr>
          <w:b/>
        </w:rPr>
      </w:pPr>
      <w:r>
        <w:rPr>
          <w:b/>
        </w:rPr>
        <w:t xml:space="preserve">8-     Anadolu’nun </w:t>
      </w:r>
    </w:p>
    <w:p w:rsidR="00461F4C" w:rsidRDefault="00461F4C" w:rsidP="000C7017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Göç yollarının üzerinde olması</w:t>
      </w:r>
    </w:p>
    <w:p w:rsidR="00461F4C" w:rsidRDefault="00461F4C" w:rsidP="000C7017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Çok eski bir tarihi geçmişin olması</w:t>
      </w:r>
    </w:p>
    <w:p w:rsidR="00461F4C" w:rsidRDefault="00461F4C" w:rsidP="000C7017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İlk şehir yerleşmelerin kurulması</w:t>
      </w:r>
    </w:p>
    <w:p w:rsidR="00461F4C" w:rsidRDefault="00461F4C" w:rsidP="000C7017">
      <w:pPr>
        <w:rPr>
          <w:b/>
        </w:rPr>
      </w:pPr>
      <w:r>
        <w:rPr>
          <w:b/>
        </w:rPr>
        <w:t xml:space="preserve">Özelliklerinden hangisi veya  hangileri </w:t>
      </w:r>
      <w:r w:rsidRPr="0081460B">
        <w:rPr>
          <w:b/>
        </w:rPr>
        <w:t>,  doğrudan</w:t>
      </w:r>
      <w:r>
        <w:rPr>
          <w:b/>
        </w:rPr>
        <w:t xml:space="preserve">  uygarlıklar arası etkileşim yaşanmasını kolaylamıştır?</w:t>
      </w:r>
    </w:p>
    <w:p w:rsidR="00461F4C" w:rsidRDefault="00461F4C" w:rsidP="000C7017">
      <w:pPr>
        <w:rPr>
          <w:b/>
        </w:rPr>
      </w:pPr>
      <w:r>
        <w:rPr>
          <w:b/>
        </w:rPr>
        <w:t>A-  Yalnız  II                B- I ve III                 C-  Yalnız  I                D- II ve III</w:t>
      </w:r>
    </w:p>
    <w:p w:rsidR="00461F4C" w:rsidRPr="000C7017" w:rsidRDefault="00461F4C" w:rsidP="000C7017">
      <w:pPr>
        <w:rPr>
          <w:b/>
        </w:rPr>
      </w:pPr>
      <w:r>
        <w:rPr>
          <w:noProof/>
          <w:lang w:eastAsia="tr-TR"/>
        </w:rPr>
        <w:pict>
          <v:shape id="Metin Kutusu 24" o:spid="_x0000_s1036" type="#_x0000_t202" style="position:absolute;margin-left:316.15pt;margin-top:.15pt;width:185.55pt;height:96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" strokeweight="2pt">
            <v:textbox>
              <w:txbxContent>
                <w:p w:rsidR="00461F4C" w:rsidRPr="0081460B" w:rsidRDefault="00461F4C">
                  <w:pPr>
                    <w:rPr>
                      <w:b/>
                    </w:rPr>
                  </w:pPr>
                  <w:r w:rsidRPr="0081460B">
                    <w:rPr>
                      <w:b/>
                    </w:rPr>
                    <w:t xml:space="preserve">Yandaki Türkiye haritasında </w:t>
                  </w:r>
                </w:p>
                <w:p w:rsidR="00461F4C" w:rsidRPr="0081460B" w:rsidRDefault="00461F4C">
                  <w:pPr>
                    <w:rPr>
                      <w:b/>
                    </w:rPr>
                  </w:pPr>
                  <w:r w:rsidRPr="0081460B">
                    <w:rPr>
                      <w:b/>
                    </w:rPr>
                    <w:t>Numaralandırılmış  alanların</w:t>
                  </w:r>
                </w:p>
                <w:p w:rsidR="00461F4C" w:rsidRPr="0081460B" w:rsidRDefault="00461F4C">
                  <w:pPr>
                    <w:rPr>
                      <w:b/>
                    </w:rPr>
                  </w:pPr>
                  <w:r w:rsidRPr="0081460B">
                    <w:rPr>
                      <w:b/>
                    </w:rPr>
                    <w:t>Hangisinde  ya da hangilerinde bozkırlar görülür?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23" o:spid="_x0000_s1037" style="position:absolute;margin-left:172.85pt;margin-top:90.15pt;width:40.6pt;height:6.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" fillcolor="black" strokeweight="2pt"/>
        </w:pict>
      </w:r>
      <w:r>
        <w:rPr>
          <w:noProof/>
          <w:lang w:eastAsia="tr-TR"/>
        </w:rPr>
        <w:pict>
          <v:shape id="Metin Kutusu 22" o:spid="_x0000_s1038" type="#_x0000_t202" style="position:absolute;margin-left:192.9pt;margin-top:72.8pt;width:1in;height:23.55pt;z-index:2516643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" stroked="f" strokeweight=".5pt">
            <v:textbox>
              <w:txbxContent>
                <w:p w:rsidR="00461F4C" w:rsidRDefault="00461F4C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21" o:spid="_x0000_s1039" style="position:absolute;margin-left:120.25pt;margin-top:41.65pt;width:35.3pt;height:9.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" fillcolor="black" strokeweight="2pt"/>
        </w:pict>
      </w:r>
      <w:r>
        <w:rPr>
          <w:noProof/>
          <w:lang w:eastAsia="tr-TR"/>
        </w:rPr>
        <w:pict>
          <v:shape id="Metin Kutusu 20" o:spid="_x0000_s1040" type="#_x0000_t202" style="position:absolute;margin-left:125.75pt;margin-top:51.35pt;width:1in;height:21.45pt;z-index:2516623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" stroked="f" strokeweight=".5pt">
            <v:textbox>
              <w:txbxContent>
                <w:p w:rsidR="00461F4C" w:rsidRDefault="00461F4C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19" o:spid="_x0000_s1041" style="position:absolute;margin-left:26.05pt;margin-top:51.35pt;width:9pt;height:33.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" fillcolor="black" strokeweight="2pt"/>
        </w:pict>
      </w:r>
      <w:r>
        <w:rPr>
          <w:noProof/>
          <w:lang w:eastAsia="tr-TR"/>
        </w:rPr>
        <w:pict>
          <v:shape id="Metin Kutusu 18" o:spid="_x0000_s1042" type="#_x0000_t202" style="position:absolute;margin-left:35.05pt;margin-top:58.3pt;width:1in;height:23.5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" stroked="f" strokeweight=".5pt">
            <v:textbox>
              <w:txbxContent>
                <w:p w:rsidR="00461F4C" w:rsidRDefault="00461F4C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17" o:spid="_x0000_s1043" style="position:absolute;margin-left:173.05pt;margin-top:21.6pt;width:42.7pt;height:5.5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" fillcolor="black" strokeweight="2pt"/>
        </w:pict>
      </w:r>
      <w:r>
        <w:rPr>
          <w:noProof/>
          <w:lang w:eastAsia="tr-TR"/>
        </w:rPr>
        <w:pict>
          <v:shape id="Metin Kutusu 16" o:spid="_x0000_s1044" type="#_x0000_t202" style="position:absolute;margin-left:186.7pt;margin-top:21.6pt;width:1in;height:20.1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" stroked="f" strokeweight=".5pt">
            <v:textbox>
              <w:txbxContent>
                <w:p w:rsidR="00461F4C" w:rsidRDefault="00461F4C">
                  <w:r>
                    <w:t>1</w:t>
                  </w:r>
                </w:p>
              </w:txbxContent>
            </v:textbox>
          </v:shape>
        </w:pict>
      </w:r>
      <w:r>
        <w:rPr>
          <w:b/>
        </w:rPr>
        <w:t xml:space="preserve">9-    </w:t>
      </w:r>
      <w:r w:rsidRPr="009C0DBC">
        <w:rPr>
          <w:noProof/>
          <w:lang w:eastAsia="tr-TR"/>
        </w:rPr>
        <w:pict>
          <v:shape id="Resim 15" o:spid="_x0000_i1027" type="#_x0000_t75" alt="http://t0.gstatic.com/images?q=tbn:ANd9GcTrzoF_XFM0Uusp7vgmwt2LamSGAUj94tTvERCzu73qK2lmXOce" style="width:243.75pt;height:108pt;visibility:visible">
            <v:imagedata r:id="rId9" o:title=""/>
          </v:shape>
        </w:pict>
      </w:r>
    </w:p>
    <w:p w:rsidR="00461F4C" w:rsidRDefault="00461F4C" w:rsidP="008B39CA">
      <w:pPr>
        <w:rPr>
          <w:b/>
        </w:rPr>
      </w:pPr>
      <w:r>
        <w:rPr>
          <w:b/>
        </w:rPr>
        <w:t xml:space="preserve">  A-  Yalnız   1               B- Yalnız  1 ve 2            C- 3 ve 4                   D- Yalnız 2</w:t>
      </w:r>
    </w:p>
    <w:p w:rsidR="00461F4C" w:rsidRDefault="00461F4C" w:rsidP="008B39CA">
      <w:pPr>
        <w:rPr>
          <w:b/>
        </w:rPr>
      </w:pPr>
      <w:r>
        <w:rPr>
          <w:b/>
        </w:rPr>
        <w:t>10- Yurdumuz hangi iklim kuşağı üzerinde bulunmaktadır?</w:t>
      </w:r>
    </w:p>
    <w:p w:rsidR="00461F4C" w:rsidRDefault="00461F4C" w:rsidP="008B39CA">
      <w:pPr>
        <w:rPr>
          <w:b/>
        </w:rPr>
      </w:pPr>
      <w:r>
        <w:rPr>
          <w:b/>
        </w:rPr>
        <w:t xml:space="preserve"> A- Sıcak Kuşak        B- Soğuk  Kuşak         C- Güney Ilıman Orta  Kuşak      D- Kuzey  Ilıman Orta Kuşak</w:t>
      </w:r>
    </w:p>
    <w:p w:rsidR="00461F4C" w:rsidRPr="00C82711" w:rsidRDefault="00461F4C" w:rsidP="008B39CA">
      <w:pPr>
        <w:rPr>
          <w:b/>
          <w:u w:val="double"/>
        </w:rPr>
      </w:pPr>
      <w:r>
        <w:rPr>
          <w:b/>
        </w:rPr>
        <w:t xml:space="preserve">11-      İstanbul’un aşağıdaki ölçeklerden hangisiyle çizilen haritasında </w:t>
      </w:r>
      <w:r w:rsidRPr="00C82711">
        <w:rPr>
          <w:b/>
          <w:u w:val="double"/>
        </w:rPr>
        <w:t>ayrıntılar daha fazladır?</w:t>
      </w:r>
    </w:p>
    <w:p w:rsidR="00461F4C" w:rsidRDefault="00461F4C" w:rsidP="008B39CA">
      <w:pPr>
        <w:rPr>
          <w:b/>
        </w:rPr>
      </w:pPr>
      <w:r>
        <w:rPr>
          <w:b/>
        </w:rPr>
        <w:t xml:space="preserve">          A- 1/ 20 000                B- 1/ 50 000                  C-  1/100 000               D- 1/200 000</w:t>
      </w:r>
    </w:p>
    <w:p w:rsidR="00461F4C" w:rsidRPr="00B07CC5" w:rsidRDefault="00461F4C" w:rsidP="008B39CA">
      <w:pPr>
        <w:rPr>
          <w:b/>
        </w:rPr>
      </w:pPr>
      <w:r>
        <w:rPr>
          <w:noProof/>
          <w:lang w:eastAsia="tr-TR"/>
        </w:rPr>
        <w:pict>
          <v:shape id="Metin Kutusu 14" o:spid="_x0000_s1045" type="#_x0000_t202" style="position:absolute;margin-left:194.95pt;margin-top:21.55pt;width:1in;height:53.3pt;z-index:2516674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" strokeweight="2pt">
            <v:textbox>
              <w:txbxContent>
                <w:p w:rsidR="00461F4C" w:rsidRPr="00D33E21" w:rsidRDefault="00461F4C">
                  <w:pPr>
                    <w:rPr>
                      <w:b/>
                    </w:rPr>
                  </w:pPr>
                  <w:r w:rsidRPr="00D33E21">
                    <w:rPr>
                      <w:b/>
                    </w:rPr>
                    <w:t>Anadolu’nun tarih öncesi dönemine ait önemli merkezlerden</w:t>
                  </w:r>
                </w:p>
                <w:p w:rsidR="00461F4C" w:rsidRPr="00D33E21" w:rsidRDefault="00461F4C">
                  <w:pPr>
                    <w:rPr>
                      <w:b/>
                    </w:rPr>
                  </w:pPr>
                  <w:r w:rsidRPr="00D33E21">
                    <w:rPr>
                      <w:b/>
                    </w:rPr>
                    <w:t>Çatalhöyük’teki evler resimdeki gibidir.</w:t>
                  </w:r>
                </w:p>
              </w:txbxContent>
            </v:textbox>
          </v:shape>
        </w:pict>
      </w:r>
      <w:r>
        <w:rPr>
          <w:b/>
        </w:rPr>
        <w:t xml:space="preserve">12-  </w:t>
      </w:r>
      <w:r w:rsidRPr="009C0DBC">
        <w:rPr>
          <w:noProof/>
          <w:lang w:eastAsia="tr-TR"/>
        </w:rPr>
        <w:pict>
          <v:shape id="Resim 7" o:spid="_x0000_i1028" type="#_x0000_t75" alt="http://t0.gstatic.com/images?q=tbn:ANd9GcQtVaDnxrYgFKzanXBHW39M2awgmoHxxiZGne65P2NV1f20wHSL5Q" style="width:152.25pt;height:99pt;visibility:visible">
            <v:imagedata r:id="rId10" o:title=""/>
          </v:shape>
        </w:pict>
      </w:r>
    </w:p>
    <w:p w:rsidR="00461F4C" w:rsidRDefault="00461F4C" w:rsidP="008B39CA">
      <w:pPr>
        <w:rPr>
          <w:b/>
        </w:rPr>
      </w:pPr>
      <w:r w:rsidRPr="00D33E21">
        <w:rPr>
          <w:b/>
        </w:rPr>
        <w:t xml:space="preserve">Bu evlerin aralarında sokakların olmamasının ve </w:t>
      </w:r>
      <w:r>
        <w:rPr>
          <w:b/>
        </w:rPr>
        <w:t>içlerine taşınabilir merdivenlerle girilmesinin aşağıdakilerden hangisini   kolaylaştırdığı  söylenebilir?</w:t>
      </w:r>
    </w:p>
    <w:p w:rsidR="00461F4C" w:rsidRDefault="00461F4C" w:rsidP="008B39CA">
      <w:pPr>
        <w:rPr>
          <w:b/>
        </w:rPr>
      </w:pPr>
      <w:r>
        <w:rPr>
          <w:b/>
        </w:rPr>
        <w:t>A- Avcılık ve toplayıcılık faaliyetlerini                          B- Yiyecek maddelerinin evlere taşınmasını</w:t>
      </w:r>
    </w:p>
    <w:p w:rsidR="00461F4C" w:rsidRDefault="00461F4C" w:rsidP="008B39CA">
      <w:pPr>
        <w:rPr>
          <w:b/>
        </w:rPr>
      </w:pPr>
      <w:r>
        <w:rPr>
          <w:b/>
        </w:rPr>
        <w:t xml:space="preserve">C- İnsanların, vahşi hayvan saldırılarından korunmalarını </w:t>
      </w:r>
    </w:p>
    <w:p w:rsidR="00461F4C" w:rsidRDefault="00461F4C" w:rsidP="008B39CA">
      <w:pPr>
        <w:rPr>
          <w:b/>
        </w:rPr>
      </w:pPr>
      <w:r>
        <w:rPr>
          <w:b/>
        </w:rPr>
        <w:t xml:space="preserve">D- Göçebe yaşam tarzının sürdürmesini  </w:t>
      </w:r>
    </w:p>
    <w:p w:rsidR="00461F4C" w:rsidRPr="000058AA" w:rsidRDefault="00461F4C" w:rsidP="000058AA">
      <w:pPr>
        <w:rPr>
          <w:b/>
        </w:rPr>
      </w:pPr>
      <w:r>
        <w:rPr>
          <w:b/>
        </w:rPr>
        <w:t xml:space="preserve">13-       </w:t>
      </w:r>
      <w:r w:rsidRPr="000058AA">
        <w:rPr>
          <w:b/>
        </w:rPr>
        <w:t xml:space="preserve">Ardışık iki paralel arasındaki uzaklık yaklaşık </w:t>
      </w:r>
      <w:smartTag w:uri="urn:schemas-microsoft-com:office:smarttags" w:element="metricconverter">
        <w:smartTagPr>
          <w:attr w:name="ProductID" w:val="111 km"/>
        </w:smartTagPr>
        <w:r w:rsidRPr="000058AA">
          <w:rPr>
            <w:b/>
          </w:rPr>
          <w:t>111 km</w:t>
        </w:r>
      </w:smartTag>
      <w:r w:rsidRPr="000058AA">
        <w:rPr>
          <w:b/>
        </w:rPr>
        <w:t xml:space="preserve"> dir. </w:t>
      </w:r>
      <w:r>
        <w:rPr>
          <w:b/>
        </w:rPr>
        <w:t xml:space="preserve"> </w:t>
      </w:r>
      <w:r w:rsidRPr="000058AA">
        <w:rPr>
          <w:b/>
        </w:rPr>
        <w:t>Buna göre Türkiye'nin en kuzeyi ile en</w:t>
      </w:r>
      <w:r>
        <w:rPr>
          <w:b/>
        </w:rPr>
        <w:t xml:space="preserve"> güneyi arasındaki mesafe yaklaş</w:t>
      </w:r>
      <w:r w:rsidRPr="000058AA">
        <w:rPr>
          <w:b/>
        </w:rPr>
        <w:t>ık olarak kaç km dir?</w:t>
      </w:r>
    </w:p>
    <w:p w:rsidR="00461F4C" w:rsidRDefault="00461F4C" w:rsidP="000058AA">
      <w:pPr>
        <w:rPr>
          <w:b/>
        </w:rPr>
      </w:pPr>
      <w:r w:rsidRPr="000058AA">
        <w:rPr>
          <w:b/>
        </w:rPr>
        <w:t xml:space="preserve">A) </w:t>
      </w:r>
      <w:smartTag w:uri="urn:schemas-microsoft-com:office:smarttags" w:element="metricconverter">
        <w:smartTagPr>
          <w:attr w:name="ProductID" w:val="111 km"/>
        </w:smartTagPr>
        <w:r w:rsidRPr="000058AA">
          <w:rPr>
            <w:b/>
          </w:rPr>
          <w:t>111 km</w:t>
        </w:r>
      </w:smartTag>
      <w:r w:rsidRPr="000058AA">
        <w:rPr>
          <w:b/>
        </w:rPr>
        <w:t xml:space="preserve"> </w:t>
      </w:r>
      <w:r>
        <w:rPr>
          <w:b/>
        </w:rPr>
        <w:t xml:space="preserve">                     B) 666</w:t>
      </w:r>
      <w:r w:rsidRPr="000058AA">
        <w:rPr>
          <w:b/>
        </w:rPr>
        <w:t xml:space="preserve">km        </w:t>
      </w:r>
      <w:r>
        <w:rPr>
          <w:b/>
        </w:rPr>
        <w:t xml:space="preserve">                    C) </w:t>
      </w:r>
      <w:smartTag w:uri="urn:schemas-microsoft-com:office:smarttags" w:element="metricconverter">
        <w:smartTagPr>
          <w:attr w:name="ProductID" w:val="66 km"/>
        </w:smartTagPr>
        <w:r>
          <w:rPr>
            <w:b/>
          </w:rPr>
          <w:t>66</w:t>
        </w:r>
        <w:r w:rsidRPr="000058AA">
          <w:rPr>
            <w:b/>
          </w:rPr>
          <w:t xml:space="preserve"> km</w:t>
        </w:r>
      </w:smartTag>
      <w:r w:rsidRPr="000058AA">
        <w:rPr>
          <w:b/>
        </w:rPr>
        <w:t xml:space="preserve">      </w:t>
      </w:r>
      <w:r>
        <w:rPr>
          <w:b/>
        </w:rPr>
        <w:t xml:space="preserve">          </w:t>
      </w:r>
      <w:r w:rsidRPr="000058AA">
        <w:rPr>
          <w:b/>
        </w:rPr>
        <w:t xml:space="preserve">    D) </w:t>
      </w:r>
      <w:smartTag w:uri="urn:schemas-microsoft-com:office:smarttags" w:element="metricconverter">
        <w:smartTagPr>
          <w:attr w:name="ProductID" w:val="366 km"/>
        </w:smartTagPr>
        <w:r w:rsidRPr="000058AA">
          <w:rPr>
            <w:b/>
          </w:rPr>
          <w:t>366 km</w:t>
        </w:r>
      </w:smartTag>
    </w:p>
    <w:p w:rsidR="00461F4C" w:rsidRPr="007F5160" w:rsidRDefault="00461F4C" w:rsidP="007F5160">
      <w:pPr>
        <w:rPr>
          <w:b/>
        </w:rPr>
      </w:pPr>
      <w:r>
        <w:rPr>
          <w:b/>
        </w:rPr>
        <w:t xml:space="preserve">14-    </w:t>
      </w:r>
      <w:r w:rsidRPr="007F5160">
        <w:rPr>
          <w:b/>
        </w:rPr>
        <w:t xml:space="preserve"> Türkiye 36° - 42° Kuzey Paralelleri ile 26° - 45° Doğu Meridyenleri arasında kalır.</w:t>
      </w:r>
    </w:p>
    <w:p w:rsidR="00461F4C" w:rsidRPr="007F5160" w:rsidRDefault="00461F4C" w:rsidP="007F5160">
      <w:pPr>
        <w:rPr>
          <w:b/>
        </w:rPr>
      </w:pPr>
      <w:r w:rsidRPr="007F5160">
        <w:rPr>
          <w:b/>
        </w:rPr>
        <w:t>Buna göre Türkiye;</w:t>
      </w:r>
    </w:p>
    <w:p w:rsidR="00461F4C" w:rsidRPr="007F5160" w:rsidRDefault="00461F4C" w:rsidP="007F5160">
      <w:pPr>
        <w:rPr>
          <w:b/>
        </w:rPr>
      </w:pPr>
      <w:r>
        <w:rPr>
          <w:b/>
        </w:rPr>
        <w:t>I</w:t>
      </w:r>
      <w:r w:rsidRPr="007F5160">
        <w:rPr>
          <w:b/>
        </w:rPr>
        <w:t xml:space="preserve">. Greenwich’in </w:t>
      </w:r>
      <w:r>
        <w:rPr>
          <w:b/>
        </w:rPr>
        <w:t xml:space="preserve"> </w:t>
      </w:r>
      <w:r w:rsidRPr="007F5160">
        <w:rPr>
          <w:b/>
        </w:rPr>
        <w:t>batısında yer alır.</w:t>
      </w:r>
    </w:p>
    <w:p w:rsidR="00461F4C" w:rsidRPr="007F5160" w:rsidRDefault="00461F4C" w:rsidP="007F5160">
      <w:pPr>
        <w:rPr>
          <w:b/>
        </w:rPr>
      </w:pPr>
      <w:r>
        <w:rPr>
          <w:b/>
        </w:rPr>
        <w:t>II</w:t>
      </w:r>
      <w:r w:rsidRPr="007F5160">
        <w:rPr>
          <w:b/>
        </w:rPr>
        <w:t>. Kuzey yarım kürede bulunur.</w:t>
      </w:r>
    </w:p>
    <w:p w:rsidR="00461F4C" w:rsidRPr="007F5160" w:rsidRDefault="00461F4C" w:rsidP="007F5160">
      <w:pPr>
        <w:rPr>
          <w:b/>
        </w:rPr>
      </w:pPr>
      <w:r>
        <w:rPr>
          <w:b/>
        </w:rPr>
        <w:t>III</w:t>
      </w:r>
      <w:r w:rsidRPr="007F5160">
        <w:rPr>
          <w:b/>
        </w:rPr>
        <w:t>. Ekvatorun güneyindedir.</w:t>
      </w:r>
    </w:p>
    <w:p w:rsidR="00461F4C" w:rsidRPr="00255AD4" w:rsidRDefault="00461F4C" w:rsidP="007F5160">
      <w:pPr>
        <w:rPr>
          <w:b/>
          <w:u w:val="double"/>
        </w:rPr>
      </w:pPr>
      <w:r w:rsidRPr="007F5160">
        <w:rPr>
          <w:b/>
        </w:rPr>
        <w:t xml:space="preserve">    Yargılarından hangisi ya da hangileri </w:t>
      </w:r>
      <w:r w:rsidRPr="00255AD4">
        <w:rPr>
          <w:b/>
          <w:u w:val="double"/>
        </w:rPr>
        <w:t>doğru değildir?</w:t>
      </w:r>
    </w:p>
    <w:p w:rsidR="00461F4C" w:rsidRDefault="00461F4C" w:rsidP="007F5160">
      <w:pPr>
        <w:rPr>
          <w:b/>
        </w:rPr>
      </w:pPr>
      <w:r>
        <w:rPr>
          <w:b/>
        </w:rPr>
        <w:t>A) I</w:t>
      </w:r>
      <w:r w:rsidRPr="007F5160">
        <w:rPr>
          <w:b/>
        </w:rPr>
        <w:tab/>
        <w:t xml:space="preserve">        </w:t>
      </w:r>
      <w:r>
        <w:rPr>
          <w:b/>
        </w:rPr>
        <w:t xml:space="preserve">            B) I, III</w:t>
      </w:r>
      <w:r>
        <w:rPr>
          <w:b/>
        </w:rPr>
        <w:tab/>
        <w:t xml:space="preserve">           C) II</w:t>
      </w:r>
      <w:r w:rsidRPr="007F5160">
        <w:rPr>
          <w:b/>
        </w:rPr>
        <w:tab/>
        <w:t xml:space="preserve">     </w:t>
      </w:r>
      <w:r>
        <w:rPr>
          <w:b/>
        </w:rPr>
        <w:t xml:space="preserve">    </w:t>
      </w:r>
      <w:r w:rsidRPr="007F5160">
        <w:rPr>
          <w:b/>
        </w:rPr>
        <w:t xml:space="preserve">     D)</w:t>
      </w:r>
      <w:r>
        <w:rPr>
          <w:b/>
        </w:rPr>
        <w:t xml:space="preserve">   II, III</w:t>
      </w:r>
      <w:r w:rsidRPr="007F5160">
        <w:rPr>
          <w:b/>
        </w:rPr>
        <w:t xml:space="preserve"> </w:t>
      </w:r>
    </w:p>
    <w:p w:rsidR="00461F4C" w:rsidRDefault="00461F4C" w:rsidP="007F5160">
      <w:pPr>
        <w:rPr>
          <w:b/>
        </w:rPr>
      </w:pPr>
      <w:r>
        <w:rPr>
          <w:b/>
        </w:rPr>
        <w:t>15-      Fatih Sultan Mehmet 1461  yılında  Trabzon’u  almıştır.</w:t>
      </w:r>
    </w:p>
    <w:p w:rsidR="00461F4C" w:rsidRPr="00C05A6D" w:rsidRDefault="00461F4C" w:rsidP="00C05A6D">
      <w:pPr>
        <w:rPr>
          <w:b/>
        </w:rPr>
      </w:pPr>
      <w:r>
        <w:rPr>
          <w:b/>
        </w:rPr>
        <w:t xml:space="preserve">           </w:t>
      </w:r>
      <w:r w:rsidRPr="00C05A6D">
        <w:rPr>
          <w:b/>
        </w:rPr>
        <w:t xml:space="preserve">Bu olay hangi çağda ve yüzyılda gerçekleşmiştir? </w:t>
      </w:r>
    </w:p>
    <w:p w:rsidR="00461F4C" w:rsidRPr="00C05A6D" w:rsidRDefault="00461F4C" w:rsidP="00C05A6D">
      <w:pPr>
        <w:rPr>
          <w:b/>
        </w:rPr>
      </w:pPr>
      <w:r>
        <w:rPr>
          <w:b/>
        </w:rPr>
        <w:t>A) 15.yüzyıl  – Yeniçağ</w:t>
      </w:r>
      <w:r>
        <w:rPr>
          <w:b/>
        </w:rPr>
        <w:tab/>
        <w:t xml:space="preserve">                   B) 16</w:t>
      </w:r>
      <w:r w:rsidRPr="00C05A6D">
        <w:rPr>
          <w:b/>
        </w:rPr>
        <w:t xml:space="preserve">.yüzyıl – Yeniçağ       </w:t>
      </w:r>
    </w:p>
    <w:p w:rsidR="00461F4C" w:rsidRDefault="00461F4C" w:rsidP="00C05A6D">
      <w:pPr>
        <w:rPr>
          <w:b/>
        </w:rPr>
      </w:pPr>
      <w:r>
        <w:rPr>
          <w:b/>
        </w:rPr>
        <w:t>C) 14</w:t>
      </w:r>
      <w:r w:rsidRPr="00C05A6D">
        <w:rPr>
          <w:b/>
        </w:rPr>
        <w:t xml:space="preserve">. yüzyıl  </w:t>
      </w:r>
      <w:r>
        <w:rPr>
          <w:b/>
        </w:rPr>
        <w:t>– Yeniçağ                    D)  15.yüzyıl  - Orta</w:t>
      </w:r>
      <w:r w:rsidRPr="00C05A6D">
        <w:rPr>
          <w:b/>
        </w:rPr>
        <w:t>çağ</w:t>
      </w:r>
    </w:p>
    <w:p w:rsidR="00461F4C" w:rsidRDefault="00461F4C" w:rsidP="00C05A6D">
      <w:pPr>
        <w:rPr>
          <w:b/>
        </w:rPr>
      </w:pPr>
    </w:p>
    <w:p w:rsidR="00461F4C" w:rsidRDefault="00461F4C" w:rsidP="00C05A6D">
      <w:pPr>
        <w:rPr>
          <w:b/>
        </w:rPr>
      </w:pPr>
    </w:p>
    <w:p w:rsidR="00461F4C" w:rsidRDefault="00461F4C" w:rsidP="00C05A6D">
      <w:pPr>
        <w:rPr>
          <w:b/>
        </w:rPr>
      </w:pPr>
    </w:p>
    <w:p w:rsidR="00461F4C" w:rsidRDefault="00461F4C" w:rsidP="00C05A6D">
      <w:pPr>
        <w:rPr>
          <w:b/>
        </w:rPr>
      </w:pPr>
      <w:r>
        <w:rPr>
          <w:b/>
        </w:rPr>
        <w:t>B- Aşağıdaki ifadelerden doğru olanların yanına “D “, yanlış olanların yanına” Y “ yazınız. 2 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E0"/>
      </w:tblPr>
      <w:tblGrid>
        <w:gridCol w:w="675"/>
        <w:gridCol w:w="8537"/>
      </w:tblGrid>
      <w:tr w:rsidR="00461F4C" w:rsidRPr="00D03932" w:rsidTr="00D03932">
        <w:tc>
          <w:tcPr>
            <w:tcW w:w="675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  <w:tc>
          <w:tcPr>
            <w:tcW w:w="8537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1- Bozkır karasal iklimin doğal bitki örtüsüdür.</w:t>
            </w:r>
          </w:p>
        </w:tc>
      </w:tr>
      <w:tr w:rsidR="00461F4C" w:rsidRPr="00D03932" w:rsidTr="00D03932">
        <w:tc>
          <w:tcPr>
            <w:tcW w:w="675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  <w:tc>
          <w:tcPr>
            <w:tcW w:w="8537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2-Marmara  Bölgesinde üç iklim görülür.</w:t>
            </w:r>
          </w:p>
        </w:tc>
      </w:tr>
      <w:tr w:rsidR="00461F4C" w:rsidRPr="00D03932" w:rsidTr="00D03932">
        <w:tc>
          <w:tcPr>
            <w:tcW w:w="675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  <w:tc>
          <w:tcPr>
            <w:tcW w:w="8537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3- Ülkemizde deniz görmeyen iç kesimlerinde Akdeniz ve Karadeniz iklimi hakimdir.</w:t>
            </w:r>
          </w:p>
        </w:tc>
      </w:tr>
      <w:tr w:rsidR="00461F4C" w:rsidRPr="00D03932" w:rsidTr="00D03932">
        <w:tc>
          <w:tcPr>
            <w:tcW w:w="675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  <w:tc>
          <w:tcPr>
            <w:tcW w:w="8537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4-Türk Tarik Kurumu Osmanlı İmparatorluğu  zamanında kurulmuştur.</w:t>
            </w:r>
          </w:p>
        </w:tc>
      </w:tr>
      <w:tr w:rsidR="00461F4C" w:rsidRPr="00D03932" w:rsidTr="00D03932">
        <w:tc>
          <w:tcPr>
            <w:tcW w:w="675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  <w:tc>
          <w:tcPr>
            <w:tcW w:w="8537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5-Araştırmalarda tek bir kaynaktan faydalanmak gerekir.</w:t>
            </w:r>
          </w:p>
        </w:tc>
      </w:tr>
      <w:tr w:rsidR="00461F4C" w:rsidRPr="00D03932" w:rsidTr="00D03932">
        <w:tc>
          <w:tcPr>
            <w:tcW w:w="675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  <w:tc>
          <w:tcPr>
            <w:tcW w:w="8537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6- Hz. Muhammet 571 de, Orta Çağ’da,  6. Yüzyılda  dünyaya gelmiştir.</w:t>
            </w:r>
          </w:p>
        </w:tc>
      </w:tr>
      <w:tr w:rsidR="00461F4C" w:rsidRPr="00D03932" w:rsidTr="00D03932">
        <w:tc>
          <w:tcPr>
            <w:tcW w:w="675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  <w:tc>
          <w:tcPr>
            <w:tcW w:w="8537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7-Paralel dairelerin başlangıcı  Ekvatordur.</w:t>
            </w:r>
          </w:p>
        </w:tc>
      </w:tr>
      <w:tr w:rsidR="00461F4C" w:rsidRPr="00D03932" w:rsidTr="00D03932">
        <w:tc>
          <w:tcPr>
            <w:tcW w:w="675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  <w:tc>
          <w:tcPr>
            <w:tcW w:w="8537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8- Ateş  , Cilalı Taş devrinde  bulunmuştur.</w:t>
            </w:r>
          </w:p>
        </w:tc>
      </w:tr>
    </w:tbl>
    <w:p w:rsidR="00461F4C" w:rsidRPr="00C05A6D" w:rsidRDefault="00461F4C" w:rsidP="00C05A6D">
      <w:pPr>
        <w:rPr>
          <w:b/>
        </w:rPr>
      </w:pPr>
    </w:p>
    <w:p w:rsidR="00461F4C" w:rsidRDefault="00461F4C" w:rsidP="007F5160">
      <w:pPr>
        <w:rPr>
          <w:b/>
        </w:rPr>
      </w:pPr>
      <w:r>
        <w:rPr>
          <w:b/>
        </w:rPr>
        <w:t>C- Aşağıdaki boş bırakılan yerleri, cümleyi doğru tamamlanacak kelimelerle doldurunuz.Her soru 2 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461F4C" w:rsidRPr="00D03932" w:rsidTr="00D03932"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İklim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Yasal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Olgu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Karadeniz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Kuş bakışı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Kış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Ölçek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Garanti belgesi</w:t>
            </w:r>
          </w:p>
        </w:tc>
      </w:tr>
    </w:tbl>
    <w:p w:rsidR="00461F4C" w:rsidRDefault="00461F4C" w:rsidP="007F516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8678"/>
      </w:tblGrid>
      <w:tr w:rsidR="00461F4C" w:rsidRPr="00D03932" w:rsidTr="00D03932">
        <w:tc>
          <w:tcPr>
            <w:tcW w:w="534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1</w:t>
            </w:r>
          </w:p>
        </w:tc>
        <w:tc>
          <w:tcPr>
            <w:tcW w:w="8678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…………………………İkliminde yazları serin, kışları ılık  ve her mevsim yağışlıdır.</w:t>
            </w:r>
          </w:p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</w:tr>
      <w:tr w:rsidR="00461F4C" w:rsidRPr="00D03932" w:rsidTr="00D03932">
        <w:tc>
          <w:tcPr>
            <w:tcW w:w="534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2</w:t>
            </w:r>
          </w:p>
        </w:tc>
        <w:tc>
          <w:tcPr>
            <w:tcW w:w="8678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Akdeniz ikliminde  yağışların büyük bir kısmı…………………mevsiminde düşer.</w:t>
            </w:r>
          </w:p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</w:tr>
      <w:tr w:rsidR="00461F4C" w:rsidRPr="00D03932" w:rsidTr="00D03932">
        <w:tc>
          <w:tcPr>
            <w:tcW w:w="534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3</w:t>
            </w:r>
          </w:p>
        </w:tc>
        <w:tc>
          <w:tcPr>
            <w:tcW w:w="8678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Bir yerdeki hava olaylarının uzun yıllar içinde gösterdiği ortalama duruma………………………….denir.</w:t>
            </w:r>
          </w:p>
        </w:tc>
      </w:tr>
      <w:tr w:rsidR="00461F4C" w:rsidRPr="00D03932" w:rsidTr="00D03932">
        <w:tc>
          <w:tcPr>
            <w:tcW w:w="534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4</w:t>
            </w:r>
          </w:p>
        </w:tc>
        <w:tc>
          <w:tcPr>
            <w:tcW w:w="8678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…………………………haritalardaki küçültme oranıdır.</w:t>
            </w:r>
          </w:p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</w:tr>
      <w:tr w:rsidR="00461F4C" w:rsidRPr="00D03932" w:rsidTr="00D03932">
        <w:tc>
          <w:tcPr>
            <w:tcW w:w="534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5</w:t>
            </w:r>
          </w:p>
        </w:tc>
        <w:tc>
          <w:tcPr>
            <w:tcW w:w="8678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Haritası çizilecek yerin tam tepeden görünümüne………………………………….görünüm  denir.</w:t>
            </w:r>
          </w:p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</w:tr>
      <w:tr w:rsidR="00461F4C" w:rsidRPr="00D03932" w:rsidTr="00D03932">
        <w:tc>
          <w:tcPr>
            <w:tcW w:w="534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6</w:t>
            </w:r>
          </w:p>
        </w:tc>
        <w:tc>
          <w:tcPr>
            <w:tcW w:w="8678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…………………………..kolayca anlaşılabilir, kanıtlanabilir ve  bilimsel verilere dayanan bilgilerdir.</w:t>
            </w:r>
          </w:p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</w:tr>
      <w:tr w:rsidR="00461F4C" w:rsidRPr="00D03932" w:rsidTr="00D03932">
        <w:tc>
          <w:tcPr>
            <w:tcW w:w="534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7</w:t>
            </w:r>
          </w:p>
        </w:tc>
        <w:tc>
          <w:tcPr>
            <w:tcW w:w="8678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Haklarımız ihlal edildiğinde hakkımızı……………………………yollardan çözmemiz gerekir.</w:t>
            </w:r>
          </w:p>
        </w:tc>
      </w:tr>
      <w:tr w:rsidR="00461F4C" w:rsidRPr="00D03932" w:rsidTr="00D03932">
        <w:tc>
          <w:tcPr>
            <w:tcW w:w="534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8</w:t>
            </w:r>
          </w:p>
        </w:tc>
        <w:tc>
          <w:tcPr>
            <w:tcW w:w="8678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Bir alışveriş sonrasında mağdur duruma düşmemek amacıyla satın aldığımız ürünün ………………………ni  kesinlikle almalıyız.</w:t>
            </w:r>
          </w:p>
        </w:tc>
      </w:tr>
    </w:tbl>
    <w:p w:rsidR="00461F4C" w:rsidRDefault="00461F4C" w:rsidP="007F5160">
      <w:pPr>
        <w:rPr>
          <w:b/>
        </w:rPr>
      </w:pPr>
    </w:p>
    <w:p w:rsidR="00461F4C" w:rsidRDefault="00461F4C" w:rsidP="007F5160">
      <w:pPr>
        <w:rPr>
          <w:b/>
        </w:rPr>
      </w:pPr>
      <w:r>
        <w:rPr>
          <w:b/>
        </w:rPr>
        <w:t>D- Aşağıdaki verilen bilginin karşısına ilgili sözcüğü  yazınız. Her soru 2 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12"/>
        <w:gridCol w:w="2300"/>
      </w:tblGrid>
      <w:tr w:rsidR="00461F4C" w:rsidRPr="00D03932" w:rsidTr="00D03932">
        <w:tc>
          <w:tcPr>
            <w:tcW w:w="691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1-Bulunmasıyla  tarihi çağlar başlamıştır.</w:t>
            </w:r>
          </w:p>
        </w:tc>
        <w:tc>
          <w:tcPr>
            <w:tcW w:w="2300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</w:tr>
      <w:tr w:rsidR="00461F4C" w:rsidRPr="00D03932" w:rsidTr="00D03932">
        <w:tc>
          <w:tcPr>
            <w:tcW w:w="691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2-Dünya’ da ve Anadolu’da ilk toplu yerleşim yeridir.</w:t>
            </w:r>
          </w:p>
        </w:tc>
        <w:tc>
          <w:tcPr>
            <w:tcW w:w="2300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</w:tr>
      <w:tr w:rsidR="00461F4C" w:rsidRPr="00D03932" w:rsidTr="00D03932">
        <w:tc>
          <w:tcPr>
            <w:tcW w:w="691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3-İnsanların günlük yaşamında kullandıkları ilk madendir.</w:t>
            </w:r>
          </w:p>
        </w:tc>
        <w:tc>
          <w:tcPr>
            <w:tcW w:w="2300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</w:tr>
      <w:tr w:rsidR="00461F4C" w:rsidRPr="00D03932" w:rsidTr="00D03932">
        <w:tc>
          <w:tcPr>
            <w:tcW w:w="691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4-Akdeniz ikliminin bitki örtüsüdür.</w:t>
            </w:r>
          </w:p>
        </w:tc>
        <w:tc>
          <w:tcPr>
            <w:tcW w:w="2300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</w:tr>
      <w:tr w:rsidR="00461F4C" w:rsidRPr="00D03932" w:rsidTr="00D03932">
        <w:tc>
          <w:tcPr>
            <w:tcW w:w="691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5-Ekvatordan, kutuplara doğru çizilen çemberlere denir.</w:t>
            </w:r>
          </w:p>
        </w:tc>
        <w:tc>
          <w:tcPr>
            <w:tcW w:w="2300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</w:tr>
      <w:tr w:rsidR="00461F4C" w:rsidRPr="00D03932" w:rsidTr="00D03932">
        <w:tc>
          <w:tcPr>
            <w:tcW w:w="691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6-İzmir’de görülen iklim tipidir.</w:t>
            </w:r>
          </w:p>
        </w:tc>
        <w:tc>
          <w:tcPr>
            <w:tcW w:w="2300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</w:tr>
      <w:tr w:rsidR="00461F4C" w:rsidRPr="00D03932" w:rsidTr="00D03932">
        <w:tc>
          <w:tcPr>
            <w:tcW w:w="691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7-Tarih,coğrafya,vatandaşlık,sosyoloji,psikoloji  gibi konuları içeren derslere denir.</w:t>
            </w:r>
          </w:p>
        </w:tc>
        <w:tc>
          <w:tcPr>
            <w:tcW w:w="2300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</w:tr>
      <w:tr w:rsidR="00461F4C" w:rsidRPr="00D03932" w:rsidTr="00D03932">
        <w:tc>
          <w:tcPr>
            <w:tcW w:w="691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8-Türkiye ‘nin yer aldığı yarımkürenin adıdır.</w:t>
            </w:r>
          </w:p>
        </w:tc>
        <w:tc>
          <w:tcPr>
            <w:tcW w:w="2300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</w:p>
        </w:tc>
      </w:tr>
    </w:tbl>
    <w:p w:rsidR="00461F4C" w:rsidRPr="007F5160" w:rsidRDefault="00461F4C" w:rsidP="007F5160">
      <w:pPr>
        <w:rPr>
          <w:b/>
        </w:rPr>
      </w:pPr>
    </w:p>
    <w:p w:rsidR="00461F4C" w:rsidRDefault="00461F4C" w:rsidP="000058AA">
      <w:pPr>
        <w:rPr>
          <w:b/>
        </w:rPr>
      </w:pPr>
    </w:p>
    <w:p w:rsidR="00461F4C" w:rsidRDefault="00461F4C" w:rsidP="000058AA">
      <w:pPr>
        <w:rPr>
          <w:b/>
        </w:rPr>
      </w:pPr>
      <w:r>
        <w:rPr>
          <w:b/>
        </w:rPr>
        <w:t>YANIT ANAHTARI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461F4C" w:rsidRPr="00D03932" w:rsidTr="00D03932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D03932">
              <w:rPr>
                <w:b/>
                <w:color w:val="FFFFFF"/>
              </w:rPr>
              <w:t>CEVAP ANAHTARI ( 1 / 25 )</w:t>
            </w:r>
          </w:p>
        </w:tc>
      </w:tr>
      <w:tr w:rsidR="00461F4C" w:rsidRPr="00D03932" w:rsidTr="00D03932">
        <w:trPr>
          <w:jc w:val="center"/>
        </w:trPr>
        <w:tc>
          <w:tcPr>
            <w:tcW w:w="558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1</w:t>
            </w:r>
          </w:p>
        </w:tc>
        <w:tc>
          <w:tcPr>
            <w:tcW w:w="63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D03932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11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D03932"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21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461F4C" w:rsidRPr="00D03932" w:rsidTr="00D03932">
        <w:trPr>
          <w:jc w:val="center"/>
        </w:trPr>
        <w:tc>
          <w:tcPr>
            <w:tcW w:w="558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2</w:t>
            </w:r>
          </w:p>
        </w:tc>
        <w:tc>
          <w:tcPr>
            <w:tcW w:w="63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D03932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12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D03932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22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461F4C" w:rsidRPr="00D03932" w:rsidTr="00D03932">
        <w:trPr>
          <w:jc w:val="center"/>
        </w:trPr>
        <w:tc>
          <w:tcPr>
            <w:tcW w:w="558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3</w:t>
            </w:r>
          </w:p>
        </w:tc>
        <w:tc>
          <w:tcPr>
            <w:tcW w:w="63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D03932"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13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D03932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23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461F4C" w:rsidRPr="00D03932" w:rsidTr="00D03932">
        <w:trPr>
          <w:jc w:val="center"/>
        </w:trPr>
        <w:tc>
          <w:tcPr>
            <w:tcW w:w="558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4</w:t>
            </w:r>
          </w:p>
        </w:tc>
        <w:tc>
          <w:tcPr>
            <w:tcW w:w="63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D03932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14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D03932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24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461F4C" w:rsidRPr="00D03932" w:rsidTr="00D03932">
        <w:trPr>
          <w:jc w:val="center"/>
        </w:trPr>
        <w:tc>
          <w:tcPr>
            <w:tcW w:w="558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5</w:t>
            </w:r>
          </w:p>
        </w:tc>
        <w:tc>
          <w:tcPr>
            <w:tcW w:w="63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D03932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15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D03932"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25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</w:tr>
      <w:tr w:rsidR="00461F4C" w:rsidRPr="00D03932" w:rsidTr="00D03932">
        <w:trPr>
          <w:jc w:val="center"/>
        </w:trPr>
        <w:tc>
          <w:tcPr>
            <w:tcW w:w="558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6</w:t>
            </w:r>
          </w:p>
        </w:tc>
        <w:tc>
          <w:tcPr>
            <w:tcW w:w="63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D03932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16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26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</w:pPr>
          </w:p>
        </w:tc>
      </w:tr>
      <w:tr w:rsidR="00461F4C" w:rsidRPr="00D03932" w:rsidTr="00D03932">
        <w:trPr>
          <w:jc w:val="center"/>
        </w:trPr>
        <w:tc>
          <w:tcPr>
            <w:tcW w:w="558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7</w:t>
            </w:r>
          </w:p>
        </w:tc>
        <w:tc>
          <w:tcPr>
            <w:tcW w:w="63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D03932"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17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27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</w:pPr>
          </w:p>
        </w:tc>
      </w:tr>
      <w:tr w:rsidR="00461F4C" w:rsidRPr="00D03932" w:rsidTr="00D03932">
        <w:trPr>
          <w:jc w:val="center"/>
        </w:trPr>
        <w:tc>
          <w:tcPr>
            <w:tcW w:w="558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8</w:t>
            </w:r>
          </w:p>
        </w:tc>
        <w:tc>
          <w:tcPr>
            <w:tcW w:w="63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D03932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18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28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</w:pPr>
          </w:p>
        </w:tc>
      </w:tr>
      <w:tr w:rsidR="00461F4C" w:rsidRPr="00D03932" w:rsidTr="00D03932">
        <w:trPr>
          <w:jc w:val="center"/>
        </w:trPr>
        <w:tc>
          <w:tcPr>
            <w:tcW w:w="558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9</w:t>
            </w:r>
          </w:p>
        </w:tc>
        <w:tc>
          <w:tcPr>
            <w:tcW w:w="63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D03932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19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29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</w:pPr>
          </w:p>
        </w:tc>
      </w:tr>
      <w:tr w:rsidR="00461F4C" w:rsidRPr="00D03932" w:rsidTr="00D03932">
        <w:trPr>
          <w:jc w:val="center"/>
        </w:trPr>
        <w:tc>
          <w:tcPr>
            <w:tcW w:w="558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10</w:t>
            </w:r>
          </w:p>
        </w:tc>
        <w:tc>
          <w:tcPr>
            <w:tcW w:w="63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D03932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20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30</w:t>
            </w:r>
          </w:p>
        </w:tc>
        <w:tc>
          <w:tcPr>
            <w:tcW w:w="720" w:type="dxa"/>
          </w:tcPr>
          <w:p w:rsidR="00461F4C" w:rsidRPr="00D03932" w:rsidRDefault="00461F4C" w:rsidP="00D03932">
            <w:pPr>
              <w:spacing w:after="0" w:line="240" w:lineRule="auto"/>
              <w:jc w:val="center"/>
            </w:pPr>
          </w:p>
        </w:tc>
      </w:tr>
    </w:tbl>
    <w:p w:rsidR="00461F4C" w:rsidRPr="00D33E21" w:rsidRDefault="00461F4C" w:rsidP="000058AA">
      <w:pPr>
        <w:rPr>
          <w:b/>
        </w:rPr>
      </w:pPr>
    </w:p>
    <w:p w:rsidR="00461F4C" w:rsidRDefault="00461F4C" w:rsidP="008B39CA">
      <w:pPr>
        <w:rPr>
          <w:b/>
        </w:rPr>
      </w:pPr>
      <w:r>
        <w:rPr>
          <w:b/>
        </w:rPr>
        <w:t>B- DOĞRU –YANLIŞ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461F4C" w:rsidRPr="00D03932" w:rsidTr="00D03932"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1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2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3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4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5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6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7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8</w:t>
            </w:r>
          </w:p>
        </w:tc>
      </w:tr>
      <w:tr w:rsidR="00461F4C" w:rsidRPr="00D03932" w:rsidTr="00D03932"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D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D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Y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Y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Y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D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D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Y</w:t>
            </w:r>
          </w:p>
        </w:tc>
      </w:tr>
    </w:tbl>
    <w:p w:rsidR="00461F4C" w:rsidRDefault="00461F4C" w:rsidP="008B39CA">
      <w:pPr>
        <w:rPr>
          <w:b/>
        </w:rPr>
      </w:pPr>
    </w:p>
    <w:p w:rsidR="00461F4C" w:rsidRDefault="00461F4C" w:rsidP="008B39CA">
      <w:pPr>
        <w:rPr>
          <w:b/>
        </w:rPr>
      </w:pPr>
      <w:r>
        <w:rPr>
          <w:b/>
        </w:rPr>
        <w:t>C- BOŞLUK – DOLDURMA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461F4C" w:rsidRPr="00D03932" w:rsidTr="00D03932"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1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2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3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4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5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6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7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8</w:t>
            </w:r>
          </w:p>
        </w:tc>
      </w:tr>
      <w:tr w:rsidR="00461F4C" w:rsidRPr="00D03932" w:rsidTr="00D03932"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Karadeniz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Kış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iklim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ölçek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Kuş bakışı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olgu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yasal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jc w:val="center"/>
              <w:rPr>
                <w:b/>
              </w:rPr>
            </w:pPr>
            <w:r w:rsidRPr="00D03932">
              <w:rPr>
                <w:b/>
              </w:rPr>
              <w:t>Garanti  Belgesi</w:t>
            </w:r>
          </w:p>
        </w:tc>
      </w:tr>
    </w:tbl>
    <w:p w:rsidR="00461F4C" w:rsidRDefault="00461F4C" w:rsidP="008B39CA">
      <w:pPr>
        <w:rPr>
          <w:b/>
        </w:rPr>
      </w:pPr>
    </w:p>
    <w:p w:rsidR="00461F4C" w:rsidRPr="00D33E21" w:rsidRDefault="00461F4C" w:rsidP="008B39CA">
      <w:pPr>
        <w:rPr>
          <w:b/>
        </w:rPr>
      </w:pPr>
      <w:r>
        <w:rPr>
          <w:b/>
        </w:rPr>
        <w:t>D- Kavram bilgisi.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461F4C" w:rsidRPr="00D03932" w:rsidTr="00D03932"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1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2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3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4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5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6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7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8</w:t>
            </w:r>
          </w:p>
        </w:tc>
      </w:tr>
      <w:tr w:rsidR="00461F4C" w:rsidRPr="00D03932" w:rsidTr="00D03932"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yazı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Çatal Höyük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bakır</w:t>
            </w:r>
          </w:p>
        </w:tc>
        <w:tc>
          <w:tcPr>
            <w:tcW w:w="1151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maki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paralel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Akdeniz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 xml:space="preserve">Sosyal </w:t>
            </w:r>
          </w:p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Bilimler</w:t>
            </w:r>
          </w:p>
        </w:tc>
        <w:tc>
          <w:tcPr>
            <w:tcW w:w="1152" w:type="dxa"/>
          </w:tcPr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Kuzey</w:t>
            </w:r>
          </w:p>
          <w:p w:rsidR="00461F4C" w:rsidRPr="00D03932" w:rsidRDefault="00461F4C" w:rsidP="00D03932">
            <w:pPr>
              <w:spacing w:after="0" w:line="240" w:lineRule="auto"/>
              <w:rPr>
                <w:b/>
              </w:rPr>
            </w:pPr>
            <w:r w:rsidRPr="00D03932">
              <w:rPr>
                <w:b/>
              </w:rPr>
              <w:t>Yarım Küre</w:t>
            </w:r>
          </w:p>
        </w:tc>
      </w:tr>
    </w:tbl>
    <w:p w:rsidR="00461F4C" w:rsidRDefault="00461F4C" w:rsidP="008B39CA">
      <w:pPr>
        <w:rPr>
          <w:b/>
        </w:rPr>
      </w:pPr>
    </w:p>
    <w:p w:rsidR="00461F4C" w:rsidRDefault="00461F4C" w:rsidP="003346B0">
      <w:pPr>
        <w:jc w:val="center"/>
        <w:rPr>
          <w:b/>
        </w:rPr>
      </w:pPr>
      <w:r>
        <w:rPr>
          <w:b/>
        </w:rPr>
        <w:t>HAZIRLAYAN</w:t>
      </w:r>
    </w:p>
    <w:p w:rsidR="00461F4C" w:rsidRDefault="00461F4C" w:rsidP="003346B0">
      <w:pPr>
        <w:jc w:val="center"/>
        <w:rPr>
          <w:b/>
        </w:rPr>
      </w:pPr>
      <w:r>
        <w:rPr>
          <w:b/>
        </w:rPr>
        <w:t>AHMET ALİ KARAALP</w:t>
      </w:r>
    </w:p>
    <w:p w:rsidR="00461F4C" w:rsidRDefault="00461F4C" w:rsidP="003346B0">
      <w:pPr>
        <w:jc w:val="center"/>
        <w:rPr>
          <w:b/>
        </w:rPr>
      </w:pPr>
      <w:r>
        <w:rPr>
          <w:b/>
        </w:rPr>
        <w:t>SOSYAL BİLGİLER ÖĞRETMENİ.</w:t>
      </w:r>
    </w:p>
    <w:sectPr w:rsidR="00461F4C" w:rsidSect="005370A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F4C" w:rsidRDefault="00461F4C" w:rsidP="00A4316C">
      <w:pPr>
        <w:spacing w:after="0" w:line="240" w:lineRule="auto"/>
      </w:pPr>
      <w:r>
        <w:separator/>
      </w:r>
    </w:p>
  </w:endnote>
  <w:endnote w:type="continuationSeparator" w:id="0">
    <w:p w:rsidR="00461F4C" w:rsidRDefault="00461F4C" w:rsidP="00A43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F4C" w:rsidRDefault="00461F4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F4C" w:rsidRDefault="00461F4C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461F4C" w:rsidRDefault="00461F4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F4C" w:rsidRDefault="00461F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F4C" w:rsidRDefault="00461F4C" w:rsidP="00A4316C">
      <w:pPr>
        <w:spacing w:after="0" w:line="240" w:lineRule="auto"/>
      </w:pPr>
      <w:r>
        <w:separator/>
      </w:r>
    </w:p>
  </w:footnote>
  <w:footnote w:type="continuationSeparator" w:id="0">
    <w:p w:rsidR="00461F4C" w:rsidRDefault="00461F4C" w:rsidP="00A43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F4C" w:rsidRDefault="00461F4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F4C" w:rsidRDefault="00461F4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F4C" w:rsidRDefault="00461F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178A0"/>
    <w:multiLevelType w:val="hybridMultilevel"/>
    <w:tmpl w:val="859E790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9E6DF4"/>
    <w:multiLevelType w:val="hybridMultilevel"/>
    <w:tmpl w:val="E8524AE2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6C8D"/>
    <w:rsid w:val="000058AA"/>
    <w:rsid w:val="00012269"/>
    <w:rsid w:val="000141A8"/>
    <w:rsid w:val="00091200"/>
    <w:rsid w:val="000C7017"/>
    <w:rsid w:val="000D04F0"/>
    <w:rsid w:val="000E04BA"/>
    <w:rsid w:val="001446A2"/>
    <w:rsid w:val="00191AC2"/>
    <w:rsid w:val="001B67AC"/>
    <w:rsid w:val="00255AD4"/>
    <w:rsid w:val="0029344E"/>
    <w:rsid w:val="0029494A"/>
    <w:rsid w:val="002B38D1"/>
    <w:rsid w:val="002F007C"/>
    <w:rsid w:val="003316CA"/>
    <w:rsid w:val="003346B0"/>
    <w:rsid w:val="00397C47"/>
    <w:rsid w:val="00436BA0"/>
    <w:rsid w:val="00437A93"/>
    <w:rsid w:val="00461F4C"/>
    <w:rsid w:val="004C0431"/>
    <w:rsid w:val="005370AB"/>
    <w:rsid w:val="005C62E1"/>
    <w:rsid w:val="00614DF5"/>
    <w:rsid w:val="00702EF6"/>
    <w:rsid w:val="00750399"/>
    <w:rsid w:val="007B15B6"/>
    <w:rsid w:val="007F5160"/>
    <w:rsid w:val="0081460B"/>
    <w:rsid w:val="008B39CA"/>
    <w:rsid w:val="008F3AD3"/>
    <w:rsid w:val="0091302B"/>
    <w:rsid w:val="009268E0"/>
    <w:rsid w:val="00927EF5"/>
    <w:rsid w:val="00982357"/>
    <w:rsid w:val="00983BAA"/>
    <w:rsid w:val="009C0DBC"/>
    <w:rsid w:val="009F6F30"/>
    <w:rsid w:val="00A4316C"/>
    <w:rsid w:val="00A94687"/>
    <w:rsid w:val="00B07CC5"/>
    <w:rsid w:val="00C05A6D"/>
    <w:rsid w:val="00C82711"/>
    <w:rsid w:val="00CC4FA9"/>
    <w:rsid w:val="00CD593E"/>
    <w:rsid w:val="00CF0C11"/>
    <w:rsid w:val="00D03932"/>
    <w:rsid w:val="00D32AAD"/>
    <w:rsid w:val="00D33E21"/>
    <w:rsid w:val="00D878CF"/>
    <w:rsid w:val="00D96C8D"/>
    <w:rsid w:val="00DC0DBA"/>
    <w:rsid w:val="00E6440D"/>
    <w:rsid w:val="00EA2D84"/>
    <w:rsid w:val="00EC0AE1"/>
    <w:rsid w:val="00FA7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0A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33E2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33E21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table" w:styleId="TableGrid">
    <w:name w:val="Table Grid"/>
    <w:basedOn w:val="TableNormal"/>
    <w:uiPriority w:val="99"/>
    <w:rsid w:val="00FA742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97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7C4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B67A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43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4316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43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4316C"/>
    <w:rPr>
      <w:rFonts w:cs="Times New Roman"/>
    </w:rPr>
  </w:style>
  <w:style w:type="character" w:styleId="Hyperlink">
    <w:name w:val="Hyperlink"/>
    <w:basedOn w:val="DefaultParagraphFont"/>
    <w:uiPriority w:val="99"/>
    <w:rsid w:val="00DC0DB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213</TotalTime>
  <Pages>5</Pages>
  <Words>954</Words>
  <Characters>5442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30</cp:revision>
  <dcterms:created xsi:type="dcterms:W3CDTF">2013-11-09T21:07:00Z</dcterms:created>
  <dcterms:modified xsi:type="dcterms:W3CDTF">2013-12-10T10:41:00Z</dcterms:modified>
</cp:coreProperties>
</file>