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9D" w:rsidRPr="000474F1" w:rsidRDefault="0070459D" w:rsidP="00FB3FBB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 id="5-Nokta Yıldız 1" o:spid="_x0000_s1026" style="position:absolute;margin-left:473.45pt;margin-top:-24.6pt;width:56.25pt;height:56.2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4375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" path="m1,272866r272867,2l357188,r84319,272868l714374,272866,493619,441506r84322,272867l357188,545730,136434,714373,220756,441506,1,272866xe" strokecolor="#f79646" strokeweight="2pt">
            <v:path arrowok="t" o:connecttype="custom" o:connectlocs="1,272866;272868,272868;357188,0;441507,272868;714374,272866;493619,441506;577941,714373;357188,545730;136434,714373;220756,441506;1,272866" o:connectangles="0,0,0,0,0,0,0,0,0,0,0"/>
          </v:shape>
        </w:pict>
      </w: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2013-2014 </w:t>
      </w:r>
      <w:r w:rsidRPr="000474F1">
        <w:rPr>
          <w:b/>
          <w:sz w:val="24"/>
          <w:szCs w:val="24"/>
        </w:rPr>
        <w:t xml:space="preserve"> EDUCATION Y</w:t>
      </w:r>
      <w:r>
        <w:rPr>
          <w:b/>
          <w:sz w:val="24"/>
          <w:szCs w:val="24"/>
        </w:rPr>
        <w:t xml:space="preserve">EAR BAYRAKTEPE PRIMARY SCHOOL  6 </w:t>
      </w:r>
      <w:r w:rsidRPr="000474F1">
        <w:rPr>
          <w:b/>
          <w:sz w:val="24"/>
          <w:szCs w:val="24"/>
        </w:rPr>
        <w:t xml:space="preserve">.CLASS I.TERM I. EXAM </w:t>
      </w:r>
    </w:p>
    <w:p w:rsidR="0070459D" w:rsidRDefault="0070459D" w:rsidP="00FA637D">
      <w:pPr>
        <w:rPr>
          <w:sz w:val="24"/>
          <w:szCs w:val="24"/>
        </w:rPr>
      </w:pPr>
      <w:r>
        <w:rPr>
          <w:sz w:val="24"/>
          <w:szCs w:val="24"/>
        </w:rPr>
        <w:t>NAME ::……………………………………………………………………CLASS:………………………….NUMBER:……………</w:t>
      </w:r>
    </w:p>
    <w:tbl>
      <w:tblPr>
        <w:tblW w:w="1095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3"/>
      </w:tblGrid>
      <w:tr w:rsidR="0070459D" w:rsidRPr="00AB63ED" w:rsidTr="00756A32">
        <w:trPr>
          <w:trHeight w:val="2442"/>
        </w:trPr>
        <w:tc>
          <w:tcPr>
            <w:tcW w:w="10897" w:type="dxa"/>
          </w:tcPr>
          <w:p w:rsidR="0070459D" w:rsidRPr="00AB63ED" w:rsidRDefault="0070459D" w:rsidP="004B2CCD">
            <w:pPr>
              <w:tabs>
                <w:tab w:val="left" w:pos="8070"/>
              </w:tabs>
              <w:ind w:left="124"/>
              <w:rPr>
                <w:b/>
              </w:rPr>
            </w:pPr>
            <w:r>
              <w:rPr>
                <w:noProof/>
                <w:lang w:eastAsia="tr-TR"/>
              </w:rPr>
              <w:pict>
                <v:roundrect id="Yuvarlatılmış Dikdörtgen 25" o:spid="_x0000_s1027" style="position:absolute;left:0;text-align:left;margin-left:3.25pt;margin-top:13.4pt;width:361.5pt;height:27.7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" strokecolor="#4bacc6" strokeweight="2pt">
                  <v:textbox>
                    <w:txbxContent>
                      <w:p w:rsidR="0070459D" w:rsidRPr="00756A32" w:rsidRDefault="0070459D" w:rsidP="004B2CCD">
                        <w:pPr>
                          <w:jc w:val="center"/>
                          <w:rPr>
                            <w:b/>
                          </w:rPr>
                        </w:pPr>
                        <w:r w:rsidRPr="00756A32">
                          <w:rPr>
                            <w:b/>
                          </w:rPr>
                          <w:t>Wash_/ watch / get /  listen /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756A32">
                          <w:rPr>
                            <w:b/>
                          </w:rPr>
                          <w:t>have /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756A32">
                          <w:rPr>
                            <w:b/>
                          </w:rPr>
                          <w:t>arrive /do /brush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756A32">
                          <w:rPr>
                            <w:b/>
                          </w:rPr>
                          <w:t>/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756A32">
                          <w:rPr>
                            <w:b/>
                          </w:rPr>
                          <w:t>have /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756A32">
                          <w:rPr>
                            <w:b/>
                          </w:rPr>
                          <w:t>go /play /</w:t>
                        </w:r>
                      </w:p>
                    </w:txbxContent>
                  </v:textbox>
                </v:roundrect>
              </w:pict>
            </w:r>
            <w:r w:rsidRPr="00AB63ED">
              <w:rPr>
                <w:b/>
              </w:rPr>
              <w:t>A)FILL IN THE BLANKS WITH THE SUITABLE WORDS ( 22 p)</w:t>
            </w:r>
          </w:p>
          <w:p w:rsidR="0070459D" w:rsidRPr="00AB63ED" w:rsidRDefault="0070459D" w:rsidP="004B2CCD">
            <w:pPr>
              <w:tabs>
                <w:tab w:val="left" w:pos="8070"/>
              </w:tabs>
              <w:ind w:left="124"/>
              <w:rPr>
                <w:b/>
              </w:rPr>
            </w:pPr>
          </w:p>
          <w:p w:rsidR="0070459D" w:rsidRPr="00AB63ED" w:rsidRDefault="0070459D" w:rsidP="00756A32">
            <w:pPr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>Hello.My name is Aynur.  I ________up at 6 everyday.I __________my face  and _________breakfast at 6.30. I_________to school then. I ___________home at one . I_________lunch and then ___________television.I__________</w:t>
            </w:r>
          </w:p>
          <w:p w:rsidR="0070459D" w:rsidRPr="00AB63ED" w:rsidRDefault="0070459D" w:rsidP="00756A32">
            <w:pPr>
              <w:spacing w:after="0"/>
            </w:pPr>
            <w:r w:rsidRPr="00AB63ED">
              <w:rPr>
                <w:rFonts w:ascii="Times New Roman" w:hAnsi="Times New Roman"/>
              </w:rPr>
              <w:t>football with friends. I ___________my homework at 4 oclock. After I __________to music and play computer games. I____________my teeth and  go to bed at 10.</w:t>
            </w:r>
          </w:p>
        </w:tc>
      </w:tr>
    </w:tbl>
    <w:tbl>
      <w:tblPr>
        <w:tblpPr w:leftFromText="141" w:rightFromText="141" w:vertAnchor="text" w:horzAnchor="margin" w:tblpX="-72" w:tblpY="253"/>
        <w:tblW w:w="5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5"/>
      </w:tblGrid>
      <w:tr w:rsidR="0070459D" w:rsidRPr="00AB63ED" w:rsidTr="00A22185">
        <w:trPr>
          <w:trHeight w:val="2440"/>
        </w:trPr>
        <w:tc>
          <w:tcPr>
            <w:tcW w:w="5405" w:type="dxa"/>
          </w:tcPr>
          <w:p w:rsidR="0070459D" w:rsidRPr="00AB63ED" w:rsidRDefault="0070459D" w:rsidP="00756A32">
            <w:pPr>
              <w:rPr>
                <w:rFonts w:cs="Calibri"/>
                <w:b/>
              </w:rPr>
            </w:pPr>
            <w:r w:rsidRPr="00AB63ED">
              <w:rPr>
                <w:rFonts w:cs="Calibri"/>
                <w:b/>
              </w:rPr>
              <w:t>B) CHOOSE THE CORRECT OPTION (12 p)</w:t>
            </w:r>
          </w:p>
          <w:p w:rsidR="0070459D" w:rsidRPr="00AB63ED" w:rsidRDefault="0070459D" w:rsidP="00756A32">
            <w:pPr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 xml:space="preserve">1-I  </w:t>
            </w:r>
            <w:r w:rsidRPr="00AB63ED">
              <w:rPr>
                <w:rFonts w:ascii="Times New Roman" w:hAnsi="Times New Roman"/>
                <w:b/>
                <w:u w:val="single"/>
              </w:rPr>
              <w:t>watch  /  watches</w:t>
            </w:r>
            <w:r w:rsidRPr="00AB63ED">
              <w:rPr>
                <w:rFonts w:ascii="Times New Roman" w:hAnsi="Times New Roman"/>
              </w:rPr>
              <w:t xml:space="preserve">  tv every evening.</w:t>
            </w:r>
          </w:p>
          <w:p w:rsidR="0070459D" w:rsidRPr="00AB63ED" w:rsidRDefault="0070459D" w:rsidP="00756A32">
            <w:pPr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 xml:space="preserve">2-She </w:t>
            </w:r>
            <w:r w:rsidRPr="00AB63ED">
              <w:rPr>
                <w:rFonts w:ascii="Times New Roman" w:hAnsi="Times New Roman"/>
                <w:b/>
                <w:u w:val="single"/>
              </w:rPr>
              <w:t>play  /  plays</w:t>
            </w:r>
            <w:r w:rsidRPr="00AB63ED">
              <w:rPr>
                <w:rFonts w:ascii="Times New Roman" w:hAnsi="Times New Roman"/>
              </w:rPr>
              <w:t xml:space="preserve"> tennis on Sundays                                 </w:t>
            </w:r>
          </w:p>
          <w:p w:rsidR="0070459D" w:rsidRPr="00AB63ED" w:rsidRDefault="0070459D" w:rsidP="00756A32">
            <w:pPr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 xml:space="preserve">3-They </w:t>
            </w:r>
            <w:r w:rsidRPr="00AB63ED">
              <w:rPr>
                <w:rFonts w:ascii="Times New Roman" w:hAnsi="Times New Roman"/>
                <w:b/>
                <w:u w:val="single"/>
              </w:rPr>
              <w:t>have  /  has</w:t>
            </w:r>
            <w:r w:rsidRPr="00AB63ED">
              <w:rPr>
                <w:rFonts w:ascii="Times New Roman" w:hAnsi="Times New Roman"/>
              </w:rPr>
              <w:t xml:space="preserve">  lunch at 3 o’clock.</w:t>
            </w:r>
          </w:p>
          <w:p w:rsidR="0070459D" w:rsidRPr="00AB63ED" w:rsidRDefault="0070459D" w:rsidP="00756A32">
            <w:pPr>
              <w:tabs>
                <w:tab w:val="left" w:pos="8070"/>
              </w:tabs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 xml:space="preserve">4-He </w:t>
            </w:r>
            <w:r w:rsidRPr="00AB63ED">
              <w:rPr>
                <w:rFonts w:ascii="Times New Roman" w:hAnsi="Times New Roman"/>
                <w:b/>
                <w:u w:val="single"/>
              </w:rPr>
              <w:t xml:space="preserve">drink  /  drinks </w:t>
            </w:r>
            <w:r w:rsidRPr="00AB63ED">
              <w:rPr>
                <w:rFonts w:ascii="Times New Roman" w:hAnsi="Times New Roman"/>
              </w:rPr>
              <w:t xml:space="preserve"> milk every morning.</w:t>
            </w:r>
          </w:p>
          <w:p w:rsidR="0070459D" w:rsidRPr="00AB63ED" w:rsidRDefault="0070459D" w:rsidP="00756A32">
            <w:pPr>
              <w:tabs>
                <w:tab w:val="left" w:pos="8070"/>
              </w:tabs>
              <w:spacing w:after="0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</w:rPr>
              <w:t xml:space="preserve">5-We </w:t>
            </w:r>
            <w:r w:rsidRPr="00AB63ED">
              <w:rPr>
                <w:rFonts w:ascii="Times New Roman" w:hAnsi="Times New Roman"/>
                <w:b/>
                <w:u w:val="single"/>
              </w:rPr>
              <w:t>go  /  goes</w:t>
            </w:r>
            <w:r w:rsidRPr="00AB63ED">
              <w:rPr>
                <w:rFonts w:ascii="Times New Roman" w:hAnsi="Times New Roman"/>
              </w:rPr>
              <w:t xml:space="preserve">  to bed at 10 o’clock.</w:t>
            </w:r>
          </w:p>
          <w:p w:rsidR="0070459D" w:rsidRPr="00AB63ED" w:rsidRDefault="0070459D" w:rsidP="00756A32">
            <w:pPr>
              <w:tabs>
                <w:tab w:val="left" w:pos="8070"/>
              </w:tabs>
              <w:spacing w:after="0"/>
            </w:pPr>
            <w:r w:rsidRPr="00AB63ED">
              <w:rPr>
                <w:rFonts w:ascii="Times New Roman" w:hAnsi="Times New Roman"/>
              </w:rPr>
              <w:t xml:space="preserve">6-I </w:t>
            </w:r>
            <w:r w:rsidRPr="00AB63ED">
              <w:rPr>
                <w:rFonts w:ascii="Times New Roman" w:hAnsi="Times New Roman"/>
                <w:b/>
                <w:u w:val="single"/>
              </w:rPr>
              <w:t>brush  /  brushes</w:t>
            </w:r>
            <w:r w:rsidRPr="00AB63ED">
              <w:rPr>
                <w:rFonts w:ascii="Times New Roman" w:hAnsi="Times New Roman"/>
              </w:rPr>
              <w:t xml:space="preserve"> my teeth .</w:t>
            </w:r>
            <w:r w:rsidRPr="00AB63ED">
              <w:tab/>
              <w:t xml:space="preserve"> </w:t>
            </w:r>
          </w:p>
        </w:tc>
      </w:tr>
    </w:tbl>
    <w:tbl>
      <w:tblPr>
        <w:tblpPr w:leftFromText="141" w:rightFromText="141" w:vertAnchor="text" w:horzAnchor="page" w:tblpX="6718" w:tblpY="28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88"/>
      </w:tblGrid>
      <w:tr w:rsidR="0070459D" w:rsidRPr="00AB63ED" w:rsidTr="007C2DD8">
        <w:trPr>
          <w:trHeight w:val="5788"/>
        </w:trPr>
        <w:tc>
          <w:tcPr>
            <w:tcW w:w="4788" w:type="dxa"/>
          </w:tcPr>
          <w:p w:rsidR="0070459D" w:rsidRPr="00AB63ED" w:rsidRDefault="0070459D" w:rsidP="00C70A4D">
            <w:pPr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4" o:spid="_x0000_s1028" type="#_x0000_t75" style="position:absolute;margin-left:126.15pt;margin-top:35.55pt;width:70.5pt;height:48pt;z-index:251649024;visibility:visible;mso-position-horizontal-relative:text;mso-position-vertical-relative:text">
                  <v:imagedata r:id="rId7" o:title=""/>
                  <w10:wrap type="square"/>
                </v:shape>
              </w:pict>
            </w:r>
            <w:r w:rsidRPr="00AB63ED">
              <w:rPr>
                <w:b/>
              </w:rPr>
              <w:t>D) MATCH THE PICTURES WITH THE SENTENCES (5 p)</w:t>
            </w:r>
          </w:p>
          <w:p w:rsidR="0070459D" w:rsidRPr="00AB63ED" w:rsidRDefault="0070459D" w:rsidP="00D16008">
            <w:r>
              <w:rPr>
                <w:noProof/>
                <w:lang w:eastAsia="tr-TR"/>
              </w:rPr>
              <w:pict>
                <v:shape id="Resim 33" o:spid="_x0000_s1029" type="#_x0000_t75" style="position:absolute;margin-left:17.4pt;margin-top:1.5pt;width:59.45pt;height:41.25pt;z-index:251648000;visibility:visible">
                  <v:imagedata r:id="rId8" o:title=""/>
                  <w10:wrap type="square"/>
                </v:shape>
              </w:pict>
            </w:r>
          </w:p>
          <w:p w:rsidR="0070459D" w:rsidRPr="00AB63ED" w:rsidRDefault="0070459D" w:rsidP="00D16008"/>
          <w:p w:rsidR="0070459D" w:rsidRPr="00AB63ED" w:rsidRDefault="0070459D" w:rsidP="00D16008"/>
          <w:p w:rsidR="0070459D" w:rsidRPr="00AB63ED" w:rsidRDefault="0070459D" w:rsidP="00D16008">
            <w:pPr>
              <w:pStyle w:val="ListParagraph"/>
              <w:numPr>
                <w:ilvl w:val="0"/>
                <w:numId w:val="6"/>
              </w:numPr>
            </w:pPr>
            <w:r w:rsidRPr="00AB63ED">
              <w:t>He usually goes to bed at 9.</w:t>
            </w:r>
          </w:p>
          <w:p w:rsidR="0070459D" w:rsidRPr="00AB63ED" w:rsidRDefault="0070459D" w:rsidP="00D16008">
            <w:pPr>
              <w:pStyle w:val="ListParagraph"/>
              <w:numPr>
                <w:ilvl w:val="0"/>
                <w:numId w:val="6"/>
              </w:numPr>
            </w:pPr>
            <w:r w:rsidRPr="00AB63ED">
              <w:t>She always reads books.</w:t>
            </w:r>
          </w:p>
          <w:p w:rsidR="0070459D" w:rsidRPr="00AB63ED" w:rsidRDefault="0070459D" w:rsidP="00D16008">
            <w:pPr>
              <w:pStyle w:val="ListParagraph"/>
              <w:numPr>
                <w:ilvl w:val="0"/>
                <w:numId w:val="6"/>
              </w:numPr>
            </w:pPr>
            <w:r w:rsidRPr="00AB63ED">
              <w:t>He rides a bicycle everyafternoon.</w:t>
            </w:r>
          </w:p>
          <w:p w:rsidR="0070459D" w:rsidRPr="00AB63ED" w:rsidRDefault="0070459D" w:rsidP="00D16008">
            <w:pPr>
              <w:pStyle w:val="ListParagraph"/>
              <w:numPr>
                <w:ilvl w:val="0"/>
                <w:numId w:val="6"/>
              </w:numPr>
            </w:pPr>
            <w:r w:rsidRPr="00AB63ED">
              <w:t>My mother cooks delicious meals.</w:t>
            </w:r>
          </w:p>
          <w:p w:rsidR="0070459D" w:rsidRPr="00AB63ED" w:rsidRDefault="0070459D" w:rsidP="00D16008">
            <w:pPr>
              <w:pStyle w:val="ListParagraph"/>
              <w:numPr>
                <w:ilvl w:val="0"/>
                <w:numId w:val="6"/>
              </w:numPr>
            </w:pPr>
            <w:r>
              <w:rPr>
                <w:noProof/>
                <w:lang w:eastAsia="tr-TR"/>
              </w:rPr>
              <w:pict>
                <v:shape id="Resim 36" o:spid="_x0000_s1030" type="#_x0000_t75" style="position:absolute;left:0;text-align:left;margin-left:76.9pt;margin-top:29.1pt;width:38.25pt;height:56.65pt;z-index:251650048;visibility:visible">
                  <v:imagedata r:id="rId9" o:title=""/>
                  <w10:wrap type="square"/>
                </v:shape>
              </w:pict>
            </w:r>
            <w:r w:rsidRPr="00AB63ED">
              <w:t>She does puzzle everyday.</w:t>
            </w:r>
          </w:p>
          <w:p w:rsidR="0070459D" w:rsidRPr="00AB63ED" w:rsidRDefault="0070459D" w:rsidP="00D16008">
            <w:r>
              <w:rPr>
                <w:noProof/>
                <w:lang w:eastAsia="tr-TR"/>
              </w:rPr>
              <w:pict>
                <v:shape id="Resim 37" o:spid="_x0000_s1031" type="#_x0000_t75" style="position:absolute;margin-left:143.25pt;margin-top:3.85pt;width:54.15pt;height:53.25pt;z-index:251651072;visibility:visible">
                  <v:imagedata r:id="rId10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8" o:spid="_x0000_s1032" type="#_x0000_t75" style="position:absolute;margin-left:-52.5pt;margin-top:4pt;width:42.75pt;height:61.1pt;z-index:251652096;visibility:visible">
                  <v:imagedata r:id="rId11" o:title=""/>
                  <w10:wrap type="square"/>
                </v:shape>
              </w:pict>
            </w:r>
          </w:p>
          <w:p w:rsidR="0070459D" w:rsidRPr="00AB63ED" w:rsidRDefault="0070459D" w:rsidP="00D16008"/>
        </w:tc>
      </w:tr>
    </w:tbl>
    <w:p w:rsidR="0070459D" w:rsidRDefault="0070459D" w:rsidP="0066575C">
      <w:pPr>
        <w:tabs>
          <w:tab w:val="left" w:pos="8070"/>
        </w:tabs>
      </w:pPr>
    </w:p>
    <w:tbl>
      <w:tblPr>
        <w:tblpPr w:leftFromText="141" w:rightFromText="141" w:vertAnchor="text" w:horzAnchor="margin" w:tblpX="-72" w:tblpY="271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57"/>
      </w:tblGrid>
      <w:tr w:rsidR="0070459D" w:rsidRPr="00AB63ED" w:rsidTr="00A22185">
        <w:trPr>
          <w:trHeight w:val="1780"/>
        </w:trPr>
        <w:tc>
          <w:tcPr>
            <w:tcW w:w="5457" w:type="dxa"/>
          </w:tcPr>
          <w:p w:rsidR="0070459D" w:rsidRPr="00AB63ED" w:rsidRDefault="0070459D" w:rsidP="00A22185">
            <w:pPr>
              <w:rPr>
                <w:b/>
              </w:rPr>
            </w:pPr>
            <w:r>
              <w:rPr>
                <w:noProof/>
                <w:lang w:eastAsia="tr-TR"/>
              </w:rPr>
              <w:pict>
                <v:roundrect id="Yuvarlatılmış Dikdörtgen 32" o:spid="_x0000_s1033" style="position:absolute;margin-left:3.45pt;margin-top:16.4pt;width:252.75pt;height:25.5pt;z-index: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" strokecolor="#9bbb59" strokeweight="2pt">
                  <v:textbox>
                    <w:txbxContent>
                      <w:p w:rsidR="0070459D" w:rsidRPr="00A22185" w:rsidRDefault="0070459D" w:rsidP="00A22185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A22185">
                          <w:rPr>
                            <w:b/>
                            <w:i/>
                          </w:rPr>
                          <w:t>Mechanic / cook/vet /postman /teacher /baker</w:t>
                        </w:r>
                      </w:p>
                    </w:txbxContent>
                  </v:textbox>
                </v:roundrect>
              </w:pict>
            </w:r>
            <w:r w:rsidRPr="00AB63ED">
              <w:rPr>
                <w:b/>
              </w:rPr>
              <w:t>C) MATCH THE SENTENCES WITH THE JOBS (12 p)</w:t>
            </w:r>
          </w:p>
          <w:p w:rsidR="0070459D" w:rsidRPr="00AB63ED" w:rsidRDefault="0070459D" w:rsidP="00A22185">
            <w:pPr>
              <w:rPr>
                <w:b/>
              </w:rPr>
            </w:pP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r w:rsidRPr="00AB63ED">
              <w:rPr>
                <w:b/>
              </w:rPr>
              <w:t>1.A _____________________helps ill animals.</w:t>
            </w: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AB63ED">
                <w:rPr>
                  <w:b/>
                </w:rPr>
                <w:t>2. A</w:t>
              </w:r>
            </w:smartTag>
            <w:r w:rsidRPr="00AB63ED">
              <w:rPr>
                <w:b/>
              </w:rPr>
              <w:t xml:space="preserve"> ____________________ teaches students at school.</w:t>
            </w: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r w:rsidRPr="00AB63ED">
              <w:rPr>
                <w:b/>
              </w:rPr>
              <w:t>3.A ____________________ makes and sells bread.</w:t>
            </w: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 w:rsidRPr="00AB63ED">
                <w:rPr>
                  <w:b/>
                </w:rPr>
                <w:t>4. A</w:t>
              </w:r>
            </w:smartTag>
            <w:r w:rsidRPr="00AB63ED">
              <w:rPr>
                <w:b/>
              </w:rPr>
              <w:t xml:space="preserve"> ____________ ________delivers letters.</w:t>
            </w: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r w:rsidRPr="00AB63ED">
              <w:rPr>
                <w:b/>
              </w:rPr>
              <w:t>5.A_____________ ________repairs cars.</w:t>
            </w:r>
          </w:p>
          <w:p w:rsidR="0070459D" w:rsidRPr="00AB63ED" w:rsidRDefault="0070459D" w:rsidP="00A22185">
            <w:pPr>
              <w:spacing w:after="0"/>
              <w:rPr>
                <w:b/>
              </w:rPr>
            </w:pPr>
            <w:r w:rsidRPr="00AB63ED">
              <w:rPr>
                <w:b/>
              </w:rPr>
              <w:t>6.A_____________________cooks meals.</w:t>
            </w:r>
          </w:p>
        </w:tc>
      </w:tr>
    </w:tbl>
    <w:tbl>
      <w:tblPr>
        <w:tblpPr w:leftFromText="141" w:rightFromText="141" w:vertAnchor="text" w:horzAnchor="margin" w:tblpY="616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</w:tblGrid>
      <w:tr w:rsidR="0070459D" w:rsidRPr="00AB63ED" w:rsidTr="00176735">
        <w:trPr>
          <w:trHeight w:val="2382"/>
        </w:trPr>
        <w:tc>
          <w:tcPr>
            <w:tcW w:w="5315" w:type="dxa"/>
          </w:tcPr>
          <w:p w:rsidR="0070459D" w:rsidRPr="00AB63ED" w:rsidRDefault="0070459D" w:rsidP="00176735">
            <w:pPr>
              <w:spacing w:after="0"/>
              <w:rPr>
                <w:b/>
              </w:rPr>
            </w:pPr>
            <w:r w:rsidRPr="00AB63ED">
              <w:rPr>
                <w:b/>
              </w:rPr>
              <w:t xml:space="preserve">E) WRITE </w:t>
            </w:r>
            <w:r w:rsidRPr="00AB63ED">
              <w:rPr>
                <w:b/>
                <w:u w:val="single"/>
              </w:rPr>
              <w:t>HOW MUCH / HOW MANY</w:t>
            </w:r>
            <w:r w:rsidRPr="00AB63ED">
              <w:rPr>
                <w:b/>
              </w:rPr>
              <w:t xml:space="preserve"> (5 P)</w:t>
            </w:r>
          </w:p>
          <w:p w:rsidR="0070459D" w:rsidRPr="00AB63ED" w:rsidRDefault="0070459D" w:rsidP="00176735">
            <w:pPr>
              <w:spacing w:after="0"/>
              <w:rPr>
                <w:b/>
              </w:rPr>
            </w:pPr>
          </w:p>
          <w:p w:rsidR="0070459D" w:rsidRPr="00AB63ED" w:rsidRDefault="0070459D" w:rsidP="00176735">
            <w:pPr>
              <w:spacing w:after="0"/>
            </w:pPr>
            <w:r w:rsidRPr="00AB63ED">
              <w:t>1. ______________________milk have you got?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2._______________________bananas are there ?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3. _____________________orange juice is there ?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4. _______________________teachers have you got?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5._____________________books are there on the table?</w:t>
            </w:r>
          </w:p>
          <w:p w:rsidR="0070459D" w:rsidRPr="00AB63ED" w:rsidRDefault="0070459D" w:rsidP="00176735">
            <w:pPr>
              <w:spacing w:after="0"/>
            </w:pPr>
          </w:p>
        </w:tc>
      </w:tr>
    </w:tbl>
    <w:tbl>
      <w:tblPr>
        <w:tblpPr w:leftFromText="141" w:rightFromText="141" w:vertAnchor="text" w:horzAnchor="page" w:tblpX="6681" w:tblpY="619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</w:tblGrid>
      <w:tr w:rsidR="0070459D" w:rsidRPr="00AB63ED" w:rsidTr="00176735">
        <w:trPr>
          <w:trHeight w:val="2239"/>
        </w:trPr>
        <w:tc>
          <w:tcPr>
            <w:tcW w:w="4748" w:type="dxa"/>
          </w:tcPr>
          <w:p w:rsidR="0070459D" w:rsidRPr="00AB63ED" w:rsidRDefault="0070459D" w:rsidP="00176735">
            <w:pPr>
              <w:rPr>
                <w:b/>
              </w:rPr>
            </w:pPr>
            <w:r w:rsidRPr="00AB63ED">
              <w:rPr>
                <w:b/>
              </w:rPr>
              <w:t>F) ADD ONE OUT ( 10 P)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1.    usually   /   never   /   some   /   always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2.   go          /     brush   /   come    / library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 xml:space="preserve">3.   some     /   any    /  activity     / a lot of 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>4.   chocolate      /curly     /   wavy     /   straight</w:t>
            </w:r>
          </w:p>
          <w:p w:rsidR="0070459D" w:rsidRPr="00AB63ED" w:rsidRDefault="0070459D" w:rsidP="00176735">
            <w:pPr>
              <w:spacing w:after="0"/>
            </w:pPr>
            <w:r w:rsidRPr="00AB63ED">
              <w:t xml:space="preserve">5.   what      / who    /     when     /  between </w:t>
            </w:r>
          </w:p>
          <w:p w:rsidR="0070459D" w:rsidRPr="00AB63ED" w:rsidRDefault="0070459D" w:rsidP="00176735">
            <w:pPr>
              <w:spacing w:after="0"/>
            </w:pPr>
          </w:p>
        </w:tc>
      </w:tr>
    </w:tbl>
    <w:tbl>
      <w:tblPr>
        <w:tblpPr w:leftFromText="141" w:rightFromText="141" w:vertAnchor="text" w:horzAnchor="margin" w:tblpY="9209"/>
        <w:tblW w:w="10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5"/>
        <w:gridCol w:w="5458"/>
      </w:tblGrid>
      <w:tr w:rsidR="0070459D" w:rsidRPr="00AB63ED" w:rsidTr="00361569">
        <w:trPr>
          <w:trHeight w:val="2383"/>
        </w:trPr>
        <w:tc>
          <w:tcPr>
            <w:tcW w:w="5385" w:type="dxa"/>
          </w:tcPr>
          <w:p w:rsidR="0070459D" w:rsidRPr="00AB63ED" w:rsidRDefault="0070459D" w:rsidP="00361569">
            <w:pPr>
              <w:rPr>
                <w:rFonts w:ascii="Comic Sans MS" w:hAnsi="Comic Sans MS"/>
                <w:b/>
                <w:bCs/>
                <w:i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Yuvarlatılmış Dikdörtgen 65" o:spid="_x0000_s1034" style="position:absolute;margin-left:443.8pt;margin-top:.65pt;width:94.5pt;height:126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" strokecolor="#f79646" strokeweight="2pt">
                  <v:textbox>
                    <w:txbxContent>
                      <w:p w:rsidR="0070459D" w:rsidRDefault="0070459D" w:rsidP="007C2DD8">
                        <w:pPr>
                          <w:spacing w:after="0"/>
                          <w:jc w:val="center"/>
                          <w:rPr>
                            <w:b/>
                            <w:i/>
                          </w:rPr>
                        </w:pPr>
                        <w:r w:rsidRPr="00D01066">
                          <w:rPr>
                            <w:b/>
                            <w:i/>
                          </w:rPr>
                          <w:t>A loaf of—</w:t>
                        </w:r>
                      </w:p>
                      <w:p w:rsidR="0070459D" w:rsidRDefault="0070459D" w:rsidP="007C2DD8">
                        <w:pPr>
                          <w:spacing w:after="0"/>
                          <w:jc w:val="center"/>
                          <w:rPr>
                            <w:b/>
                            <w:i/>
                          </w:rPr>
                        </w:pPr>
                        <w:r w:rsidRPr="00D01066">
                          <w:rPr>
                            <w:b/>
                            <w:i/>
                          </w:rPr>
                          <w:t>a piece of—</w:t>
                        </w:r>
                      </w:p>
                      <w:p w:rsidR="0070459D" w:rsidRDefault="0070459D" w:rsidP="007C2DD8">
                        <w:pPr>
                          <w:spacing w:after="0"/>
                          <w:jc w:val="center"/>
                          <w:rPr>
                            <w:b/>
                            <w:i/>
                          </w:rPr>
                        </w:pPr>
                        <w:r w:rsidRPr="00D01066">
                          <w:rPr>
                            <w:b/>
                            <w:i/>
                          </w:rPr>
                          <w:t>a bar of –</w:t>
                        </w:r>
                      </w:p>
                      <w:p w:rsidR="0070459D" w:rsidRDefault="0070459D" w:rsidP="007C2DD8">
                        <w:pPr>
                          <w:spacing w:after="0"/>
                          <w:jc w:val="center"/>
                          <w:rPr>
                            <w:b/>
                            <w:i/>
                          </w:rPr>
                        </w:pPr>
                        <w:r w:rsidRPr="00D01066">
                          <w:rPr>
                            <w:b/>
                            <w:i/>
                          </w:rPr>
                          <w:t>a bottle of—</w:t>
                        </w:r>
                      </w:p>
                      <w:p w:rsidR="0070459D" w:rsidRPr="00D01066" w:rsidRDefault="0070459D" w:rsidP="007C2DD8">
                        <w:pPr>
                          <w:spacing w:after="0"/>
                          <w:jc w:val="center"/>
                          <w:rPr>
                            <w:b/>
                            <w:i/>
                          </w:rPr>
                        </w:pPr>
                        <w:r w:rsidRPr="00D01066">
                          <w:rPr>
                            <w:b/>
                            <w:i/>
                          </w:rPr>
                          <w:t xml:space="preserve">a cup of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55" o:spid="_x0000_s1035" style="position:absolute;margin-left:211.9pt;margin-top:21.1pt;width:64.1pt;height:47.55pt;z-index:251656192;visibility:visible;mso-wrap-style:none;mso-position-horizontal-relative:text;mso-position-vertical-relative:text" arcsize="90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">
                  <v:textbox>
                    <w:txbxContent>
                      <w:p w:rsidR="0070459D" w:rsidRDefault="0070459D" w:rsidP="00D01066">
                        <w:r w:rsidRPr="00AB63ED"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90" o:spid="_x0000_i1026" type="#_x0000_t75" alt="http://www.freestockphotos.biz/pictures/16/16187/Illustration+of+a+hot+cup+of+coffee.png" style="width:45pt;height:36pt;visibility:visible">
                              <v:imagedata r:id="rId12" o:title="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43" o:spid="_x0000_s1036" style="position:absolute;margin-left:4.3pt;margin-top:24.2pt;width:52.5pt;height:42.75pt;z-index:2516541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">
                  <v:textbox>
                    <w:txbxContent>
                      <w:p w:rsidR="0070459D" w:rsidRDefault="0070459D" w:rsidP="00D01066">
                        <w:r w:rsidRPr="00AB63ED"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91" o:spid="_x0000_i1028" type="#_x0000_t75" alt="http://ecenglish.com/learnenglish/userfiles/image/food-idioms.jpg" style="width:46.5pt;height:33pt;visibility:visible">
                              <v:imagedata r:id="rId13" o:title="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  <w:r w:rsidRPr="00AB63ED">
              <w:t>G)</w:t>
            </w:r>
            <w:r w:rsidRPr="00AB63ED">
              <w:rPr>
                <w:rFonts w:ascii="Comic Sans MS" w:hAnsi="Comic Sans MS"/>
                <w:b/>
                <w:bCs/>
                <w:iCs/>
                <w:sz w:val="20"/>
                <w:szCs w:val="20"/>
              </w:rPr>
              <w:t>MATCH THE PICTURES WITH THE WORDS (4 P)</w:t>
            </w:r>
          </w:p>
          <w:p w:rsidR="0070459D" w:rsidRPr="00AB63ED" w:rsidRDefault="0070459D" w:rsidP="00361569">
            <w:pPr>
              <w:spacing w:after="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bCs/>
              </w:rPr>
              <w:t xml:space="preserve"> </w:t>
            </w:r>
          </w:p>
          <w:p w:rsidR="0070459D" w:rsidRPr="00AB63ED" w:rsidRDefault="0070459D" w:rsidP="00361569">
            <w:pPr>
              <w:tabs>
                <w:tab w:val="left" w:pos="1455"/>
                <w:tab w:val="left" w:pos="5985"/>
              </w:tabs>
              <w:spacing w:after="0" w:line="360" w:lineRule="auto"/>
              <w:rPr>
                <w:bCs/>
                <w:sz w:val="24"/>
                <w:szCs w:val="24"/>
              </w:rPr>
            </w:pPr>
            <w:r w:rsidRPr="00AB63ED">
              <w:rPr>
                <w:bCs/>
                <w:sz w:val="24"/>
                <w:szCs w:val="24"/>
              </w:rPr>
              <w:tab/>
              <w:t>_______________cake.</w:t>
            </w:r>
          </w:p>
          <w:p w:rsidR="0070459D" w:rsidRPr="00AB63ED" w:rsidRDefault="0070459D" w:rsidP="00361569">
            <w:pPr>
              <w:tabs>
                <w:tab w:val="left" w:pos="9225"/>
              </w:tabs>
              <w:spacing w:after="0" w:line="360" w:lineRule="auto"/>
              <w:rPr>
                <w:bCs/>
              </w:rPr>
            </w:pPr>
            <w:r>
              <w:rPr>
                <w:noProof/>
                <w:lang w:eastAsia="tr-TR"/>
              </w:rPr>
              <w:pict>
                <v:roundrect id="Yuvarlatılmış Dikdörtgen 53" o:spid="_x0000_s1037" style="position:absolute;margin-left:214.55pt;margin-top:.1pt;width:59.45pt;height:47pt;z-index:25165312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">
                  <v:textbox style="mso-fit-shape-to-text:t">
                    <w:txbxContent>
                      <w:p w:rsidR="0070459D" w:rsidRDefault="0070459D" w:rsidP="00D01066">
                        <w:r w:rsidRPr="00AB63ED"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92" o:spid="_x0000_i1030" type="#_x0000_t75" alt="http://www.clipartguide.com/_small/1386-0903-0314-0342.jpg" style="width:39pt;height:34.5pt;visibility:visible">
                              <v:imagedata r:id="rId14" o:title="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45" o:spid="_x0000_s1038" style="position:absolute;margin-left:-.2pt;margin-top:5.85pt;width:66.75pt;height:48pt;flip:y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">
                  <v:textbox>
                    <w:txbxContent>
                      <w:p w:rsidR="0070459D" w:rsidRDefault="0070459D" w:rsidP="00D01066">
                        <w:r w:rsidRPr="00AB63ED"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93" o:spid="_x0000_i1032" type="#_x0000_t75" alt="http://www.clipartguide.com/_named_clipart_images/0511-0901-3103-4740_Milk_Chocolate_Bar__clipart_image.jpg" style="width:65.25pt;height:45pt;visibility:visible">
                              <v:imagedata r:id="rId15" r:href="rId16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</w:p>
          <w:p w:rsidR="0070459D" w:rsidRPr="00AB63ED" w:rsidRDefault="0070459D" w:rsidP="00361569">
            <w:pPr>
              <w:tabs>
                <w:tab w:val="left" w:pos="1530"/>
                <w:tab w:val="left" w:pos="5955"/>
                <w:tab w:val="left" w:pos="9225"/>
              </w:tabs>
              <w:spacing w:after="0" w:line="360" w:lineRule="auto"/>
              <w:rPr>
                <w:bCs/>
              </w:rPr>
            </w:pPr>
            <w:r w:rsidRPr="00AB63ED">
              <w:rPr>
                <w:bCs/>
              </w:rPr>
              <w:tab/>
              <w:t>______________chocolate</w:t>
            </w:r>
          </w:p>
          <w:p w:rsidR="0070459D" w:rsidRPr="00AB63ED" w:rsidRDefault="0070459D" w:rsidP="00361569">
            <w:pPr>
              <w:spacing w:line="360" w:lineRule="auto"/>
              <w:rPr>
                <w:bCs/>
              </w:rPr>
            </w:pPr>
          </w:p>
          <w:p w:rsidR="0070459D" w:rsidRPr="00AB63ED" w:rsidRDefault="0070459D" w:rsidP="00361569">
            <w:r w:rsidRPr="00AB63ED">
              <w:t xml:space="preserve">H) CHOOSE THE CORRECT ANSWER </w:t>
            </w:r>
          </w:p>
          <w:p w:rsidR="0070459D" w:rsidRPr="00AB63ED" w:rsidRDefault="0070459D" w:rsidP="00361569">
            <w:pPr>
              <w:spacing w:after="0"/>
              <w:rPr>
                <w:b/>
              </w:rPr>
            </w:pPr>
            <w:r w:rsidRPr="00AB63ED">
              <w:rPr>
                <w:b/>
              </w:rPr>
              <w:t>1.Where is the   ghost?</w:t>
            </w:r>
          </w:p>
          <w:p w:rsidR="0070459D" w:rsidRPr="00AB63ED" w:rsidRDefault="0070459D" w:rsidP="00361569">
            <w:pPr>
              <w:spacing w:after="0"/>
            </w:pPr>
            <w:r>
              <w:rPr>
                <w:noProof/>
                <w:lang w:eastAsia="tr-TR"/>
              </w:rPr>
              <w:pict>
                <v:shape id="Resim 86" o:spid="_x0000_s1039" type="#_x0000_t75" style="position:absolute;margin-left:144.55pt;margin-top:.45pt;width:48.75pt;height:41.4pt;z-index:251658240;visibility:visible">
                  <v:imagedata r:id="rId17" o:title=""/>
                  <w10:wrap type="square"/>
                </v:shape>
              </w:pict>
            </w:r>
            <w:r w:rsidRPr="00AB63ED">
              <w:t>a) It is near the box.</w:t>
            </w:r>
          </w:p>
          <w:p w:rsidR="0070459D" w:rsidRPr="00AB63ED" w:rsidRDefault="0070459D" w:rsidP="00361569">
            <w:pPr>
              <w:spacing w:after="0"/>
            </w:pPr>
            <w:r w:rsidRPr="00AB63ED">
              <w:t>b) It is in the box.</w:t>
            </w:r>
          </w:p>
          <w:p w:rsidR="0070459D" w:rsidRPr="00AB63ED" w:rsidRDefault="0070459D" w:rsidP="00361569">
            <w:pPr>
              <w:spacing w:after="0"/>
            </w:pPr>
            <w:r w:rsidRPr="00AB63ED">
              <w:t>c) It is behind  the box.</w:t>
            </w:r>
          </w:p>
          <w:p w:rsidR="0070459D" w:rsidRPr="00AB63ED" w:rsidRDefault="0070459D" w:rsidP="00361569">
            <w:pPr>
              <w:spacing w:after="0"/>
            </w:pPr>
            <w:r w:rsidRPr="00AB63ED">
              <w:t>d) It is under the box.</w:t>
            </w:r>
          </w:p>
          <w:p w:rsidR="0070459D" w:rsidRPr="00AB63ED" w:rsidRDefault="0070459D" w:rsidP="00361569">
            <w:pPr>
              <w:spacing w:after="0"/>
            </w:pPr>
            <w:r>
              <w:rPr>
                <w:noProof/>
                <w:lang w:eastAsia="tr-TR"/>
              </w:rPr>
              <w:pict>
                <v:shape id="Resim 88" o:spid="_x0000_s1040" type="#_x0000_t75" style="position:absolute;margin-left:201.55pt;margin-top:28.7pt;width:32.65pt;height:48.75pt;z-index:-251657216;visibility:visible" wrapcoords="-491 0 -491 21268 21600 21268 21600 0 -491 0">
                  <v:imagedata r:id="rId18" o:title=""/>
                  <w10:wrap type="tight"/>
                </v:shape>
              </w:pict>
            </w:r>
          </w:p>
          <w:p w:rsidR="0070459D" w:rsidRDefault="0070459D" w:rsidP="00361569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87" o:spid="_x0000_s1041" type="#_x0000_t75" style="position:absolute;margin-left:172pt;margin-top:13.05pt;width:29.25pt;height:48.75pt;z-index:-251656192;visibility:visible" wrapcoords="-554 0 -554 21268 21600 21268 21600 0 -554 0">
                  <v:imagedata r:id="rId19" o:title=""/>
                  <w10:wrap type="tight"/>
                </v:shape>
              </w:pict>
            </w:r>
            <w:r>
              <w:t>2.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Resme göre Tom hangisini söylemiş olabilir?</w:t>
            </w:r>
          </w:p>
          <w:p w:rsidR="0070459D" w:rsidRDefault="0070459D" w:rsidP="0036156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 xml:space="preserve">I can’t stand eating meat </w:t>
            </w:r>
          </w:p>
          <w:p w:rsidR="0070459D" w:rsidRDefault="0070459D" w:rsidP="0036156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 xml:space="preserve">I’m crazy about eating carrots. </w: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t xml:space="preserve">                                 </w:t>
            </w:r>
          </w:p>
          <w:p w:rsidR="0070459D" w:rsidRDefault="0070459D" w:rsidP="0036156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 xml:space="preserve">I love carrots. </w:t>
            </w:r>
          </w:p>
          <w:p w:rsidR="0070459D" w:rsidRPr="00AB63ED" w:rsidRDefault="0070459D" w:rsidP="0036156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3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d) </w:t>
            </w:r>
            <w:r w:rsidRPr="00AB63ED">
              <w:rPr>
                <w:rFonts w:ascii="Arial" w:hAnsi="Arial" w:cs="Arial"/>
                <w:sz w:val="20"/>
                <w:szCs w:val="20"/>
              </w:rPr>
              <w:t>I enjoy eating carrots</w:t>
            </w:r>
          </w:p>
          <w:p w:rsidR="0070459D" w:rsidRPr="00AB63ED" w:rsidRDefault="0070459D" w:rsidP="0036156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0459D" w:rsidRPr="00AB63ED" w:rsidRDefault="0070459D" w:rsidP="0036156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63ED">
              <w:rPr>
                <w:rFonts w:ascii="Arial" w:hAnsi="Arial" w:cs="Arial"/>
                <w:sz w:val="20"/>
                <w:szCs w:val="20"/>
              </w:rPr>
              <w:t>3.</w:t>
            </w:r>
            <w:r w:rsidRPr="00AB63ED">
              <w:rPr>
                <w:rFonts w:ascii="Comic Sans MS" w:hAnsi="Comic Sans MS"/>
                <w:b/>
                <w:sz w:val="20"/>
                <w:szCs w:val="20"/>
              </w:rPr>
              <w:t xml:space="preserve"> I like apples ______ I don’t like bananas.</w:t>
            </w:r>
          </w:p>
          <w:p w:rsidR="0070459D" w:rsidRPr="00AB63ED" w:rsidRDefault="0070459D" w:rsidP="00361569">
            <w:pPr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a) and</w:t>
            </w:r>
            <w:r w:rsidRPr="00AB63ED">
              <w:rPr>
                <w:rFonts w:ascii="Comic Sans MS" w:hAnsi="Comic Sans MS"/>
                <w:sz w:val="20"/>
                <w:szCs w:val="20"/>
              </w:rPr>
              <w:tab/>
            </w:r>
            <w:r w:rsidRPr="00AB63ED">
              <w:rPr>
                <w:rFonts w:ascii="Comic Sans MS" w:hAnsi="Comic Sans MS"/>
                <w:sz w:val="20"/>
                <w:szCs w:val="20"/>
              </w:rPr>
              <w:tab/>
              <w:t>b) then            c) but</w:t>
            </w:r>
            <w:r w:rsidRPr="00AB63ED">
              <w:rPr>
                <w:rFonts w:ascii="Comic Sans MS" w:hAnsi="Comic Sans MS"/>
                <w:sz w:val="20"/>
                <w:szCs w:val="20"/>
              </w:rPr>
              <w:tab/>
            </w:r>
            <w:r w:rsidRPr="00AB63ED">
              <w:rPr>
                <w:rFonts w:ascii="Comic Sans MS" w:hAnsi="Comic Sans MS"/>
                <w:sz w:val="20"/>
                <w:szCs w:val="20"/>
              </w:rPr>
              <w:tab/>
              <w:t xml:space="preserve">d) because </w:t>
            </w:r>
          </w:p>
          <w:p w:rsidR="0070459D" w:rsidRPr="00AB63ED" w:rsidRDefault="0070459D" w:rsidP="0036156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63ED">
              <w:t>4.</w:t>
            </w:r>
            <w:r w:rsidRPr="00AB63ED">
              <w:rPr>
                <w:rFonts w:ascii="Comic Sans MS" w:hAnsi="Comic Sans MS"/>
                <w:b/>
                <w:sz w:val="20"/>
                <w:szCs w:val="20"/>
              </w:rPr>
              <w:t xml:space="preserve"> There isn’t -------  meat in the fridge.</w:t>
            </w:r>
          </w:p>
          <w:p w:rsidR="0070459D" w:rsidRPr="00AB63ED" w:rsidRDefault="0070459D" w:rsidP="00361569">
            <w:pPr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a)some          b) a           c) a few           d)any</w:t>
            </w: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63ED">
              <w:rPr>
                <w:b/>
              </w:rPr>
              <w:t>5.</w:t>
            </w:r>
            <w:r w:rsidRPr="00AB63ED">
              <w:rPr>
                <w:rFonts w:ascii="Times New Roman" w:hAnsi="Times New Roman"/>
                <w:b/>
                <w:sz w:val="24"/>
                <w:szCs w:val="24"/>
              </w:rPr>
              <w:t xml:space="preserve"> Resme göre hangi cümle doğrudur?</w:t>
            </w: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roundrect id="Yuvarlatılmış Dikdörtgen 89" o:spid="_x0000_s1042" style="position:absolute;margin-left:.55pt;margin-top:2.5pt;width:208.5pt;height:78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">
                  <v:textbox>
                    <w:txbxContent>
                      <w:p w:rsidR="0070459D" w:rsidRDefault="0070459D" w:rsidP="00361569">
                        <w:pPr>
                          <w:spacing w:after="0"/>
                          <w:rPr>
                            <w:rFonts w:ascii="Comic Sans MS" w:hAnsi="Comic Sans M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mic Sans MS" w:hAnsi="Comic Sans MS"/>
                            <w:sz w:val="19"/>
                            <w:szCs w:val="19"/>
                          </w:rPr>
                          <w:t>A) She has got long straight hair.</w:t>
                        </w:r>
                      </w:p>
                      <w:p w:rsidR="0070459D" w:rsidRDefault="0070459D" w:rsidP="00361569">
                        <w:pPr>
                          <w:spacing w:after="0"/>
                          <w:rPr>
                            <w:rFonts w:ascii="Comic Sans MS" w:hAnsi="Comic Sans M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mic Sans MS" w:hAnsi="Comic Sans MS"/>
                            <w:sz w:val="19"/>
                            <w:szCs w:val="19"/>
                          </w:rPr>
                          <w:t>B) She has got short straight hair.</w:t>
                        </w:r>
                      </w:p>
                      <w:p w:rsidR="0070459D" w:rsidRDefault="0070459D" w:rsidP="00361569">
                        <w:pPr>
                          <w:spacing w:after="0"/>
                          <w:rPr>
                            <w:rFonts w:ascii="Comic Sans MS" w:hAnsi="Comic Sans M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mic Sans MS" w:hAnsi="Comic Sans MS"/>
                            <w:sz w:val="19"/>
                            <w:szCs w:val="19"/>
                          </w:rPr>
                          <w:t>C) She has got long wavy hair.</w:t>
                        </w:r>
                      </w:p>
                      <w:p w:rsidR="0070459D" w:rsidRDefault="0070459D" w:rsidP="00361569">
                        <w:pPr>
                          <w:rPr>
                            <w:rFonts w:ascii="Comic Sans MS" w:hAnsi="Comic Sans M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mic Sans MS" w:hAnsi="Comic Sans MS"/>
                            <w:sz w:val="19"/>
                            <w:szCs w:val="19"/>
                          </w:rPr>
                          <w:t>D) She has got short curly hair.</w:t>
                        </w:r>
                      </w:p>
                      <w:p w:rsidR="0070459D" w:rsidRDefault="0070459D" w:rsidP="00361569"/>
                    </w:txbxContent>
                  </v:textbox>
                </v:roundrect>
              </w:pict>
            </w: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96" o:spid="_x0000_s1043" type="#_x0000_t75" alt="http://www.signsbyyou.com/images/decals/140c/H/169/713.gif" href="http://www.signsbyyou.com/decals/vinyl-decal-169713.h" style="position:absolute;margin-left:173.8pt;margin-top:17.65pt;width:74.7pt;height:55.5pt;z-index:251663360;visibility:visible" o:button="t">
                  <v:fill o:detectmouseclick="t"/>
                  <v:imagedata r:id="rId20" r:href="rId21"/>
                  <w10:wrap type="square"/>
                </v:shape>
              </w:pict>
            </w:r>
          </w:p>
          <w:p w:rsidR="0070459D" w:rsidRPr="00AB63ED" w:rsidRDefault="0070459D" w:rsidP="00B340D1">
            <w:pPr>
              <w:spacing w:after="0" w:line="36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94" o:spid="_x0000_s1044" type="#_x0000_t75" style="position:absolute;margin-left:181.75pt;margin-top:-84.45pt;width:72.75pt;height:65.25pt;z-index:251662336;visibility:visible">
                  <v:imagedata r:id="rId22" o:title=""/>
                  <w10:wrap type="square"/>
                </v:shape>
              </w:pict>
            </w:r>
            <w:r w:rsidRPr="00AB63ED">
              <w:rPr>
                <w:rFonts w:ascii="Times New Roman" w:hAnsi="Times New Roman"/>
              </w:rPr>
              <w:t>6.</w:t>
            </w:r>
            <w:r w:rsidRPr="00AB63ED">
              <w:rPr>
                <w:rFonts w:ascii="Times New Roman" w:hAnsi="Times New Roman"/>
                <w:b/>
              </w:rPr>
              <w:t xml:space="preserve"> I always……at…………..</w:t>
            </w:r>
          </w:p>
          <w:p w:rsidR="0070459D" w:rsidRPr="00AB63ED" w:rsidRDefault="0070459D" w:rsidP="00B340D1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AB63ED">
              <w:rPr>
                <w:rFonts w:ascii="Times New Roman" w:hAnsi="Times New Roman"/>
                <w:b/>
              </w:rPr>
              <w:t xml:space="preserve">A) </w:t>
            </w:r>
            <w:r w:rsidRPr="00AB63ED">
              <w:rPr>
                <w:rFonts w:ascii="Times New Roman" w:hAnsi="Times New Roman"/>
              </w:rPr>
              <w:t>play basketball / three o’clock</w:t>
            </w:r>
          </w:p>
          <w:p w:rsidR="0070459D" w:rsidRPr="00AB63ED" w:rsidRDefault="0070459D" w:rsidP="00B340D1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AB63ED">
              <w:rPr>
                <w:rFonts w:ascii="Times New Roman" w:hAnsi="Times New Roman"/>
                <w:b/>
              </w:rPr>
              <w:t xml:space="preserve">B) </w:t>
            </w:r>
            <w:r w:rsidRPr="00AB63ED">
              <w:rPr>
                <w:rFonts w:ascii="Times New Roman" w:hAnsi="Times New Roman"/>
              </w:rPr>
              <w:t>play basketball / two o’clock</w:t>
            </w:r>
          </w:p>
          <w:p w:rsidR="0070459D" w:rsidRPr="00AB63ED" w:rsidRDefault="0070459D" w:rsidP="00B340D1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AB63ED">
              <w:rPr>
                <w:rFonts w:ascii="Times New Roman" w:hAnsi="Times New Roman"/>
                <w:b/>
              </w:rPr>
              <w:t xml:space="preserve">C) </w:t>
            </w:r>
            <w:r w:rsidRPr="00AB63ED">
              <w:rPr>
                <w:rFonts w:ascii="Times New Roman" w:hAnsi="Times New Roman"/>
              </w:rPr>
              <w:t>play football / two o’clock</w:t>
            </w:r>
          </w:p>
          <w:p w:rsidR="0070459D" w:rsidRPr="00AB63ED" w:rsidRDefault="0070459D" w:rsidP="00B340D1">
            <w:pPr>
              <w:spacing w:after="0" w:line="360" w:lineRule="auto"/>
              <w:rPr>
                <w:rFonts w:ascii="Times New Roman" w:hAnsi="Times New Roman"/>
              </w:rPr>
            </w:pPr>
            <w:r w:rsidRPr="00AB63ED">
              <w:rPr>
                <w:rFonts w:ascii="Times New Roman" w:hAnsi="Times New Roman"/>
                <w:b/>
              </w:rPr>
              <w:t xml:space="preserve">D) </w:t>
            </w:r>
            <w:r w:rsidRPr="00AB63ED">
              <w:rPr>
                <w:rFonts w:ascii="Times New Roman" w:hAnsi="Times New Roman"/>
              </w:rPr>
              <w:t>play basketball /one  o’clock</w:t>
            </w:r>
          </w:p>
          <w:p w:rsidR="0070459D" w:rsidRPr="00AB63ED" w:rsidRDefault="0070459D" w:rsidP="003615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0459D" w:rsidRPr="00AB63ED" w:rsidRDefault="0070459D" w:rsidP="00B340D1">
            <w:pPr>
              <w:spacing w:after="0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97" o:spid="_x0000_s1045" type="#_x0000_t75" style="position:absolute;margin-left:187.3pt;margin-top:-58.75pt;width:54.9pt;height:50.25pt;z-index:251664384;visibility:visible">
                  <v:imagedata r:id="rId23" o:title=""/>
                  <w10:wrap type="square"/>
                </v:shape>
              </w:pict>
            </w:r>
            <w:r w:rsidRPr="00AB63ED">
              <w:rPr>
                <w:b/>
              </w:rPr>
              <w:t>7.Suna: ____________________do you get up?</w:t>
            </w:r>
          </w:p>
          <w:p w:rsidR="0070459D" w:rsidRPr="00AB63ED" w:rsidRDefault="0070459D" w:rsidP="00B340D1">
            <w:pPr>
              <w:spacing w:after="0"/>
              <w:rPr>
                <w:b/>
              </w:rPr>
            </w:pPr>
            <w:r w:rsidRPr="00AB63ED">
              <w:rPr>
                <w:b/>
              </w:rPr>
              <w:t xml:space="preserve">   Ali:    I get up at 8 o clock.</w:t>
            </w:r>
          </w:p>
          <w:p w:rsidR="0070459D" w:rsidRPr="00AB63ED" w:rsidRDefault="0070459D" w:rsidP="00B340D1">
            <w:pPr>
              <w:spacing w:after="0"/>
            </w:pPr>
          </w:p>
          <w:p w:rsidR="0070459D" w:rsidRPr="00AB63ED" w:rsidRDefault="0070459D" w:rsidP="00B340D1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AB63ED">
              <w:t xml:space="preserve">Who   b) What   C) What time    D) how </w:t>
            </w:r>
          </w:p>
          <w:p w:rsidR="0070459D" w:rsidRPr="00AB63ED" w:rsidRDefault="0070459D" w:rsidP="00B340D1">
            <w:pPr>
              <w:spacing w:after="0"/>
            </w:pPr>
          </w:p>
          <w:p w:rsidR="0070459D" w:rsidRPr="00AB63ED" w:rsidRDefault="0070459D" w:rsidP="00B340D1">
            <w:pPr>
              <w:spacing w:after="0"/>
              <w:rPr>
                <w:b/>
              </w:rPr>
            </w:pPr>
            <w:r w:rsidRPr="00AB63ED">
              <w:rPr>
                <w:b/>
              </w:rPr>
              <w:t>8.Resimdeki kural nedir?</w:t>
            </w:r>
          </w:p>
          <w:p w:rsidR="0070459D" w:rsidRPr="00AB63ED" w:rsidRDefault="0070459D" w:rsidP="00B340D1">
            <w:pPr>
              <w:spacing w:after="0"/>
            </w:pPr>
            <w:r>
              <w:rPr>
                <w:noProof/>
                <w:lang w:eastAsia="tr-TR"/>
              </w:rPr>
              <w:pict>
                <v:shape id="Resim 98" o:spid="_x0000_s1046" type="#_x0000_t75" style="position:absolute;margin-left:152.8pt;margin-top:1.6pt;width:56.25pt;height:47.25pt;z-index:251665408;visibility:visible">
                  <v:imagedata r:id="rId24" o:title=""/>
                  <w10:wrap type="square"/>
                </v:shape>
              </w:pict>
            </w:r>
            <w:r w:rsidRPr="00AB63ED">
              <w:t>a) Raise your hand</w:t>
            </w:r>
          </w:p>
          <w:p w:rsidR="0070459D" w:rsidRPr="00AB63ED" w:rsidRDefault="0070459D" w:rsidP="00B340D1">
            <w:pPr>
              <w:spacing w:after="0"/>
            </w:pPr>
            <w:r w:rsidRPr="00AB63ED">
              <w:t>b) Clean the board.</w:t>
            </w:r>
          </w:p>
          <w:p w:rsidR="0070459D" w:rsidRPr="00AB63ED" w:rsidRDefault="0070459D" w:rsidP="00B340D1">
            <w:pPr>
              <w:spacing w:after="0"/>
            </w:pPr>
            <w:r w:rsidRPr="00AB63ED">
              <w:t>c) Bring your books</w:t>
            </w:r>
          </w:p>
          <w:p w:rsidR="0070459D" w:rsidRPr="00AB63ED" w:rsidRDefault="0070459D" w:rsidP="00B340D1">
            <w:pPr>
              <w:spacing w:after="0"/>
            </w:pPr>
            <w:r w:rsidRPr="00AB63ED">
              <w:t>d)pUt your books in your bag.</w:t>
            </w:r>
          </w:p>
          <w:p w:rsidR="0070459D" w:rsidRPr="00AB63ED" w:rsidRDefault="0070459D" w:rsidP="00B340D1">
            <w:pPr>
              <w:spacing w:after="0"/>
            </w:pPr>
          </w:p>
          <w:p w:rsidR="0070459D" w:rsidRPr="00AB63ED" w:rsidRDefault="0070459D" w:rsidP="00361569">
            <w:pPr>
              <w:spacing w:after="0"/>
              <w:rPr>
                <w:b/>
              </w:rPr>
            </w:pPr>
            <w:r w:rsidRPr="00AB63ED">
              <w:rPr>
                <w:b/>
              </w:rPr>
              <w:t>9.Aşağıdakilerden hangisi kütüphane kuralıdır?</w:t>
            </w:r>
          </w:p>
          <w:p w:rsidR="0070459D" w:rsidRPr="00AB63ED" w:rsidRDefault="0070459D" w:rsidP="00361569">
            <w:pPr>
              <w:spacing w:after="0"/>
            </w:pPr>
            <w:r w:rsidRPr="00AB63ED">
              <w:t>a) Stand in a queue.</w:t>
            </w:r>
          </w:p>
          <w:p w:rsidR="0070459D" w:rsidRPr="00AB63ED" w:rsidRDefault="0070459D" w:rsidP="00361569">
            <w:pPr>
              <w:spacing w:after="0"/>
              <w:rPr>
                <w:b/>
              </w:rPr>
            </w:pPr>
            <w:r w:rsidRPr="00AB63ED">
              <w:t>b)</w:t>
            </w:r>
            <w:r w:rsidRPr="00AB63ED">
              <w:rPr>
                <w:rFonts w:ascii="Comic Sans MS" w:hAnsi="Comic Sans MS"/>
                <w:sz w:val="20"/>
                <w:szCs w:val="20"/>
              </w:rPr>
              <w:t xml:space="preserve"> Put on your sport shoes.                    </w:t>
            </w:r>
          </w:p>
          <w:p w:rsidR="0070459D" w:rsidRPr="00AB63ED" w:rsidRDefault="0070459D" w:rsidP="00361569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 xml:space="preserve">c)Be respectful to your teachers.       </w:t>
            </w:r>
          </w:p>
          <w:p w:rsidR="0070459D" w:rsidRPr="00AB63ED" w:rsidRDefault="0070459D" w:rsidP="00361569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d) Be quiet.</w:t>
            </w:r>
          </w:p>
        </w:tc>
        <w:tc>
          <w:tcPr>
            <w:tcW w:w="5458" w:type="dxa"/>
          </w:tcPr>
          <w:p w:rsidR="0070459D" w:rsidRPr="00AB63ED" w:rsidRDefault="0070459D" w:rsidP="00361569"/>
          <w:p w:rsidR="0070459D" w:rsidRPr="00AB63ED" w:rsidRDefault="0070459D" w:rsidP="00361569"/>
          <w:p w:rsidR="0070459D" w:rsidRPr="00AB63ED" w:rsidRDefault="0070459D" w:rsidP="00361569">
            <w:pPr>
              <w:tabs>
                <w:tab w:val="left" w:pos="1455"/>
                <w:tab w:val="left" w:pos="5985"/>
              </w:tabs>
              <w:spacing w:after="0" w:line="360" w:lineRule="auto"/>
              <w:ind w:left="604"/>
              <w:rPr>
                <w:bCs/>
                <w:sz w:val="24"/>
                <w:szCs w:val="24"/>
              </w:rPr>
            </w:pPr>
            <w:r w:rsidRPr="00AB63ED">
              <w:rPr>
                <w:bCs/>
                <w:sz w:val="24"/>
                <w:szCs w:val="24"/>
              </w:rPr>
              <w:t>_______________coffee</w:t>
            </w:r>
          </w:p>
          <w:p w:rsidR="0070459D" w:rsidRPr="00AB63ED" w:rsidRDefault="0070459D" w:rsidP="00361569">
            <w:pPr>
              <w:tabs>
                <w:tab w:val="left" w:pos="9225"/>
              </w:tabs>
              <w:spacing w:after="0" w:line="360" w:lineRule="auto"/>
              <w:ind w:left="293"/>
              <w:rPr>
                <w:bCs/>
              </w:rPr>
            </w:pPr>
          </w:p>
          <w:p w:rsidR="0070459D" w:rsidRPr="00AB63ED" w:rsidRDefault="0070459D" w:rsidP="00361569">
            <w:pPr>
              <w:tabs>
                <w:tab w:val="left" w:pos="1530"/>
                <w:tab w:val="left" w:pos="5955"/>
                <w:tab w:val="left" w:pos="9225"/>
              </w:tabs>
              <w:spacing w:after="0" w:line="360" w:lineRule="auto"/>
              <w:ind w:left="574"/>
              <w:rPr>
                <w:bCs/>
              </w:rPr>
            </w:pPr>
            <w:r w:rsidRPr="00AB63ED">
              <w:rPr>
                <w:bCs/>
              </w:rPr>
              <w:t>_________________bread</w:t>
            </w:r>
            <w:r w:rsidRPr="00AB63ED">
              <w:rPr>
                <w:bCs/>
              </w:rPr>
              <w:tab/>
            </w:r>
          </w:p>
          <w:p w:rsidR="0070459D" w:rsidRPr="00AB63ED" w:rsidRDefault="0070459D" w:rsidP="00361569"/>
          <w:p w:rsidR="0070459D" w:rsidRPr="00AB63ED" w:rsidRDefault="0070459D" w:rsidP="00361569">
            <w:r>
              <w:rPr>
                <w:noProof/>
                <w:lang w:eastAsia="tr-TR"/>
              </w:rPr>
              <w:pict>
                <v:roundrect id="Yuvarlatılmış Dikdörtgen 99" o:spid="_x0000_s1047" style="position:absolute;margin-left:26.8pt;margin-top:.8pt;width:233.6pt;height:32.25pt;z-index:2516664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">
                  <v:textbox>
                    <w:txbxContent>
                      <w:p w:rsidR="0070459D" w:rsidRDefault="0070459D" w:rsidP="007E66D8">
                        <w:pPr>
                          <w:rPr>
                            <w:rFonts w:ascii="Comic Sans MS" w:hAnsi="Comic Sans MS"/>
                            <w:b/>
                            <w:color w:val="7030A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7030A0"/>
                            <w:sz w:val="20"/>
                            <w:szCs w:val="20"/>
                          </w:rPr>
                          <w:t>Boşluğa gelecek uygun seçenek hangisidir?</w:t>
                        </w:r>
                      </w:p>
                      <w:p w:rsidR="0070459D" w:rsidRDefault="0070459D" w:rsidP="007E66D8"/>
                    </w:txbxContent>
                  </v:textbox>
                </v:roundrect>
              </w:pict>
            </w:r>
          </w:p>
          <w:p w:rsidR="0070459D" w:rsidRPr="00AB63ED" w:rsidRDefault="0070459D" w:rsidP="00361569">
            <w:r w:rsidRPr="00AB63ED">
              <w:t>10.</w:t>
            </w:r>
            <w:r w:rsidRPr="00AB63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3E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Resim 101" o:spid="_x0000_i1033" type="#_x0000_t75" style="width:87.75pt;height:44.25pt;visibility:visible">
                  <v:imagedata r:id="rId25" o:title=""/>
                </v:shape>
              </w:pict>
            </w:r>
            <w:r w:rsidRPr="00AB63E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Resim 102" o:spid="_x0000_i1034" type="#_x0000_t75" style="width:62.25pt;height:39.75pt;visibility:visible">
                  <v:imagedata r:id="rId26" o:title=""/>
                </v:shape>
              </w:pict>
            </w:r>
            <w:r w:rsidRPr="00AB63E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Resim 100" o:spid="_x0000_i1035" type="#_x0000_t75" style="width:93.75pt;height:36.75pt;visibility:visible">
                  <v:imagedata r:id="rId27" o:title=""/>
                </v:shape>
              </w:pict>
            </w:r>
          </w:p>
          <w:p w:rsidR="0070459D" w:rsidRPr="00AB63ED" w:rsidRDefault="0070459D" w:rsidP="007E66D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color w:val="090000"/>
                <w:sz w:val="20"/>
                <w:szCs w:val="20"/>
              </w:rPr>
              <w:t>The lorry is</w:t>
            </w:r>
            <w:r w:rsidRPr="00AB63ED">
              <w:rPr>
                <w:rFonts w:ascii="Arial Black" w:hAnsi="Arial Black"/>
                <w:b/>
                <w:sz w:val="20"/>
                <w:szCs w:val="20"/>
              </w:rPr>
              <w:t xml:space="preserve">………………….…… </w:t>
            </w:r>
            <w:r w:rsidRPr="00AB63ED">
              <w:rPr>
                <w:rFonts w:ascii="Comic Sans MS" w:hAnsi="Comic Sans MS"/>
                <w:b/>
                <w:sz w:val="20"/>
                <w:szCs w:val="20"/>
              </w:rPr>
              <w:t>bus and car.</w:t>
            </w:r>
          </w:p>
          <w:p w:rsidR="0070459D" w:rsidRPr="00AB63ED" w:rsidRDefault="0070459D" w:rsidP="007E66D8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 xml:space="preserve">A) behind                        B) between            </w:t>
            </w:r>
          </w:p>
          <w:p w:rsidR="0070459D" w:rsidRDefault="0070459D" w:rsidP="007E66D8">
            <w:pPr>
              <w:spacing w:after="0" w:line="360" w:lineRule="auto"/>
              <w:rPr>
                <w:rFonts w:ascii="Comic Sans MS" w:hAnsi="Comic Sans MS" w:cs="Arial"/>
                <w:color w:val="090000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C) in front of                  D) next to</w:t>
            </w:r>
          </w:p>
          <w:p w:rsidR="0070459D" w:rsidRPr="00AB63ED" w:rsidRDefault="0070459D" w:rsidP="007E66D8"/>
          <w:p w:rsidR="0070459D" w:rsidRPr="00AB63ED" w:rsidRDefault="0070459D" w:rsidP="007E66D8">
            <w:pPr>
              <w:spacing w:after="0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103" o:spid="_x0000_s1048" type="#_x0000_t75" alt="http://esldivlabs.vcc.ca/ELSA/Instructor_Web_Exercises/Vocabulary/eraser.gif" style="position:absolute;margin-left:201.2pt;margin-top:25pt;width:30.55pt;height:24.95pt;z-index:251667456;visibility:visible">
                  <v:imagedata r:id="rId28" o:title="" croptop="7168f" cropbottom="5120f"/>
                </v:shape>
              </w:pict>
            </w:r>
            <w:r w:rsidRPr="00AB63ED">
              <w:rPr>
                <w:b/>
              </w:rPr>
              <w:t>11.Aşağıdaki cümlelerden hangisi doğrudur?</w:t>
            </w:r>
          </w:p>
          <w:p w:rsidR="0070459D" w:rsidRPr="00AB63ED" w:rsidRDefault="0070459D" w:rsidP="007E66D8">
            <w:pPr>
              <w:spacing w:after="0"/>
            </w:pPr>
            <w:r w:rsidRPr="00AB63ED">
              <w:t>a )  There are two erasers.</w:t>
            </w:r>
          </w:p>
          <w:p w:rsidR="0070459D" w:rsidRPr="00AB63ED" w:rsidRDefault="0070459D" w:rsidP="007E66D8">
            <w:pPr>
              <w:spacing w:after="0"/>
            </w:pPr>
            <w:r w:rsidRPr="00AB63ED">
              <w:t>b)  There is  two erasers.</w:t>
            </w:r>
          </w:p>
          <w:p w:rsidR="0070459D" w:rsidRPr="00AB63ED" w:rsidRDefault="0070459D" w:rsidP="007E66D8">
            <w:pPr>
              <w:spacing w:after="0"/>
            </w:pPr>
            <w:r w:rsidRPr="00AB63ED">
              <w:t>c)  There are four  erasers.</w:t>
            </w:r>
          </w:p>
          <w:p w:rsidR="0070459D" w:rsidRPr="00AB63ED" w:rsidRDefault="0070459D" w:rsidP="007E66D8">
            <w:pPr>
              <w:spacing w:after="0"/>
            </w:pPr>
            <w:r>
              <w:rPr>
                <w:noProof/>
                <w:lang w:eastAsia="tr-TR"/>
              </w:rPr>
              <w:pict>
                <v:shape id="Resim 104" o:spid="_x0000_s1049" type="#_x0000_t75" style="position:absolute;margin-left:201.8pt;margin-top:-12.2pt;width:30.7pt;height:24.95pt;z-index:251668480;visibility:visible">
                  <v:imagedata r:id="rId29" o:title=""/>
                  <w10:wrap type="square"/>
                </v:shape>
              </w:pict>
            </w:r>
            <w:r w:rsidRPr="00AB63ED">
              <w:t>d)  There is four  erasers.</w:t>
            </w:r>
          </w:p>
          <w:p w:rsidR="0070459D" w:rsidRPr="00AB63ED" w:rsidRDefault="0070459D" w:rsidP="007E66D8"/>
          <w:p w:rsidR="0070459D" w:rsidRPr="00AB63ED" w:rsidRDefault="0070459D" w:rsidP="007E66D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63ED">
              <w:rPr>
                <w:b/>
              </w:rPr>
              <w:t>12.</w:t>
            </w:r>
            <w:r w:rsidRPr="00AB63ED">
              <w:rPr>
                <w:rFonts w:ascii="Comic Sans MS" w:hAnsi="Comic Sans MS"/>
                <w:b/>
                <w:sz w:val="20"/>
                <w:szCs w:val="20"/>
              </w:rPr>
              <w:t xml:space="preserve"> There are a few ....................at home.</w:t>
            </w:r>
          </w:p>
          <w:p w:rsidR="0070459D" w:rsidRPr="00AB63ED" w:rsidRDefault="0070459D" w:rsidP="007E66D8">
            <w:pPr>
              <w:spacing w:after="0"/>
              <w:ind w:right="-1008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a) butter                 b) apple</w:t>
            </w:r>
          </w:p>
          <w:p w:rsidR="0070459D" w:rsidRPr="00AB63ED" w:rsidRDefault="0070459D" w:rsidP="007E66D8">
            <w:pPr>
              <w:spacing w:after="0"/>
              <w:ind w:right="-1008"/>
              <w:rPr>
                <w:rFonts w:ascii="Comic Sans MS" w:hAnsi="Comic Sans MS"/>
                <w:sz w:val="20"/>
                <w:szCs w:val="20"/>
              </w:rPr>
            </w:pPr>
            <w:r w:rsidRPr="00AB63ED">
              <w:rPr>
                <w:rFonts w:ascii="Comic Sans MS" w:hAnsi="Comic Sans MS"/>
                <w:sz w:val="20"/>
                <w:szCs w:val="20"/>
              </w:rPr>
              <w:t>c) milk                    d) tomatoes</w:t>
            </w:r>
          </w:p>
          <w:p w:rsidR="0070459D" w:rsidRPr="00AB63ED" w:rsidRDefault="0070459D" w:rsidP="007E66D8">
            <w:r>
              <w:rPr>
                <w:noProof/>
                <w:lang w:eastAsia="tr-TR"/>
              </w:rPr>
              <w:pict>
                <v:shape id="Resim 105" o:spid="_x0000_s1050" type="#_x0000_t75" style="position:absolute;margin-left:173.05pt;margin-top:-30.2pt;width:65.25pt;height:46.5pt;z-index:251669504;visibility:visible">
                  <v:imagedata r:id="rId30" o:title=""/>
                  <w10:wrap type="square"/>
                </v:shape>
              </w:pict>
            </w:r>
          </w:p>
          <w:p w:rsidR="0070459D" w:rsidRPr="00AB63ED" w:rsidRDefault="0070459D" w:rsidP="007E66D8">
            <w:pPr>
              <w:rPr>
                <w:b/>
              </w:rPr>
            </w:pPr>
            <w:r w:rsidRPr="00AB63ED">
              <w:rPr>
                <w:b/>
              </w:rPr>
              <w:t>13.</w:t>
            </w:r>
            <w:r w:rsidRPr="00AB63ED">
              <w:rPr>
                <w:b/>
                <w:i/>
                <w:u w:val="single"/>
              </w:rPr>
              <w:t>How often</w:t>
            </w:r>
            <w:r w:rsidRPr="00AB63ED">
              <w:rPr>
                <w:b/>
              </w:rPr>
              <w:t xml:space="preserve">  sorusunun cevabı hangisi olamaz?</w:t>
            </w:r>
          </w:p>
          <w:p w:rsidR="0070459D" w:rsidRPr="00AB63ED" w:rsidRDefault="0070459D" w:rsidP="007E66D8">
            <w:r w:rsidRPr="00AB63ED">
              <w:t>a) rarely        b) everyday     c) once a week    d) at 3.</w:t>
            </w:r>
          </w:p>
          <w:p w:rsidR="0070459D" w:rsidRPr="00AB63ED" w:rsidRDefault="0070459D" w:rsidP="007E66D8"/>
          <w:p w:rsidR="0070459D" w:rsidRPr="00AB63ED" w:rsidRDefault="0070459D" w:rsidP="007E66D8">
            <w:pPr>
              <w:rPr>
                <w:b/>
              </w:rPr>
            </w:pPr>
          </w:p>
          <w:p w:rsidR="0070459D" w:rsidRPr="00AB63ED" w:rsidRDefault="0070459D" w:rsidP="007E66D8">
            <w:pPr>
              <w:rPr>
                <w:b/>
              </w:rPr>
            </w:pPr>
            <w:r w:rsidRPr="00AB63ED">
              <w:rPr>
                <w:b/>
              </w:rPr>
              <w:t>14.yiyecek ve içecekler Sırasıyla hangi şıkta verilmiştir.?</w:t>
            </w:r>
          </w:p>
          <w:p w:rsidR="0070459D" w:rsidRPr="00AB63ED" w:rsidRDefault="0070459D" w:rsidP="007E66D8">
            <w:r w:rsidRPr="00AB63ED">
              <w:rPr>
                <w:noProof/>
                <w:lang w:eastAsia="tr-TR"/>
              </w:rPr>
              <w:pict>
                <v:shape id="Resim 106" o:spid="_x0000_i1036" type="#_x0000_t75" style="width:57.75pt;height:35.25pt;visibility:visible">
                  <v:imagedata r:id="rId31" o:title=""/>
                </v:shape>
              </w:pict>
            </w:r>
            <w:r w:rsidRPr="00AB63ED">
              <w:rPr>
                <w:noProof/>
                <w:lang w:eastAsia="tr-TR"/>
              </w:rPr>
              <w:pict>
                <v:shape id="Resim 107" o:spid="_x0000_i1037" type="#_x0000_t75" style="width:42.75pt;height:23.25pt;visibility:visible">
                  <v:imagedata r:id="rId32" o:title=""/>
                </v:shape>
              </w:pict>
            </w:r>
            <w:r w:rsidRPr="00AB63ED">
              <w:rPr>
                <w:noProof/>
                <w:lang w:eastAsia="tr-TR"/>
              </w:rPr>
              <w:pict>
                <v:shape id="Resim 108" o:spid="_x0000_i1038" type="#_x0000_t75" style="width:51.75pt;height:35.25pt;visibility:visible">
                  <v:imagedata r:id="rId33" o:title=""/>
                </v:shape>
              </w:pict>
            </w:r>
          </w:p>
          <w:p w:rsidR="0070459D" w:rsidRPr="00AB63ED" w:rsidRDefault="0070459D" w:rsidP="00FB4889">
            <w:pPr>
              <w:pStyle w:val="ListParagraph"/>
              <w:numPr>
                <w:ilvl w:val="0"/>
                <w:numId w:val="8"/>
              </w:numPr>
            </w:pPr>
            <w:r>
              <w:rPr>
                <w:noProof/>
                <w:lang w:eastAsia="tr-TR"/>
              </w:rPr>
              <w:pict>
                <v:shape id="Resim 110" o:spid="_x0000_s1051" type="#_x0000_t75" style="position:absolute;left:0;text-align:left;margin-left:117.55pt;margin-top:-48pt;width:43.5pt;height:43.5pt;z-index:251670528;visibility:visible">
                  <v:imagedata r:id="rId34" o:title=""/>
                  <w10:wrap type="square"/>
                </v:shape>
              </w:pict>
            </w:r>
            <w:r w:rsidRPr="00AB63ED">
              <w:t>Milk—hamburger—water--    yoghurt</w:t>
            </w:r>
          </w:p>
          <w:p w:rsidR="0070459D" w:rsidRPr="00AB63ED" w:rsidRDefault="0070459D" w:rsidP="00FB4889">
            <w:pPr>
              <w:pStyle w:val="ListParagraph"/>
              <w:numPr>
                <w:ilvl w:val="0"/>
                <w:numId w:val="8"/>
              </w:numPr>
            </w:pPr>
            <w:r w:rsidRPr="00AB63ED">
              <w:t>Milk—hamburger—water--   coke</w:t>
            </w:r>
          </w:p>
          <w:p w:rsidR="0070459D" w:rsidRPr="00AB63ED" w:rsidRDefault="0070459D" w:rsidP="00FB4889">
            <w:pPr>
              <w:pStyle w:val="ListParagraph"/>
              <w:numPr>
                <w:ilvl w:val="0"/>
                <w:numId w:val="8"/>
              </w:numPr>
            </w:pPr>
            <w:r w:rsidRPr="00AB63ED">
              <w:t>Water —hamburger—pizza--    yoghurt</w:t>
            </w:r>
          </w:p>
          <w:p w:rsidR="0070459D" w:rsidRPr="00AB63ED" w:rsidRDefault="0070459D" w:rsidP="00FB4889">
            <w:pPr>
              <w:pStyle w:val="ListParagraph"/>
              <w:numPr>
                <w:ilvl w:val="0"/>
                <w:numId w:val="8"/>
              </w:numPr>
            </w:pPr>
            <w:r w:rsidRPr="00AB63ED">
              <w:t>sugar—pizza—water--    yoghurt</w:t>
            </w:r>
          </w:p>
          <w:p w:rsidR="0070459D" w:rsidRPr="00AB63ED" w:rsidRDefault="0070459D" w:rsidP="00FB4889">
            <w:pPr>
              <w:pStyle w:val="ListParagraph"/>
            </w:pPr>
          </w:p>
          <w:p w:rsidR="0070459D" w:rsidRPr="00AB63ED" w:rsidRDefault="0070459D" w:rsidP="00FB4889">
            <w:pPr>
              <w:rPr>
                <w:b/>
              </w:rPr>
            </w:pPr>
            <w:r w:rsidRPr="00AB63ED">
              <w:rPr>
                <w:b/>
              </w:rPr>
              <w:t>15. Boşluğa hangi seçenek gelmelidir?</w:t>
            </w:r>
          </w:p>
          <w:p w:rsidR="0070459D" w:rsidRPr="00AB63ED" w:rsidRDefault="0070459D" w:rsidP="00FB4889">
            <w:r w:rsidRPr="00AB63ED">
              <w:t>“Osman  _____________ his car everyday.”</w:t>
            </w:r>
          </w:p>
          <w:p w:rsidR="0070459D" w:rsidRPr="00AB63ED" w:rsidRDefault="0070459D" w:rsidP="00C92B18">
            <w:pPr>
              <w:spacing w:after="0"/>
            </w:pPr>
            <w:r w:rsidRPr="00AB63ED">
              <w:t xml:space="preserve">   a)drives               b) drive          c)rides        d) ride</w:t>
            </w:r>
          </w:p>
          <w:p w:rsidR="0070459D" w:rsidRPr="00AB63ED" w:rsidRDefault="0070459D" w:rsidP="00C92B18"/>
          <w:p w:rsidR="0070459D" w:rsidRDefault="0070459D" w:rsidP="00C92B18">
            <w:pPr>
              <w:jc w:val="center"/>
            </w:pPr>
            <w:r w:rsidRPr="00AB63ED">
              <w:t xml:space="preserve">MİNE SEZEN AKAR </w:t>
            </w:r>
            <w:bookmarkStart w:id="0" w:name="_GoBack"/>
            <w:bookmarkEnd w:id="0"/>
          </w:p>
          <w:p w:rsidR="0070459D" w:rsidRPr="00AB63ED" w:rsidRDefault="0070459D" w:rsidP="00C92B18">
            <w:pPr>
              <w:jc w:val="center"/>
            </w:pPr>
            <w:hyperlink r:id="rId35" w:history="1">
              <w:r w:rsidRPr="00167BDB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0459D" w:rsidRPr="007602F0" w:rsidRDefault="0070459D" w:rsidP="00756A32"/>
    <w:sectPr w:rsidR="0070459D" w:rsidRPr="007602F0" w:rsidSect="00BE6A5C">
      <w:pgSz w:w="11906" w:h="16838"/>
      <w:pgMar w:top="568" w:right="141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59D" w:rsidRDefault="0070459D" w:rsidP="00FB3FBB">
      <w:pPr>
        <w:spacing w:after="0" w:line="240" w:lineRule="auto"/>
      </w:pPr>
      <w:r>
        <w:separator/>
      </w:r>
    </w:p>
  </w:endnote>
  <w:endnote w:type="continuationSeparator" w:id="0">
    <w:p w:rsidR="0070459D" w:rsidRDefault="0070459D" w:rsidP="00FB3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59D" w:rsidRDefault="0070459D" w:rsidP="00FB3FBB">
      <w:pPr>
        <w:spacing w:after="0" w:line="240" w:lineRule="auto"/>
      </w:pPr>
      <w:r>
        <w:separator/>
      </w:r>
    </w:p>
  </w:footnote>
  <w:footnote w:type="continuationSeparator" w:id="0">
    <w:p w:rsidR="0070459D" w:rsidRDefault="0070459D" w:rsidP="00FB3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C17"/>
    <w:multiLevelType w:val="hybridMultilevel"/>
    <w:tmpl w:val="5560DB64"/>
    <w:lvl w:ilvl="0" w:tplc="CC928DC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3E044D0"/>
    <w:multiLevelType w:val="hybridMultilevel"/>
    <w:tmpl w:val="300EF3F8"/>
    <w:lvl w:ilvl="0" w:tplc="76946D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ACE26BA"/>
    <w:multiLevelType w:val="hybridMultilevel"/>
    <w:tmpl w:val="32346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E80C4F"/>
    <w:multiLevelType w:val="hybridMultilevel"/>
    <w:tmpl w:val="B07E5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9434FF"/>
    <w:multiLevelType w:val="hybridMultilevel"/>
    <w:tmpl w:val="71EAAADE"/>
    <w:lvl w:ilvl="0" w:tplc="250E16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CE60C2"/>
    <w:multiLevelType w:val="hybridMultilevel"/>
    <w:tmpl w:val="4B72A43C"/>
    <w:lvl w:ilvl="0" w:tplc="6BBA247E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6">
    <w:nsid w:val="4C7A2F26"/>
    <w:multiLevelType w:val="hybridMultilevel"/>
    <w:tmpl w:val="F70C38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BC4CD8"/>
    <w:multiLevelType w:val="hybridMultilevel"/>
    <w:tmpl w:val="837252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B4290A"/>
    <w:multiLevelType w:val="hybridMultilevel"/>
    <w:tmpl w:val="D31A1A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77E"/>
    <w:rsid w:val="000474F1"/>
    <w:rsid w:val="00167BDB"/>
    <w:rsid w:val="00176735"/>
    <w:rsid w:val="0027525C"/>
    <w:rsid w:val="002C00D8"/>
    <w:rsid w:val="00361569"/>
    <w:rsid w:val="004B2CCD"/>
    <w:rsid w:val="004C4C77"/>
    <w:rsid w:val="005D5316"/>
    <w:rsid w:val="0066575C"/>
    <w:rsid w:val="0070459D"/>
    <w:rsid w:val="00756A32"/>
    <w:rsid w:val="007602F0"/>
    <w:rsid w:val="007C2DD8"/>
    <w:rsid w:val="007E66D8"/>
    <w:rsid w:val="00835177"/>
    <w:rsid w:val="0099569D"/>
    <w:rsid w:val="00A22185"/>
    <w:rsid w:val="00AB63ED"/>
    <w:rsid w:val="00B340D1"/>
    <w:rsid w:val="00BE6A5C"/>
    <w:rsid w:val="00C70A4D"/>
    <w:rsid w:val="00C92B18"/>
    <w:rsid w:val="00D01066"/>
    <w:rsid w:val="00D16008"/>
    <w:rsid w:val="00E524EB"/>
    <w:rsid w:val="00E7177E"/>
    <w:rsid w:val="00F25616"/>
    <w:rsid w:val="00FA637D"/>
    <w:rsid w:val="00FB3FBB"/>
    <w:rsid w:val="00FB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3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63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A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37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602F0"/>
    <w:rPr>
      <w:lang w:eastAsia="en-US"/>
    </w:rPr>
  </w:style>
  <w:style w:type="paragraph" w:styleId="Header">
    <w:name w:val="header"/>
    <w:basedOn w:val="Normal"/>
    <w:link w:val="HeaderChar"/>
    <w:uiPriority w:val="99"/>
    <w:rsid w:val="00FB3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3F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3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3FBB"/>
    <w:rPr>
      <w:rFonts w:cs="Times New Roman"/>
    </w:rPr>
  </w:style>
  <w:style w:type="paragraph" w:customStyle="1" w:styleId="Default">
    <w:name w:val="Default"/>
    <w:uiPriority w:val="99"/>
    <w:rsid w:val="00361569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9956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5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emf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http://www.signsbyyou.com/images/decals/140c/H/169/713.gif" TargetMode="External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http://www.clipartguide.com/_named_clipart_images/0511-0901-3103-4740_Milk_Chocolate_Bar__clipart_image.jpg" TargetMode="External"/><Relationship Id="rId20" Type="http://schemas.openxmlformats.org/officeDocument/2006/relationships/image" Target="media/image13.gif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3</Pages>
  <Words>629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kemalkemal</dc:creator>
  <cp:keywords>www.sorubak.com</cp:keywords>
  <dc:description>www.sorubak.com</dc:description>
  <cp:lastModifiedBy>edanur</cp:lastModifiedBy>
  <cp:revision>9</cp:revision>
  <dcterms:created xsi:type="dcterms:W3CDTF">2012-12-10T12:12:00Z</dcterms:created>
  <dcterms:modified xsi:type="dcterms:W3CDTF">2013-12-01T19:19:00Z</dcterms:modified>
  <cp:category>www.sorubak.com</cp:category>
</cp:coreProperties>
</file>