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428" w:rsidRPr="009F3427" w:rsidRDefault="003F2428" w:rsidP="009F3427">
      <w:pPr>
        <w:jc w:val="center"/>
        <w:rPr>
          <w:rFonts w:ascii="Times New Roman" w:hAnsi="Times New Roman"/>
          <w:b/>
        </w:rPr>
      </w:pPr>
      <w:r w:rsidRPr="009F3427">
        <w:rPr>
          <w:rFonts w:ascii="Times New Roman" w:hAnsi="Times New Roman"/>
          <w:b/>
        </w:rPr>
        <w:t>Plevne İlköğretim Okulu</w:t>
      </w:r>
    </w:p>
    <w:p w:rsidR="003F2428" w:rsidRPr="009F3427" w:rsidRDefault="003F2428" w:rsidP="009F3427">
      <w:pPr>
        <w:jc w:val="center"/>
        <w:rPr>
          <w:rFonts w:ascii="Times New Roman" w:hAnsi="Times New Roman"/>
          <w:b/>
        </w:rPr>
      </w:pPr>
      <w:r w:rsidRPr="009F3427">
        <w:rPr>
          <w:rFonts w:ascii="Times New Roman" w:hAnsi="Times New Roman"/>
          <w:b/>
        </w:rPr>
        <w:t>6. Sınıf 2. Dönem İngilizce Performans Görevi</w:t>
      </w:r>
    </w:p>
    <w:p w:rsidR="003F2428" w:rsidRPr="009F3427" w:rsidRDefault="003F2428" w:rsidP="009F3427">
      <w:pPr>
        <w:rPr>
          <w:rFonts w:ascii="Times New Roman" w:hAnsi="Times New Roman"/>
        </w:rPr>
      </w:pPr>
      <w:r w:rsidRPr="009F3427">
        <w:rPr>
          <w:rFonts w:ascii="Times New Roman" w:hAnsi="Times New Roman"/>
          <w:b/>
        </w:rPr>
        <w:t>1-</w:t>
      </w:r>
      <w:r w:rsidRPr="009F3427">
        <w:rPr>
          <w:rFonts w:ascii="Times New Roman" w:hAnsi="Times New Roman"/>
        </w:rPr>
        <w:t xml:space="preserve"> Değerli Öğrenciler, trafik işaretlerinin ne anlama geldiğini açıklayan bir görev yapmanız gerekiyor.</w:t>
      </w:r>
    </w:p>
    <w:p w:rsidR="003F2428" w:rsidRPr="009F3427" w:rsidRDefault="003F2428" w:rsidP="009F3427">
      <w:pPr>
        <w:rPr>
          <w:rFonts w:ascii="Times New Roman" w:hAnsi="Times New Roman"/>
        </w:rPr>
      </w:pPr>
      <w:r w:rsidRPr="009F3427">
        <w:rPr>
          <w:rFonts w:ascii="Times New Roman" w:hAnsi="Times New Roman"/>
          <w:b/>
        </w:rPr>
        <w:t>2-</w:t>
      </w:r>
      <w:r w:rsidRPr="009F3427">
        <w:rPr>
          <w:rFonts w:ascii="Times New Roman" w:hAnsi="Times New Roman"/>
        </w:rPr>
        <w:t xml:space="preserve"> Öncelikle 20 adet trafik işareti belirleyiniz. </w:t>
      </w:r>
    </w:p>
    <w:p w:rsidR="003F2428" w:rsidRPr="009F3427" w:rsidRDefault="003F2428" w:rsidP="009F3427">
      <w:pPr>
        <w:rPr>
          <w:rFonts w:ascii="Times New Roman" w:hAnsi="Times New Roman"/>
        </w:rPr>
      </w:pPr>
      <w:r w:rsidRPr="009F3427">
        <w:rPr>
          <w:rFonts w:ascii="Times New Roman" w:hAnsi="Times New Roman"/>
          <w:b/>
        </w:rPr>
        <w:t>3-</w:t>
      </w:r>
      <w:r w:rsidRPr="009F3427">
        <w:rPr>
          <w:rFonts w:ascii="Times New Roman" w:hAnsi="Times New Roman"/>
        </w:rPr>
        <w:t xml:space="preserve"> Belirlediğiniz trafik işaretlerinin resimlerini yapınız ya da kitaplardan, bilgisayardan bulduğunuz bu resimleri keserek A-4 kağıdına yapıştırınız.</w:t>
      </w:r>
    </w:p>
    <w:p w:rsidR="003F2428" w:rsidRPr="009F3427" w:rsidRDefault="003F2428" w:rsidP="009F3427">
      <w:pPr>
        <w:rPr>
          <w:rFonts w:ascii="Times New Roman" w:hAnsi="Times New Roman"/>
        </w:rPr>
      </w:pPr>
      <w:r w:rsidRPr="009F3427">
        <w:rPr>
          <w:rFonts w:ascii="Times New Roman" w:hAnsi="Times New Roman"/>
          <w:b/>
        </w:rPr>
        <w:t>4-</w:t>
      </w:r>
      <w:r w:rsidRPr="009F3427">
        <w:rPr>
          <w:rFonts w:ascii="Times New Roman" w:hAnsi="Times New Roman"/>
        </w:rPr>
        <w:t xml:space="preserve"> Her işaretin yanına, bu işareti gördüğünüzde ne yapmalı ya da ne yapmamalı olduğunuzu İngilizce olarak yazınız. </w:t>
      </w:r>
      <w:r w:rsidRPr="009F3427">
        <w:rPr>
          <w:rFonts w:ascii="Times New Roman" w:hAnsi="Times New Roman"/>
          <w:b/>
        </w:rPr>
        <w:t>Must- Mustn’t-Can-Can’t</w:t>
      </w:r>
      <w:r w:rsidRPr="009F3427">
        <w:rPr>
          <w:rFonts w:ascii="Times New Roman" w:hAnsi="Times New Roman"/>
        </w:rPr>
        <w:t xml:space="preserve"> yapılarını doğru bir biçimde kullandığınızdan emin olunuz.</w:t>
      </w:r>
    </w:p>
    <w:p w:rsidR="003F2428" w:rsidRPr="009F3427" w:rsidRDefault="003F2428" w:rsidP="009F3427">
      <w:pPr>
        <w:rPr>
          <w:rFonts w:ascii="Times New Roman" w:hAnsi="Times New Roman"/>
        </w:rPr>
      </w:pPr>
      <w:r w:rsidRPr="009F3427">
        <w:rPr>
          <w:rFonts w:ascii="Times New Roman" w:hAnsi="Times New Roman"/>
          <w:b/>
        </w:rPr>
        <w:t>5-</w:t>
      </w:r>
      <w:r w:rsidRPr="009F3427">
        <w:rPr>
          <w:rFonts w:ascii="Times New Roman" w:hAnsi="Times New Roman"/>
        </w:rPr>
        <w:t xml:space="preserve"> Performans görevinizi  </w:t>
      </w:r>
      <w:r w:rsidRPr="009F3427">
        <w:rPr>
          <w:rFonts w:ascii="Times New Roman" w:hAnsi="Times New Roman"/>
          <w:b/>
        </w:rPr>
        <w:t>04 Nisan 2012</w:t>
      </w:r>
      <w:r w:rsidRPr="009F3427">
        <w:rPr>
          <w:rFonts w:ascii="Times New Roman" w:hAnsi="Times New Roman"/>
        </w:rPr>
        <w:t xml:space="preserve"> </w:t>
      </w:r>
      <w:r w:rsidRPr="009F3427">
        <w:rPr>
          <w:rFonts w:ascii="Times New Roman" w:hAnsi="Times New Roman"/>
          <w:b/>
        </w:rPr>
        <w:t>Çarşamba</w:t>
      </w:r>
      <w:r w:rsidRPr="009F3427">
        <w:rPr>
          <w:rFonts w:ascii="Times New Roman" w:hAnsi="Times New Roman"/>
        </w:rPr>
        <w:t xml:space="preserve"> günü teslim etmeniz gerekiyor.  Geç teslim edilen görevlerden eksik puan alacaksınız.</w:t>
      </w:r>
    </w:p>
    <w:p w:rsidR="003F2428" w:rsidRPr="009F3427" w:rsidRDefault="003F2428" w:rsidP="009F3427">
      <w:pPr>
        <w:rPr>
          <w:rFonts w:ascii="Times New Roman" w:hAnsi="Times New Roman"/>
        </w:rPr>
      </w:pPr>
      <w:r w:rsidRPr="009F3427">
        <w:rPr>
          <w:rFonts w:ascii="Times New Roman" w:hAnsi="Times New Roman"/>
          <w:b/>
        </w:rPr>
        <w:t>6-</w:t>
      </w:r>
      <w:r w:rsidRPr="009F3427">
        <w:rPr>
          <w:rFonts w:ascii="Times New Roman" w:hAnsi="Times New Roman"/>
        </w:rPr>
        <w:t xml:space="preserve"> Lütfen kağıtları-kartonları israf etmeyin. Ödevinizi A-4 kağıda mümkün olduğunca güzel bir şekilde yapınız. Kapağa kendi adınızı, soyadınızı ve sınıfınızı yazmanız yeterlidir. Karton kapaklar yapmayınız.  </w:t>
      </w:r>
    </w:p>
    <w:p w:rsidR="003F2428" w:rsidRPr="009F3427" w:rsidRDefault="003F2428" w:rsidP="009F3427">
      <w:pPr>
        <w:jc w:val="center"/>
        <w:rPr>
          <w:rFonts w:ascii="Times New Roman" w:hAnsi="Times New Roman"/>
          <w:b/>
        </w:rPr>
      </w:pPr>
      <w:r w:rsidRPr="009F3427">
        <w:rPr>
          <w:rFonts w:ascii="Times New Roman" w:hAnsi="Times New Roman"/>
          <w:b/>
        </w:rPr>
        <w:t>Ölçme ve Değerlendirme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3260"/>
      </w:tblGrid>
      <w:tr w:rsidR="003F2428" w:rsidRPr="00EC6614" w:rsidTr="00EC6614">
        <w:tc>
          <w:tcPr>
            <w:tcW w:w="3227" w:type="dxa"/>
          </w:tcPr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Dilbilgisi :</w:t>
            </w:r>
          </w:p>
          <w:p w:rsidR="003F2428" w:rsidRPr="00EC6614" w:rsidRDefault="003F2428" w:rsidP="00EC66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0-3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(20 p)</w:t>
            </w: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4-6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(16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7-9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(12 p) 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10- 12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( 8 p) 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 den fazla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(4 p)</w:t>
            </w:r>
          </w:p>
        </w:tc>
      </w:tr>
      <w:tr w:rsidR="003F2428" w:rsidRPr="00EC6614" w:rsidTr="00EC6614">
        <w:tc>
          <w:tcPr>
            <w:tcW w:w="3227" w:type="dxa"/>
          </w:tcPr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İmla ve Noktalama kurallarına uygunluk :</w:t>
            </w: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0-3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(20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4-6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(16 p) 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7-9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(12 p) 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10- 12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( 8 p) 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 den fazla hata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(4 p)</w:t>
            </w:r>
          </w:p>
        </w:tc>
      </w:tr>
      <w:tr w:rsidR="003F2428" w:rsidRPr="00EC6614" w:rsidTr="00EC6614">
        <w:tc>
          <w:tcPr>
            <w:tcW w:w="3227" w:type="dxa"/>
          </w:tcPr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Görsellik</w:t>
            </w: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18- 20 trafik işareti 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(15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15-17 trafik işareti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(10 p)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ab/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12-14 trafik işareti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(8 p)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ab/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9-11 trafik işareti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(5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 ve 8 den az trafik işareti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(3 p)</w:t>
            </w:r>
          </w:p>
        </w:tc>
      </w:tr>
      <w:tr w:rsidR="003F2428" w:rsidRPr="00EC6614" w:rsidTr="00EC6614">
        <w:tc>
          <w:tcPr>
            <w:tcW w:w="3227" w:type="dxa"/>
          </w:tcPr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Zamanında Teslim</w:t>
            </w: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Zamanında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(15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gün geç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(10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gün geç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(5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>3 gün geç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(0 p) </w:t>
            </w:r>
          </w:p>
        </w:tc>
      </w:tr>
      <w:tr w:rsidR="003F2428" w:rsidRPr="00EC6614" w:rsidTr="00EC6614">
        <w:tc>
          <w:tcPr>
            <w:tcW w:w="3227" w:type="dxa"/>
          </w:tcPr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Tertip, Düzen Ve</w:t>
            </w: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Estetik Görüntüsü:</w:t>
            </w:r>
          </w:p>
        </w:tc>
        <w:tc>
          <w:tcPr>
            <w:tcW w:w="3260" w:type="dxa"/>
          </w:tcPr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Mükemmel </w:t>
            </w:r>
            <w:r w:rsidRPr="00EC66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(10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6614">
              <w:rPr>
                <w:rFonts w:ascii="Times New Roman" w:hAnsi="Times New Roman"/>
                <w:sz w:val="20"/>
                <w:szCs w:val="20"/>
              </w:rPr>
              <w:t xml:space="preserve">İyi </w:t>
            </w: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(8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6614">
              <w:rPr>
                <w:rFonts w:ascii="Times New Roman" w:hAnsi="Times New Roman"/>
                <w:sz w:val="20"/>
                <w:szCs w:val="20"/>
              </w:rPr>
              <w:t xml:space="preserve">Orta </w:t>
            </w: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(5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sz w:val="20"/>
                <w:szCs w:val="20"/>
              </w:rPr>
              <w:t xml:space="preserve">Geliştirilebilir </w:t>
            </w: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(3 p)</w:t>
            </w:r>
          </w:p>
        </w:tc>
      </w:tr>
      <w:tr w:rsidR="003F2428" w:rsidRPr="00EC6614" w:rsidTr="00EC6614">
        <w:tc>
          <w:tcPr>
            <w:tcW w:w="3227" w:type="dxa"/>
          </w:tcPr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İçerik :</w:t>
            </w:r>
          </w:p>
          <w:p w:rsidR="003F2428" w:rsidRPr="00EC6614" w:rsidRDefault="003F2428" w:rsidP="00EC6614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6614">
              <w:rPr>
                <w:rFonts w:ascii="Times New Roman" w:hAnsi="Times New Roman"/>
                <w:sz w:val="20"/>
                <w:szCs w:val="20"/>
              </w:rPr>
              <w:t xml:space="preserve">0-2 cümle eksik </w:t>
            </w: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(20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1.6pt;margin-top:.35pt;width:179.7pt;height:155.85pt;z-index:251658240">
                  <v:textbox style="mso-fit-shape-to-text:t">
                    <w:txbxContent>
                      <w:p w:rsidR="003F2428" w:rsidRDefault="003F2428" w:rsidP="009F3427">
                        <w:pPr>
                          <w:ind w:left="1416" w:firstLine="70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Eray ATİK</w:t>
                        </w:r>
                      </w:p>
                      <w:p w:rsidR="003F2428" w:rsidRPr="00E7771A" w:rsidRDefault="003F2428" w:rsidP="009F3427">
                        <w:pPr>
                          <w:ind w:left="1416"/>
                        </w:pPr>
                        <w:r w:rsidRPr="009F3427">
                          <w:t>İn</w:t>
                        </w:r>
                        <w:r>
                          <w:t>gilizce Öğretmeni</w:t>
                        </w:r>
                      </w:p>
                    </w:txbxContent>
                  </v:textbox>
                </v:shape>
              </w:pict>
            </w:r>
            <w:r w:rsidRPr="00EC6614">
              <w:rPr>
                <w:rFonts w:ascii="Times New Roman" w:hAnsi="Times New Roman"/>
                <w:sz w:val="20"/>
                <w:szCs w:val="20"/>
              </w:rPr>
              <w:t xml:space="preserve">3– 5 cümle eksik  </w:t>
            </w: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(15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6614">
              <w:rPr>
                <w:rFonts w:ascii="Times New Roman" w:hAnsi="Times New Roman"/>
                <w:sz w:val="20"/>
                <w:szCs w:val="20"/>
              </w:rPr>
              <w:t xml:space="preserve">6-8  cümle eksik </w:t>
            </w: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(10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6614">
              <w:rPr>
                <w:rFonts w:ascii="Times New Roman" w:hAnsi="Times New Roman"/>
                <w:sz w:val="20"/>
                <w:szCs w:val="20"/>
              </w:rPr>
              <w:t xml:space="preserve">9-10 cümle eksik </w:t>
            </w: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(5 p)</w:t>
            </w:r>
          </w:p>
          <w:p w:rsidR="003F2428" w:rsidRPr="00EC6614" w:rsidRDefault="003F2428" w:rsidP="00EC6614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C6614">
              <w:rPr>
                <w:rFonts w:ascii="Times New Roman" w:hAnsi="Times New Roman"/>
                <w:sz w:val="20"/>
                <w:szCs w:val="20"/>
              </w:rPr>
              <w:t xml:space="preserve">10 dan fazla eksik cümle </w:t>
            </w:r>
            <w:r w:rsidRPr="00EC6614">
              <w:rPr>
                <w:rFonts w:ascii="Times New Roman" w:hAnsi="Times New Roman"/>
                <w:b/>
                <w:sz w:val="20"/>
                <w:szCs w:val="20"/>
              </w:rPr>
              <w:t>(0 p)</w:t>
            </w:r>
          </w:p>
        </w:tc>
      </w:tr>
    </w:tbl>
    <w:p w:rsidR="003F2428" w:rsidRPr="009F3427" w:rsidRDefault="003F2428" w:rsidP="009F3427">
      <w:pPr>
        <w:jc w:val="center"/>
        <w:rPr>
          <w:rFonts w:ascii="Times New Roman" w:hAnsi="Times New Roman"/>
          <w:b/>
        </w:rPr>
      </w:pPr>
      <w:hyperlink r:id="rId4" w:history="1">
        <w:r>
          <w:rPr>
            <w:rStyle w:val="Hyperlink"/>
          </w:rPr>
          <w:t>www.sorubak.com</w:t>
        </w:r>
      </w:hyperlink>
    </w:p>
    <w:sectPr w:rsidR="003F2428" w:rsidRPr="009F3427" w:rsidSect="009F342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427"/>
    <w:rsid w:val="000D4AA8"/>
    <w:rsid w:val="003F2428"/>
    <w:rsid w:val="0079151D"/>
    <w:rsid w:val="009D3FC2"/>
    <w:rsid w:val="009F3427"/>
    <w:rsid w:val="00C77E6C"/>
    <w:rsid w:val="00E72E47"/>
    <w:rsid w:val="00E7771A"/>
    <w:rsid w:val="00EC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A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F34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D3FC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258</Words>
  <Characters>1475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aminastor</dc:creator>
  <cp:keywords/>
  <dc:description/>
  <cp:lastModifiedBy>edanur</cp:lastModifiedBy>
  <cp:revision>2</cp:revision>
  <dcterms:created xsi:type="dcterms:W3CDTF">2012-03-25T11:55:00Z</dcterms:created>
  <dcterms:modified xsi:type="dcterms:W3CDTF">2014-01-27T19:19:00Z</dcterms:modified>
</cp:coreProperties>
</file>