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E2" w:rsidRPr="00E1759D" w:rsidRDefault="007605E2" w:rsidP="008B7FB2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  <w:r>
        <w:rPr>
          <w:noProof/>
          <w:lang w:val="tr-TR" w:eastAsia="tr-TR"/>
        </w:rPr>
        <w:pict>
          <v:roundrect id="_x0000_s1026" style="position:absolute;left:0;text-align:left;margin-left:-57.15pt;margin-top:-8.05pt;width:137.05pt;height:72.75pt;z-index:251675648" arcsize="10923f" strokeweight="1.25pt">
            <v:textbox>
              <w:txbxContent>
                <w:p w:rsidR="007605E2" w:rsidRPr="009528CC" w:rsidRDefault="007605E2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NAME:</w:t>
                  </w:r>
                </w:p>
                <w:p w:rsidR="007605E2" w:rsidRPr="009528CC" w:rsidRDefault="007605E2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SURNAME:</w:t>
                  </w:r>
                </w:p>
                <w:p w:rsidR="007605E2" w:rsidRPr="009528CC" w:rsidRDefault="007605E2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CLASS:</w:t>
                  </w:r>
                </w:p>
                <w:p w:rsidR="007605E2" w:rsidRPr="009528CC" w:rsidRDefault="007605E2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NUMBER: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sz w:val="20"/>
          <w:szCs w:val="20"/>
          <w:lang w:val="tr-TR"/>
        </w:rPr>
        <w:t xml:space="preserve">                                 2013 – 2014 EDUCATION YEAR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tr-TR"/>
        </w:rPr>
        <w:t xml:space="preserve">MEHMET AKİF ERSOY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SECONDARY SCHOOL</w:t>
      </w:r>
    </w:p>
    <w:p w:rsidR="007605E2" w:rsidRDefault="007605E2" w:rsidP="008B7FB2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  <w:r>
        <w:rPr>
          <w:rFonts w:ascii="Times New Roman" w:hAnsi="Times New Roman"/>
          <w:b/>
          <w:sz w:val="20"/>
          <w:szCs w:val="20"/>
          <w:lang w:val="tr-TR"/>
        </w:rPr>
        <w:t xml:space="preserve">       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1</w:t>
      </w:r>
      <w:r w:rsidRPr="00E1759D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st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 xml:space="preserve">TERM </w:t>
      </w:r>
      <w:r>
        <w:rPr>
          <w:rFonts w:ascii="Times New Roman" w:hAnsi="Times New Roman"/>
          <w:b/>
          <w:sz w:val="20"/>
          <w:szCs w:val="20"/>
          <w:lang w:val="tr-TR"/>
        </w:rPr>
        <w:t>3</w:t>
      </w:r>
      <w:r>
        <w:rPr>
          <w:rFonts w:ascii="Times New Roman" w:hAnsi="Times New Roman"/>
          <w:b/>
          <w:sz w:val="20"/>
          <w:szCs w:val="20"/>
          <w:vertAlign w:val="superscript"/>
          <w:lang w:val="tr-TR"/>
        </w:rPr>
        <w:t>rd</w:t>
      </w:r>
      <w:r w:rsidRPr="00E1759D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EXAM FOR 6</w:t>
      </w:r>
      <w:r w:rsidRPr="00E1759D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th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GRADE</w:t>
      </w:r>
    </w:p>
    <w:p w:rsidR="007605E2" w:rsidRPr="00E1759D" w:rsidRDefault="007605E2" w:rsidP="008B7FB2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5.65pt;margin-top:9.2pt;width:339pt;height:208.5pt;z-index:251640832" strokeweight="1.25pt">
            <v:textbox style="mso-next-textbox:#_x0000_s1027">
              <w:txbxContent>
                <w:p w:rsidR="007605E2" w:rsidRDefault="007605E2" w:rsidP="008B7FB2">
                  <w:pPr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B) FILL IN THE BLANKS WITH “</w:t>
                  </w:r>
                  <w:r>
                    <w:rPr>
                      <w:rFonts w:ascii="Times New Roman" w:hAnsi="Times New Roman"/>
                      <w:b/>
                      <w:sz w:val="20"/>
                      <w:u w:val="single"/>
                    </w:rPr>
                    <w:t>HOW MUCH / HOW MANY / A FEW /</w:t>
                  </w:r>
                  <w:r w:rsidRPr="006266FF">
                    <w:rPr>
                      <w:rFonts w:ascii="Times New Roman" w:hAnsi="Times New Roman"/>
                      <w:b/>
                      <w:sz w:val="20"/>
                      <w:u w:val="single"/>
                    </w:rPr>
                    <w:t xml:space="preserve"> A LITTLE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”</w:t>
                  </w:r>
                  <w:r w:rsidRPr="00797097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(9x2=18p)</w:t>
                  </w:r>
                </w:p>
                <w:p w:rsidR="007605E2" w:rsidRPr="00130CC2" w:rsidRDefault="007605E2" w:rsidP="008B7FB2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30CC2">
                    <w:rPr>
                      <w:rFonts w:ascii="Times New Roman" w:hAnsi="Times New Roman"/>
                      <w:b/>
                    </w:rPr>
                    <w:t>1)</w:t>
                  </w:r>
                  <w:r w:rsidRPr="00130CC2">
                    <w:rPr>
                      <w:rFonts w:ascii="Times New Roman" w:hAnsi="Times New Roman"/>
                    </w:rPr>
                    <w:t xml:space="preserve"> There is …………………………water in the bootle.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2)</w:t>
                  </w:r>
                  <w:r w:rsidRPr="00130CC2">
                    <w:rPr>
                      <w:rFonts w:ascii="Times New Roman" w:hAnsi="Times New Roman"/>
                    </w:rPr>
                    <w:t xml:space="preserve"> There is …………………………..fruit juice in the glass.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3)</w:t>
                  </w:r>
                  <w:r w:rsidRPr="00130CC2">
                    <w:rPr>
                      <w:rFonts w:ascii="Times New Roman" w:hAnsi="Times New Roman"/>
                    </w:rPr>
                    <w:t xml:space="preserve"> There are………………………….cucumbers on the table.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4)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……………………………………….cheese is there in the plate?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5)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…………………………………….. olives are there in the fridge?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6)</w:t>
                  </w:r>
                  <w:r w:rsidRPr="00130CC2">
                    <w:rPr>
                      <w:rFonts w:ascii="Times New Roman" w:hAnsi="Times New Roman"/>
                    </w:rPr>
                    <w:t xml:space="preserve"> There are ………………………….. grapes in the basket.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7)</w:t>
                  </w:r>
                  <w:r w:rsidRPr="00130CC2">
                    <w:rPr>
                      <w:rFonts w:ascii="Times New Roman" w:hAnsi="Times New Roman"/>
                    </w:rPr>
                    <w:t xml:space="preserve"> There is ………………………………. honey in the jar.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 xml:space="preserve">8) 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……………………………………….. olive oil in the soup?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 xml:space="preserve">9) 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……………………………………… onions are there in the basket?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</w:p>
                <w:p w:rsidR="007605E2" w:rsidRPr="00DC3ECC" w:rsidRDefault="007605E2" w:rsidP="008B7FB2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28" type="#_x0000_t202" style="position:absolute;margin-left:-47.8pt;margin-top:9.2pt;width:235.7pt;height:208.5pt;z-index:251639808" strokeweight="1.25pt">
            <v:textbox style="mso-next-textbox:#_x0000_s1028">
              <w:txbxContent>
                <w:p w:rsidR="007605E2" w:rsidRPr="007C67F3" w:rsidRDefault="007605E2" w:rsidP="008B7FB2">
                  <w:pPr>
                    <w:rPr>
                      <w:rFonts w:ascii="Times New Roman" w:hAnsi="Times New Roman"/>
                      <w:b/>
                      <w:sz w:val="18"/>
                      <w:szCs w:val="18"/>
                      <w:lang w:val="tr-TR"/>
                    </w:rPr>
                  </w:pPr>
                  <w:r w:rsidRPr="007C67F3">
                    <w:rPr>
                      <w:rFonts w:ascii="Times New Roman" w:hAnsi="Times New Roman"/>
                      <w:b/>
                      <w:sz w:val="18"/>
                      <w:szCs w:val="18"/>
                      <w:lang w:val="tr-TR"/>
                    </w:rPr>
                    <w:t>A) MAKE THE SENTENCES BELOW INTO IMPERATIVES.(6</w:t>
                  </w:r>
                  <w:r w:rsidRPr="007C67F3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x2=12p)</w:t>
                  </w:r>
                </w:p>
                <w:p w:rsidR="007605E2" w:rsidRPr="00285A55" w:rsidRDefault="007605E2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b/>
                      <w:noProof/>
                    </w:rPr>
                    <w:t xml:space="preserve"> </w:t>
                  </w: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1.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We  play football.</w:t>
                  </w:r>
                </w:p>
                <w:p w:rsidR="007605E2" w:rsidRPr="00285A55" w:rsidRDefault="007605E2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2.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He listen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s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to the teacher in the class.</w:t>
                  </w:r>
                </w:p>
                <w:p w:rsidR="007605E2" w:rsidRPr="00285A55" w:rsidRDefault="007605E2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3.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He listens to music.</w:t>
                  </w:r>
                </w:p>
                <w:p w:rsidR="007605E2" w:rsidRPr="00285A55" w:rsidRDefault="007605E2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4.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father doesn’t drive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a bus.</w:t>
                  </w:r>
                </w:p>
                <w:p w:rsidR="007605E2" w:rsidRPr="00285A55" w:rsidRDefault="007605E2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5.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mother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doesn’t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ri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de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a horse.</w:t>
                  </w:r>
                </w:p>
                <w:p w:rsidR="007605E2" w:rsidRPr="00785DD9" w:rsidRDefault="007605E2" w:rsidP="007C67F3">
                  <w:pPr>
                    <w:spacing w:after="0" w:line="480" w:lineRule="auto"/>
                    <w:rPr>
                      <w:rFonts w:ascii="Times New Roman" w:hAnsi="Times New Roman"/>
                      <w:bCs/>
                      <w:iCs/>
                      <w:color w:val="000000"/>
                      <w:w w:val="103"/>
                      <w:sz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6.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brother doesn’t open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the door.  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ab/>
                  </w:r>
                  <w:r>
                    <w:rPr>
                      <w:noProof/>
                    </w:rPr>
                    <w:tab/>
                  </w:r>
                </w:p>
                <w:p w:rsidR="007605E2" w:rsidRPr="00785DD9" w:rsidRDefault="007605E2" w:rsidP="008B7FB2">
                  <w:pPr>
                    <w:spacing w:line="360" w:lineRule="auto"/>
                    <w:rPr>
                      <w:rFonts w:ascii="Times New Roman" w:hAnsi="Times New Roman"/>
                      <w:bCs/>
                      <w:color w:val="000000"/>
                      <w:spacing w:val="-7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sz w:val="20"/>
          <w:szCs w:val="20"/>
          <w:lang w:val="tr-TR"/>
        </w:rPr>
        <w:tab/>
      </w:r>
      <w:r>
        <w:rPr>
          <w:rFonts w:ascii="Times New Roman" w:hAnsi="Times New Roman"/>
          <w:b/>
          <w:sz w:val="20"/>
          <w:szCs w:val="20"/>
          <w:lang w:val="tr-TR"/>
        </w:rPr>
        <w:tab/>
      </w: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Default="007605E2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7605E2" w:rsidRPr="000A7E33" w:rsidRDefault="007605E2" w:rsidP="008B7FB2">
      <w:pPr>
        <w:rPr>
          <w:rFonts w:ascii="Times New Roman" w:hAnsi="Times New Roman"/>
          <w:b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9" type="#_x0000_t75" alt="http://teasconesandcowboyboots.files.wordpress.com/2011/11/very_windy-clipart.jpg" style="position:absolute;margin-left:168.4pt;margin-top:22.95pt;width:1in;height:60.75pt;z-index:251641856;visibility:visible">
            <v:imagedata r:id="rId5" r:href="rId6"/>
          </v:shape>
        </w:pict>
      </w:r>
    </w:p>
    <w:p w:rsidR="007605E2" w:rsidRPr="000A7E33" w:rsidRDefault="007605E2" w:rsidP="009528CC">
      <w:pPr>
        <w:ind w:hanging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Pr="000A7E33">
        <w:rPr>
          <w:rFonts w:ascii="Times New Roman" w:hAnsi="Times New Roman"/>
          <w:b/>
          <w:sz w:val="24"/>
          <w:szCs w:val="24"/>
        </w:rPr>
        <w:t xml:space="preserve">) </w:t>
      </w:r>
      <w:r w:rsidRPr="00BC1988">
        <w:rPr>
          <w:rFonts w:ascii="Times New Roman" w:hAnsi="Times New Roman"/>
          <w:b/>
          <w:sz w:val="20"/>
          <w:szCs w:val="20"/>
        </w:rPr>
        <w:t>ANSWER THESE QUESTIONS. (5</w:t>
      </w:r>
      <w:r>
        <w:rPr>
          <w:rFonts w:ascii="Times New Roman" w:hAnsi="Times New Roman"/>
          <w:b/>
          <w:sz w:val="20"/>
          <w:szCs w:val="20"/>
        </w:rPr>
        <w:t>x2=10p</w:t>
      </w:r>
      <w:r w:rsidRPr="00BC1988">
        <w:rPr>
          <w:rFonts w:ascii="Times New Roman" w:hAnsi="Times New Roman"/>
          <w:b/>
          <w:sz w:val="20"/>
          <w:szCs w:val="20"/>
        </w:rPr>
        <w:t>)</w:t>
      </w:r>
      <w:r w:rsidRPr="000A7E33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 xml:space="preserve"> </w:t>
      </w:r>
      <w:r>
        <w:t>What’s the weather like in London?</w:t>
      </w:r>
    </w:p>
    <w:p w:rsidR="007605E2" w:rsidRDefault="007605E2" w:rsidP="000A7E33">
      <w:pPr>
        <w:tabs>
          <w:tab w:val="left" w:pos="180"/>
        </w:tabs>
        <w:spacing w:after="0" w:line="240" w:lineRule="auto"/>
      </w:pPr>
      <w:r>
        <w:rPr>
          <w:noProof/>
          <w:lang w:val="tr-TR" w:eastAsia="tr-TR"/>
        </w:rPr>
        <w:pict>
          <v:shape id="_x0000_s1030" type="#_x0000_t202" style="position:absolute;margin-left:238.9pt;margin-top:6.85pt;width:266.25pt;height:120pt;z-index:251646976">
            <v:textbox>
              <w:txbxContent>
                <w:p w:rsidR="007605E2" w:rsidRPr="00130CC2" w:rsidRDefault="007605E2" w:rsidP="000A7E33">
                  <w:pPr>
                    <w:tabs>
                      <w:tab w:val="left" w:pos="180"/>
                    </w:tabs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30CC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D) CHOOSE THE ODD ONE. (5x1=5p)</w:t>
                  </w:r>
                </w:p>
                <w:p w:rsidR="007605E2" w:rsidRPr="009528CC" w:rsidRDefault="007605E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Spring ___ S</w:t>
                  </w:r>
                  <w:r w:rsidRPr="009528CC">
                    <w:rPr>
                      <w:rFonts w:ascii="Comic Sans MS" w:hAnsi="Comic Sans MS"/>
                    </w:rPr>
                    <w:t>ummer__ April ___</w:t>
                  </w:r>
                  <w:r w:rsidRPr="00130CC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W</w:t>
                  </w:r>
                  <w:r w:rsidRPr="009528CC">
                    <w:rPr>
                      <w:rFonts w:ascii="Comic Sans MS" w:hAnsi="Comic Sans MS"/>
                    </w:rPr>
                    <w:t>inter</w:t>
                  </w:r>
                </w:p>
                <w:p w:rsidR="007605E2" w:rsidRPr="009528CC" w:rsidRDefault="007605E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</w:t>
                  </w:r>
                  <w:r w:rsidRPr="009528CC">
                    <w:rPr>
                      <w:rFonts w:ascii="Comic Sans MS" w:hAnsi="Comic Sans MS"/>
                    </w:rPr>
                    <w:t xml:space="preserve">hilly  ___ </w:t>
                  </w:r>
                  <w:r>
                    <w:rPr>
                      <w:rFonts w:ascii="Comic Sans MS" w:hAnsi="Comic Sans MS"/>
                    </w:rPr>
                    <w:t>M</w:t>
                  </w:r>
                  <w:r w:rsidRPr="009528CC">
                    <w:rPr>
                      <w:rFonts w:ascii="Comic Sans MS" w:hAnsi="Comic Sans MS"/>
                    </w:rPr>
                    <w:t xml:space="preserve">ild </w:t>
                  </w:r>
                  <w:r>
                    <w:rPr>
                      <w:rFonts w:ascii="Comic Sans MS" w:hAnsi="Comic Sans MS"/>
                    </w:rPr>
                    <w:t>___  W</w:t>
                  </w:r>
                  <w:r w:rsidRPr="009528CC">
                    <w:rPr>
                      <w:rFonts w:ascii="Comic Sans MS" w:hAnsi="Comic Sans MS"/>
                    </w:rPr>
                    <w:t>indy___</w:t>
                  </w:r>
                  <w:r w:rsidRPr="00130CC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F</w:t>
                  </w:r>
                  <w:r w:rsidRPr="009528CC">
                    <w:rPr>
                      <w:rFonts w:ascii="Comic Sans MS" w:hAnsi="Comic Sans MS"/>
                    </w:rPr>
                    <w:t>oggy</w:t>
                  </w:r>
                </w:p>
                <w:p w:rsidR="007605E2" w:rsidRPr="009528CC" w:rsidRDefault="007605E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September __ May ___ October __ S</w:t>
                  </w:r>
                  <w:r w:rsidRPr="009528CC">
                    <w:rPr>
                      <w:rFonts w:ascii="Comic Sans MS" w:hAnsi="Comic Sans MS"/>
                    </w:rPr>
                    <w:t>aturday</w:t>
                  </w:r>
                </w:p>
                <w:p w:rsidR="007605E2" w:rsidRPr="009528CC" w:rsidRDefault="007605E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</w:t>
                  </w:r>
                  <w:r w:rsidRPr="009528CC">
                    <w:rPr>
                      <w:rFonts w:ascii="Comic Sans MS" w:hAnsi="Comic Sans MS"/>
                    </w:rPr>
                    <w:t>nowfall ____</w:t>
                  </w:r>
                  <w:r>
                    <w:rPr>
                      <w:rFonts w:ascii="Comic Sans MS" w:hAnsi="Comic Sans MS"/>
                    </w:rPr>
                    <w:t xml:space="preserve"> Hot </w:t>
                  </w:r>
                  <w:r w:rsidRPr="009528CC">
                    <w:rPr>
                      <w:rFonts w:ascii="Comic Sans MS" w:hAnsi="Comic Sans MS"/>
                    </w:rPr>
                    <w:t>_____</w:t>
                  </w:r>
                  <w:r>
                    <w:rPr>
                      <w:rFonts w:ascii="Comic Sans MS" w:hAnsi="Comic Sans MS"/>
                    </w:rPr>
                    <w:t xml:space="preserve"> W</w:t>
                  </w:r>
                  <w:r w:rsidRPr="009528CC">
                    <w:rPr>
                      <w:rFonts w:ascii="Comic Sans MS" w:hAnsi="Comic Sans MS"/>
                    </w:rPr>
                    <w:t>arm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528CC">
                    <w:rPr>
                      <w:rFonts w:ascii="Comic Sans MS" w:hAnsi="Comic Sans MS"/>
                    </w:rPr>
                    <w:t>___</w:t>
                  </w:r>
                  <w:r>
                    <w:rPr>
                      <w:rFonts w:ascii="Comic Sans MS" w:hAnsi="Comic Sans MS"/>
                    </w:rPr>
                    <w:t xml:space="preserve"> C</w:t>
                  </w:r>
                  <w:r w:rsidRPr="009528CC">
                    <w:rPr>
                      <w:rFonts w:ascii="Comic Sans MS" w:hAnsi="Comic Sans MS"/>
                    </w:rPr>
                    <w:t>ool</w:t>
                  </w:r>
                </w:p>
                <w:p w:rsidR="007605E2" w:rsidRPr="009528CC" w:rsidRDefault="007605E2" w:rsidP="009528C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Cold ____ Freezing ____ Rainy ___ Hot</w:t>
                  </w:r>
                </w:p>
                <w:p w:rsidR="007605E2" w:rsidRPr="000A7E33" w:rsidRDefault="007605E2" w:rsidP="000A7E33">
                  <w:pPr>
                    <w:pStyle w:val="ListParagraph"/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31" type="#_x0000_t75" alt="http://t3.gstatic.com/images?q=tbn:ANd9GcSIg9xy4Xy5SNJeoV1UxWWSkQkpWqphUCLosAR1ujDZ6Q4KTnxhyKEHQVA8Zg" style="position:absolute;margin-left:157.15pt;margin-top:4.6pt;width:58.4pt;height:63pt;z-index:-251673600;visibility:visible">
            <v:imagedata r:id="rId7" r:href="rId8"/>
          </v:shape>
        </w:pic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284"/>
      </w:pPr>
      <w:r>
        <w:t>…………………………………………………</w: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2-</w:t>
      </w:r>
      <w:r>
        <w:t xml:space="preserve">What’s the weather like in Moscow?  </w:t>
      </w:r>
    </w:p>
    <w:p w:rsidR="007605E2" w:rsidRDefault="007605E2" w:rsidP="000A7E33">
      <w:pPr>
        <w:tabs>
          <w:tab w:val="left" w:pos="180"/>
        </w:tabs>
        <w:spacing w:after="0" w:line="240" w:lineRule="auto"/>
      </w:pPr>
    </w:p>
    <w:p w:rsidR="007605E2" w:rsidRDefault="007605E2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pict>
          <v:shape id="_x0000_s1032" type="#_x0000_t75" alt="http://giysidolabim.com/wp-content/uploads/2010/03/gunes.jpg" style="position:absolute;margin-left:148.9pt;margin-top:12pt;width:1in;height:48pt;z-index:-251672576;visibility:visible">
            <v:imagedata r:id="rId9" r:href="rId10"/>
          </v:shape>
        </w:pict>
      </w:r>
      <w:r>
        <w:t xml:space="preserve">………………………………………………………………………… </w: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3-</w:t>
      </w:r>
      <w:r>
        <w:t>What’s the weather like in Izmir?</w:t>
      </w:r>
    </w:p>
    <w:p w:rsidR="007605E2" w:rsidRDefault="007605E2" w:rsidP="000A7E33">
      <w:pPr>
        <w:tabs>
          <w:tab w:val="left" w:pos="180"/>
        </w:tabs>
        <w:spacing w:after="0" w:line="240" w:lineRule="auto"/>
      </w:pPr>
      <w:r>
        <w:t xml:space="preserve">   </w: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284"/>
      </w:pPr>
      <w:r>
        <w:t>……………………………………………………….</w: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426"/>
      </w:pPr>
      <w:r>
        <w:rPr>
          <w:noProof/>
          <w:lang w:val="tr-TR" w:eastAsia="tr-TR"/>
        </w:rPr>
        <w:pict>
          <v:shape id="Resim 12" o:spid="_x0000_s1033" type="#_x0000_t75" alt="yağmur bulutu çizimi resmi" style="position:absolute;margin-left:168.4pt;margin-top:.65pt;width:63pt;height:53.25pt;z-index:-251671552;visibility:visible">
            <v:imagedata r:id="rId11" r:href="rId12"/>
          </v:shape>
        </w:pict>
      </w:r>
      <w:r>
        <w:t xml:space="preserve"> </w:t>
      </w:r>
      <w:r w:rsidRPr="000A7E33">
        <w:rPr>
          <w:rFonts w:ascii="Comic Sans MS" w:hAnsi="Comic Sans MS"/>
          <w:b/>
        </w:rPr>
        <w:t>4-</w:t>
      </w:r>
      <w:r>
        <w:t>What’s the weather like in Trabzon?</w:t>
      </w:r>
    </w:p>
    <w:p w:rsidR="007605E2" w:rsidRDefault="007605E2" w:rsidP="000A7E33">
      <w:pPr>
        <w:tabs>
          <w:tab w:val="left" w:pos="180"/>
        </w:tabs>
        <w:spacing w:after="0" w:line="240" w:lineRule="auto"/>
      </w:pPr>
      <w:r>
        <w:t xml:space="preserve">   </w: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pict>
          <v:shape id="Resim 13" o:spid="_x0000_s1034" type="#_x0000_t75" alt="http://blogs.worldbank.org/files/ic4d/01cloudy-t9953.jpg" style="position:absolute;margin-left:215.55pt;margin-top:8.65pt;width:71.25pt;height:48pt;z-index:-251670528;visibility:visible">
            <v:imagedata r:id="rId13" r:href="rId14"/>
          </v:shape>
        </w:pict>
      </w:r>
      <w:r>
        <w:t xml:space="preserve"> ……………………………………………………….....</w:t>
      </w:r>
    </w:p>
    <w:p w:rsidR="007605E2" w:rsidRDefault="007605E2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5-</w:t>
      </w:r>
      <w:r>
        <w:t xml:space="preserve"> What’s the weather like in New York?   </w:t>
      </w:r>
    </w:p>
    <w:p w:rsidR="007605E2" w:rsidRDefault="007605E2" w:rsidP="000A7E33">
      <w:pPr>
        <w:tabs>
          <w:tab w:val="left" w:pos="180"/>
        </w:tabs>
        <w:spacing w:after="0" w:line="240" w:lineRule="auto"/>
      </w:pPr>
    </w:p>
    <w:p w:rsidR="007605E2" w:rsidRDefault="007605E2" w:rsidP="009528CC">
      <w:pPr>
        <w:tabs>
          <w:tab w:val="left" w:pos="180"/>
        </w:tabs>
        <w:spacing w:after="0" w:line="240" w:lineRule="auto"/>
        <w:ind w:hanging="284"/>
      </w:pPr>
      <w:r>
        <w:t xml:space="preserve">............................................................................................. </w:t>
      </w:r>
    </w:p>
    <w:p w:rsidR="007605E2" w:rsidRDefault="007605E2" w:rsidP="000A7E33">
      <w:pPr>
        <w:tabs>
          <w:tab w:val="left" w:pos="180"/>
        </w:tabs>
        <w:spacing w:after="0" w:line="240" w:lineRule="auto"/>
      </w:pPr>
    </w:p>
    <w:p w:rsidR="007605E2" w:rsidRDefault="007605E2" w:rsidP="00BC1988">
      <w:pPr>
        <w:rPr>
          <w:rFonts w:ascii="Times New Roman" w:hAnsi="Times New Roman"/>
          <w:b/>
          <w:sz w:val="20"/>
          <w:szCs w:val="20"/>
        </w:rPr>
      </w:pPr>
      <w:r>
        <w:rPr>
          <w:noProof/>
          <w:lang w:val="tr-TR" w:eastAsia="tr-TR"/>
        </w:rPr>
        <w:pict>
          <v:shape id="_x0000_s1035" type="#_x0000_t202" style="position:absolute;margin-left:215pt;margin-top:22.1pt;width:264.75pt;height:156pt;z-index:251648000" strokecolor="white">
            <v:textbox>
              <w:txbxContent>
                <w:p w:rsidR="007605E2" w:rsidRDefault="007605E2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7605E2" w:rsidRDefault="007605E2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You……………………………………………………………………</w:t>
                  </w:r>
                </w:p>
                <w:p w:rsidR="007605E2" w:rsidRDefault="007605E2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7605E2" w:rsidRDefault="007605E2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7605E2" w:rsidRDefault="007605E2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5)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7605E2" w:rsidRDefault="007605E2" w:rsidP="009528CC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6)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7605E2" w:rsidRDefault="007605E2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605E2" w:rsidRPr="00BC1988" w:rsidRDefault="007605E2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sz w:val="20"/>
          <w:szCs w:val="20"/>
        </w:rPr>
        <w:t>E</w:t>
      </w:r>
      <w:r w:rsidRPr="00BC1988">
        <w:rPr>
          <w:rFonts w:ascii="Times New Roman" w:hAnsi="Times New Roman"/>
          <w:b/>
          <w:sz w:val="20"/>
          <w:szCs w:val="20"/>
        </w:rPr>
        <w:t xml:space="preserve">) WRITE ADVICES ACCORDING TO THE CLASSROOM RULES. </w:t>
      </w:r>
      <w:r>
        <w:rPr>
          <w:rFonts w:ascii="Times New Roman" w:hAnsi="Times New Roman"/>
          <w:b/>
          <w:sz w:val="20"/>
          <w:szCs w:val="20"/>
        </w:rPr>
        <w:t>(6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2=12</w:t>
      </w:r>
      <w:r w:rsidRPr="00BC1988">
        <w:rPr>
          <w:rFonts w:ascii="Times New Roman" w:hAnsi="Times New Roman"/>
          <w:b/>
          <w:sz w:val="20"/>
          <w:szCs w:val="20"/>
        </w:rPr>
        <w:t xml:space="preserve">p)     </w:t>
      </w:r>
    </w:p>
    <w:p w:rsidR="007605E2" w:rsidRPr="00BC1988" w:rsidRDefault="007605E2" w:rsidP="00BC1988">
      <w:pPr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1"/>
        <w:gridCol w:w="2161"/>
      </w:tblGrid>
      <w:tr w:rsidR="007605E2" w:rsidRPr="004227B5" w:rsidTr="004227B5">
        <w:tc>
          <w:tcPr>
            <w:tcW w:w="4322" w:type="dxa"/>
            <w:gridSpan w:val="2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227B5">
              <w:rPr>
                <w:rFonts w:ascii="Comic Sans MS" w:hAnsi="Comic Sans MS"/>
                <w:b/>
                <w:sz w:val="20"/>
                <w:szCs w:val="20"/>
              </w:rPr>
              <w:t xml:space="preserve">           CLASSROOM RULES</w:t>
            </w:r>
          </w:p>
        </w:tc>
      </w:tr>
      <w:tr w:rsidR="007605E2" w:rsidRPr="004227B5" w:rsidTr="004227B5"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227B5">
              <w:rPr>
                <w:rFonts w:ascii="Comic Sans MS" w:hAnsi="Comic Sans MS"/>
                <w:b/>
                <w:sz w:val="20"/>
                <w:szCs w:val="20"/>
              </w:rPr>
              <w:t xml:space="preserve">   DON’T </w:t>
            </w:r>
          </w:p>
        </w:tc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227B5">
              <w:rPr>
                <w:rFonts w:ascii="Comic Sans MS" w:hAnsi="Comic Sans MS"/>
                <w:b/>
                <w:sz w:val="20"/>
                <w:szCs w:val="20"/>
              </w:rPr>
              <w:t xml:space="preserve">    DO</w:t>
            </w:r>
          </w:p>
        </w:tc>
      </w:tr>
      <w:tr w:rsidR="007605E2" w:rsidRPr="004227B5" w:rsidTr="004227B5"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227B5">
              <w:rPr>
                <w:rFonts w:ascii="Comic Sans MS" w:hAnsi="Comic Sans MS"/>
                <w:sz w:val="20"/>
                <w:szCs w:val="20"/>
              </w:rPr>
              <w:t>Don’t sleep in the classroom</w:t>
            </w:r>
          </w:p>
        </w:tc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227B5">
              <w:rPr>
                <w:rFonts w:ascii="Comic Sans MS" w:hAnsi="Comic Sans MS"/>
                <w:sz w:val="20"/>
                <w:szCs w:val="20"/>
              </w:rPr>
              <w:t>Help your classmates</w:t>
            </w:r>
          </w:p>
        </w:tc>
      </w:tr>
      <w:tr w:rsidR="007605E2" w:rsidRPr="004227B5" w:rsidTr="004227B5"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227B5">
              <w:rPr>
                <w:rFonts w:ascii="Comic Sans MS" w:hAnsi="Comic Sans MS"/>
                <w:sz w:val="20"/>
                <w:szCs w:val="20"/>
              </w:rPr>
              <w:t>Don’t shout</w:t>
            </w:r>
          </w:p>
        </w:tc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227B5">
              <w:rPr>
                <w:rFonts w:ascii="Comic Sans MS" w:hAnsi="Comic Sans MS"/>
                <w:sz w:val="20"/>
                <w:szCs w:val="20"/>
              </w:rPr>
              <w:t>Talk to your teacher</w:t>
            </w:r>
          </w:p>
        </w:tc>
      </w:tr>
      <w:tr w:rsidR="007605E2" w:rsidRPr="004227B5" w:rsidTr="004227B5">
        <w:trPr>
          <w:trHeight w:val="511"/>
        </w:trPr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227B5">
              <w:rPr>
                <w:rFonts w:ascii="Comic Sans MS" w:hAnsi="Comic Sans MS"/>
                <w:sz w:val="20"/>
                <w:szCs w:val="20"/>
              </w:rPr>
              <w:t>Don’t run in the classroom</w:t>
            </w:r>
          </w:p>
        </w:tc>
        <w:tc>
          <w:tcPr>
            <w:tcW w:w="2161" w:type="dxa"/>
          </w:tcPr>
          <w:p w:rsidR="007605E2" w:rsidRPr="004227B5" w:rsidRDefault="007605E2" w:rsidP="004227B5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227B5">
              <w:rPr>
                <w:rFonts w:ascii="Comic Sans MS" w:hAnsi="Comic Sans MS"/>
                <w:sz w:val="20"/>
                <w:szCs w:val="20"/>
              </w:rPr>
              <w:t>Put the litter into the litter bin</w:t>
            </w:r>
          </w:p>
        </w:tc>
      </w:tr>
    </w:tbl>
    <w:p w:rsidR="007605E2" w:rsidRDefault="007605E2" w:rsidP="00BC1988">
      <w:pPr>
        <w:rPr>
          <w:rFonts w:ascii="Times New Roman" w:hAnsi="Times New Roman"/>
          <w:b/>
          <w:sz w:val="24"/>
          <w:szCs w:val="24"/>
        </w:rPr>
      </w:pPr>
      <w:r w:rsidRPr="000A7E33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:rsidR="007605E2" w:rsidRDefault="007605E2" w:rsidP="00B36DDC">
      <w:pPr>
        <w:ind w:hanging="709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F</w:t>
      </w:r>
      <w:r w:rsidRPr="00BC1988">
        <w:rPr>
          <w:rFonts w:ascii="Times New Roman" w:hAnsi="Times New Roman"/>
          <w:b/>
          <w:sz w:val="20"/>
          <w:szCs w:val="20"/>
        </w:rPr>
        <w:t xml:space="preserve">) </w:t>
      </w:r>
      <w:r>
        <w:rPr>
          <w:rFonts w:ascii="Times New Roman" w:hAnsi="Times New Roman"/>
          <w:b/>
          <w:sz w:val="20"/>
          <w:szCs w:val="20"/>
        </w:rPr>
        <w:t xml:space="preserve">FILL IN THE BLANKS BY USING </w:t>
      </w:r>
      <w:r w:rsidRPr="002B19F5">
        <w:rPr>
          <w:rFonts w:ascii="Times New Roman" w:hAnsi="Times New Roman"/>
          <w:b/>
          <w:sz w:val="20"/>
          <w:szCs w:val="20"/>
          <w:u w:val="single"/>
        </w:rPr>
        <w:t>‘BE GOİNG TO’</w:t>
      </w:r>
      <w:r w:rsidRPr="00BC1988">
        <w:rPr>
          <w:rFonts w:ascii="Times New Roman" w:hAnsi="Times New Roman"/>
          <w:b/>
          <w:sz w:val="20"/>
          <w:szCs w:val="20"/>
        </w:rPr>
        <w:t xml:space="preserve">. (5x2=10p)     </w:t>
      </w:r>
    </w:p>
    <w:p w:rsidR="007605E2" w:rsidRPr="00B36DDC" w:rsidRDefault="007605E2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The dog _________________</w:t>
      </w:r>
      <w:r w:rsidRPr="00B36DDC">
        <w:rPr>
          <w:rFonts w:ascii="Comic Sans MS" w:hAnsi="Comic Sans MS"/>
          <w:sz w:val="20"/>
          <w:szCs w:val="20"/>
        </w:rPr>
        <w:t xml:space="preserve">______________________ wet. (get) </w:t>
      </w:r>
    </w:p>
    <w:p w:rsidR="007605E2" w:rsidRPr="00B36DDC" w:rsidRDefault="007605E2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She _______________________</w:t>
      </w:r>
      <w:r w:rsidRPr="00B36DDC">
        <w:rPr>
          <w:rFonts w:ascii="Comic Sans MS" w:hAnsi="Comic Sans MS"/>
          <w:sz w:val="20"/>
          <w:szCs w:val="20"/>
        </w:rPr>
        <w:t>__________ into a swimming pool. (Jump)</w:t>
      </w:r>
    </w:p>
    <w:p w:rsidR="007605E2" w:rsidRPr="00B36DDC" w:rsidRDefault="007605E2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sz w:val="20"/>
          <w:szCs w:val="20"/>
        </w:rPr>
        <w:t xml:space="preserve"> They ___________________</w:t>
      </w:r>
      <w:r w:rsidRPr="00B36DDC">
        <w:rPr>
          <w:rFonts w:ascii="Comic Sans MS" w:hAnsi="Comic Sans MS"/>
          <w:sz w:val="20"/>
          <w:szCs w:val="20"/>
        </w:rPr>
        <w:t>____________ their homework. (do)</w:t>
      </w:r>
    </w:p>
    <w:p w:rsidR="007605E2" w:rsidRPr="00B36DDC" w:rsidRDefault="007605E2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The children ________________</w:t>
      </w:r>
      <w:r w:rsidRPr="00B36DDC">
        <w:rPr>
          <w:rFonts w:ascii="Comic Sans MS" w:hAnsi="Comic Sans MS"/>
          <w:sz w:val="20"/>
          <w:szCs w:val="20"/>
        </w:rPr>
        <w:t>______________ with each other. (fight)</w:t>
      </w:r>
    </w:p>
    <w:p w:rsidR="007605E2" w:rsidRPr="00B36DDC" w:rsidRDefault="007605E2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5)</w:t>
      </w:r>
      <w:r w:rsidRPr="00B36DDC">
        <w:rPr>
          <w:rFonts w:ascii="Comic Sans MS" w:hAnsi="Comic Sans MS"/>
          <w:sz w:val="20"/>
          <w:szCs w:val="20"/>
        </w:rPr>
        <w:t xml:space="preserve"> I</w:t>
      </w:r>
      <w:r>
        <w:rPr>
          <w:rFonts w:ascii="Comic Sans MS" w:hAnsi="Comic Sans MS"/>
          <w:sz w:val="20"/>
          <w:szCs w:val="20"/>
        </w:rPr>
        <w:t xml:space="preserve"> ____________________</w:t>
      </w:r>
      <w:r w:rsidRPr="00B36DDC">
        <w:rPr>
          <w:rFonts w:ascii="Comic Sans MS" w:hAnsi="Comic Sans MS"/>
          <w:sz w:val="20"/>
          <w:szCs w:val="20"/>
        </w:rPr>
        <w:t>___________________ the bus. (miss)</w:t>
      </w:r>
    </w:p>
    <w:p w:rsidR="007605E2" w:rsidRDefault="007605E2" w:rsidP="001A1945">
      <w:pPr>
        <w:rPr>
          <w:rFonts w:ascii="Times New Roman" w:hAnsi="Times New Roman"/>
          <w:b/>
          <w:sz w:val="20"/>
          <w:szCs w:val="20"/>
        </w:rPr>
      </w:pPr>
    </w:p>
    <w:p w:rsidR="007605E2" w:rsidRDefault="007605E2" w:rsidP="00B36DDC">
      <w:pPr>
        <w:ind w:hanging="709"/>
        <w:rPr>
          <w:rFonts w:ascii="Times New Roman" w:hAnsi="Times New Roman"/>
          <w:b/>
          <w:sz w:val="20"/>
          <w:szCs w:val="20"/>
        </w:rPr>
      </w:pPr>
      <w:r>
        <w:rPr>
          <w:noProof/>
          <w:lang w:val="tr-TR" w:eastAsia="tr-TR"/>
        </w:rPr>
        <w:pict>
          <v:roundrect id="_x0000_s1036" style="position:absolute;margin-left:-18.25pt;margin-top:19.35pt;width:457.4pt;height:40.95pt;z-index:251649024" arcsize="10923f" filled="f" strokeweight="1pt">
            <v:stroke dashstyle="1 1"/>
          </v:roundrect>
        </w:pict>
      </w:r>
      <w:r>
        <w:rPr>
          <w:rFonts w:ascii="Times New Roman" w:hAnsi="Times New Roman"/>
          <w:b/>
          <w:sz w:val="20"/>
          <w:szCs w:val="20"/>
        </w:rPr>
        <w:t>G</w:t>
      </w:r>
      <w:r w:rsidRPr="00BC1988">
        <w:rPr>
          <w:rFonts w:ascii="Times New Roman" w:hAnsi="Times New Roman"/>
          <w:b/>
          <w:sz w:val="20"/>
          <w:szCs w:val="20"/>
        </w:rPr>
        <w:t xml:space="preserve">) </w:t>
      </w:r>
      <w:r>
        <w:rPr>
          <w:rFonts w:ascii="Times New Roman" w:hAnsi="Times New Roman"/>
          <w:b/>
          <w:sz w:val="20"/>
          <w:szCs w:val="20"/>
        </w:rPr>
        <w:t>MATCH THE PICTURES WITH WORDS</w:t>
      </w:r>
      <w:r w:rsidRPr="00BC198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(10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2=20p)</w:t>
      </w:r>
    </w:p>
    <w:p w:rsidR="007605E2" w:rsidRDefault="007605E2" w:rsidP="001A1945">
      <w:pPr>
        <w:rPr>
          <w:rFonts w:ascii="Times New Roman" w:hAnsi="Times New Roman"/>
          <w:b/>
          <w:sz w:val="20"/>
          <w:szCs w:val="20"/>
        </w:rPr>
      </w:pPr>
      <w:r>
        <w:rPr>
          <w:noProof/>
          <w:lang w:val="tr-TR"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margin-left:313.4pt;margin-top:1.3pt;width:89.8pt;height:26.65pt;z-index:251653120" fillcolor="yellow">
            <v:shadow color="#868686"/>
            <v:textpath style="font-family:&quot;Kristen ITC&quot;;font-size:20pt;font-weight:bold;v-text-kern:t" trim="t" fitpath="t" string="4. Summer"/>
          </v:shape>
        </w:pict>
      </w:r>
      <w:r>
        <w:rPr>
          <w:noProof/>
          <w:lang w:val="tr-TR" w:eastAsia="tr-TR"/>
        </w:rPr>
        <w:pict>
          <v:shape id="_x0000_s1038" type="#_x0000_t136" style="position:absolute;margin-left:203.05pt;margin-top:1.3pt;width:89.8pt;height:26.65pt;z-index:251652096" fillcolor="#00b0f0">
            <v:shadow color="#868686"/>
            <v:textpath style="font-family:&quot;Kristen ITC&quot;;font-size:20pt;font-weight:bold;v-text-kern:t" trim="t" fitpath="t" string="3. Autumn"/>
          </v:shape>
        </w:pict>
      </w:r>
      <w:r>
        <w:rPr>
          <w:noProof/>
          <w:lang w:val="tr-TR" w:eastAsia="tr-TR"/>
        </w:rPr>
        <w:pict>
          <v:shape id="_x0000_s1039" type="#_x0000_t136" style="position:absolute;margin-left:98.6pt;margin-top:1.3pt;width:89.8pt;height:26.65pt;z-index:251651072" fillcolor="#00b050">
            <v:shadow color="#868686"/>
            <v:textpath style="font-family:&quot;Kristen ITC&quot;;font-size:20pt;font-weight:bold;v-text-kern:t" trim="t" fitpath="t" string="2. Winter"/>
          </v:shape>
        </w:pict>
      </w:r>
      <w:r>
        <w:rPr>
          <w:noProof/>
          <w:lang w:val="tr-TR" w:eastAsia="tr-TR"/>
        </w:rPr>
        <w:pict>
          <v:shape id="_x0000_s1040" type="#_x0000_t136" style="position:absolute;margin-left:-8.65pt;margin-top:1.3pt;width:89.8pt;height:26.65pt;z-index:251650048" fillcolor="#7030a0">
            <v:shadow color="#868686"/>
            <v:textpath style="font-family:&quot;Kristen ITC&quot;;font-size:20pt;font-weight:bold;v-text-kern:t" trim="t" fitpath="t" string="1. Spring"/>
          </v:shape>
        </w:pict>
      </w:r>
      <w:r w:rsidRPr="00BC198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</w:t>
      </w:r>
    </w:p>
    <w:p w:rsidR="007605E2" w:rsidRDefault="007605E2" w:rsidP="002B19F5">
      <w:r>
        <w:rPr>
          <w:noProof/>
          <w:lang w:val="tr-TR"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1" type="#_x0000_t58" style="position:absolute;margin-left:-26.3pt;margin-top:20.3pt;width:28.35pt;height:28.35pt;z-index:251658240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42" type="#_x0000_t58" style="position:absolute;margin-left:65.8pt;margin-top:20.3pt;width:28.35pt;height:28.35pt;z-index:251659264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43" type="#_x0000_t58" style="position:absolute;margin-left:297.55pt;margin-top:20.3pt;width:28.35pt;height:28.35pt;z-index:251661312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44" type="#_x0000_t58" style="position:absolute;margin-left:192.75pt;margin-top:20.3pt;width:28.35pt;height:28.35pt;z-index:251660288" strokeweight="1pt">
            <v:stroke dashstyle="1 1"/>
          </v:shape>
        </w:pict>
      </w:r>
    </w:p>
    <w:p w:rsidR="007605E2" w:rsidRDefault="007605E2" w:rsidP="002B19F5">
      <w:r>
        <w:rPr>
          <w:noProof/>
          <w:lang w:val="tr-TR" w:eastAsia="tr-TR"/>
        </w:rPr>
        <w:pict>
          <v:shape id="Resim 2" o:spid="_x0000_s1045" type="#_x0000_t75" alt="http://seasons.phillipmartin.info/seasons_butterfly_catcher.gif" style="position:absolute;margin-left:94.9pt;margin-top:2.55pt;width:84.8pt;height:78pt;z-index:251657216;visibility:visible">
            <v:imagedata r:id="rId15" r:href="rId16"/>
          </v:shape>
        </w:pict>
      </w:r>
      <w:r>
        <w:rPr>
          <w:noProof/>
          <w:lang w:val="tr-TR" w:eastAsia="tr-TR"/>
        </w:rPr>
        <w:pict>
          <v:shape id="Resim 3" o:spid="_x0000_s1046" type="#_x0000_t75" alt="http://seasons.phillipmartin.info/seasons_summer_sand.gif" style="position:absolute;margin-left:-4.1pt;margin-top:6.7pt;width:80.25pt;height:73.5pt;z-index:251654144;visibility:visible">
            <v:imagedata r:id="rId17" r:href="rId18" cropbottom="2218f"/>
          </v:shape>
        </w:pict>
      </w:r>
      <w:r>
        <w:rPr>
          <w:noProof/>
          <w:lang w:val="tr-TR" w:eastAsia="tr-TR"/>
        </w:rPr>
        <w:pict>
          <v:shape id="rg_hi" o:spid="_x0000_s1047" type="#_x0000_t75" alt="https://encrypted-tbn0.google.com/images?q=tbn:ANd9GcRHaW7qUu6gwdItjapoCV6BUQpgJmuru0U4IhVEqQkhsKABuLsFHg" href="http://www.google.com.tr/imgres?hl=tr&amp;sa=X&amp;biw=1366&amp;bih=613&amp;tbm=isch&amp;prmd=imvns&amp;tbnid=48zArKTyLn-o7M:&amp;imgrefurl=http://seasons.phillipmartin.info/seasons_winter.htm&amp;docid=vZdOAECTkG8iaM&amp;imgurl=http://seasons.phillipmartin.info/seasons_winter.gif&amp;w=648&amp;h=637&amp;ei=b5YlT9LaF8TVtAa0vIX4Bg&amp;zoom" style="position:absolute;margin-left:216.4pt;margin-top:-.05pt;width:74.75pt;height:71.25pt;z-index:251655168;visibility:visible" o:button="t">
            <v:fill o:detectmouseclick="t"/>
            <v:imagedata r:id="rId19" r:href="rId20" cropbottom="2194f"/>
          </v:shape>
        </w:pict>
      </w:r>
      <w:r>
        <w:rPr>
          <w:noProof/>
          <w:lang w:val="tr-TR" w:eastAsia="tr-TR"/>
        </w:rPr>
        <w:pict>
          <v:shape id="_x0000_s1048" type="#_x0000_t75" alt="https://encrypted-tbn1.google.com/images?q=tbn:ANd9GcRul1p4c5wwE822VSbutexWeIVTiEa7MeABW3cfWNXRc1ZapU2l" href="http://www.google.com.tr/imgres?hl=tr&amp;sa=X&amp;biw=1366&amp;bih=613&amp;tbm=isch&amp;prmd=imvns&amp;tbnid=uQVtIylMKBPUeM:&amp;imgrefurl=http://seasons.phillipmartin.info/seasons_fall.htm&amp;docid=DBIzwpPgXUrweM&amp;imgurl=http://seasons.phillipmartin.info/seasons_fall.gif&amp;w=648&amp;h=477&amp;ei=b5YlT9LaF8TVtAa0vIX4Bg&amp;zoom" style="position:absolute;margin-left:325.9pt;margin-top:.7pt;width:85pt;height:72.75pt;z-index:251656192;visibility:visible" o:button="t">
            <v:fill o:detectmouseclick="t"/>
            <v:imagedata r:id="rId21" r:href="rId22" cropbottom="3192f"/>
          </v:shape>
        </w:pict>
      </w:r>
    </w:p>
    <w:p w:rsidR="007605E2" w:rsidRPr="00D52212" w:rsidRDefault="007605E2" w:rsidP="002B19F5">
      <w:pPr>
        <w:rPr>
          <w:rFonts w:ascii="Arial Narrow" w:hAnsi="Arial Narrow"/>
          <w:sz w:val="20"/>
          <w:szCs w:val="20"/>
        </w:rPr>
      </w:pPr>
    </w:p>
    <w:p w:rsidR="007605E2" w:rsidRDefault="007605E2" w:rsidP="002B19F5"/>
    <w:p w:rsidR="007605E2" w:rsidRDefault="007605E2" w:rsidP="002B19F5">
      <w:r>
        <w:rPr>
          <w:noProof/>
          <w:lang w:val="tr-TR" w:eastAsia="tr-TR"/>
        </w:rPr>
        <w:pict>
          <v:shape id="_x0000_s1049" type="#_x0000_t202" style="position:absolute;margin-left:-26.3pt;margin-top:19.65pt;width:484.2pt;height:24.75pt;z-index:251667456">
            <v:textbox>
              <w:txbxContent>
                <w:p w:rsidR="007605E2" w:rsidRPr="00F56401" w:rsidRDefault="007605E2">
                  <w:pPr>
                    <w:rPr>
                      <w:rFonts w:ascii="Chiller" w:hAnsi="Chiller"/>
                      <w:b/>
                      <w:sz w:val="32"/>
                      <w:szCs w:val="32"/>
                    </w:rPr>
                  </w:pPr>
                  <w:r w:rsidRPr="004227B5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1.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Headache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4227B5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2.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R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unny nose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</w:t>
                  </w:r>
                  <w:r w:rsidRPr="004227B5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3.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C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ough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4227B5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4.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S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ore throat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4227B5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5.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H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igh temperature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 </w:t>
                  </w:r>
                  <w:r w:rsidRPr="004227B5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6.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B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ackache</w:t>
                  </w:r>
                </w:p>
              </w:txbxContent>
            </v:textbox>
          </v:shape>
        </w:pict>
      </w:r>
    </w:p>
    <w:p w:rsidR="007605E2" w:rsidRDefault="007605E2" w:rsidP="002B19F5"/>
    <w:p w:rsidR="007605E2" w:rsidRPr="00D52212" w:rsidRDefault="007605E2" w:rsidP="00F56401">
      <w:pPr>
        <w:ind w:hanging="567"/>
        <w:rPr>
          <w:rFonts w:ascii="Arial Narrow" w:hAnsi="Arial Narrow"/>
          <w:sz w:val="20"/>
          <w:szCs w:val="20"/>
        </w:rPr>
      </w:pPr>
      <w:r>
        <w:rPr>
          <w:noProof/>
          <w:lang w:val="tr-TR" w:eastAsia="tr-TR"/>
        </w:rPr>
        <w:pict>
          <v:shape id="_x0000_s1050" type="#_x0000_t58" style="position:absolute;margin-left:-2.8pt;margin-top:97.3pt;width:28.35pt;height:28.35pt;z-index:251668480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1" type="#_x0000_t58" style="position:absolute;margin-left:418.7pt;margin-top:89.65pt;width:28.35pt;height:28.35pt;z-index:251673600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2" type="#_x0000_t58" style="position:absolute;margin-left:325.9pt;margin-top:93.55pt;width:28.35pt;height:28.35pt;z-index:251672576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3" type="#_x0000_t58" style="position:absolute;margin-left:251.6pt;margin-top:93.55pt;width:28.35pt;height:28.35pt;z-index:251671552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4" type="#_x0000_t58" style="position:absolute;margin-left:164.4pt;margin-top:89.65pt;width:28.35pt;height:28.35pt;z-index:251670528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5" type="#_x0000_t58" style="position:absolute;margin-left:65.8pt;margin-top:97.3pt;width:28.35pt;height:28.35pt;z-index:251669504" strokeweight="1pt">
            <v:stroke dashstyle="1 1"/>
          </v:shape>
        </w:pict>
      </w:r>
      <w:r>
        <w:rPr>
          <w:noProof/>
          <w:lang w:val="tr-TR" w:eastAsia="tr-TR"/>
        </w:rPr>
        <w:pict>
          <v:shape id="Resim 16" o:spid="_x0000_s1056" type="#_x0000_t75" alt="http://vector.pixmac.com/4/pixmac-vector-87169754.jpg" style="position:absolute;margin-left:382.15pt;margin-top:.25pt;width:93.75pt;height:90.75pt;z-index:-251650048;visibility:visible">
            <v:imagedata r:id="rId23" o:title=""/>
          </v:shape>
        </w:pict>
      </w:r>
      <w:r>
        <w:rPr>
          <w:noProof/>
          <w:lang w:val="tr-TR" w:eastAsia="tr-TR"/>
        </w:rPr>
        <w:pict>
          <v:shape id="_x0000_s1057" type="#_x0000_t75" alt="http://t3.gstatic.com/images?q=tbn:ANd9GcTAtc7lKDSm4NAuivlzrFPMMWZcmvsD2kFYqDaUiDpeDIV4F4z9" style="position:absolute;margin-left:306.4pt;margin-top:7pt;width:80.25pt;height:81pt;z-index:251663360;visibility:visible">
            <v:imagedata r:id="rId24" o:title=""/>
          </v:shape>
        </w:pict>
      </w:r>
      <w:r>
        <w:rPr>
          <w:noProof/>
          <w:lang w:val="tr-TR" w:eastAsia="tr-TR"/>
        </w:rPr>
        <w:pict>
          <v:shape id="Resim 1" o:spid="_x0000_s1058" type="#_x0000_t75" alt="http://i3.squidoocdn.com/resize/squidoo_images/-1/lens2111623_1250691836rnoseimage.gif" style="position:absolute;margin-left:216.4pt;margin-top:.25pt;width:78pt;height:87.75pt;z-index:-251654144;visibility:visible">
            <v:imagedata r:id="rId25" o:title=""/>
          </v:shape>
        </w:pict>
      </w:r>
      <w:r>
        <w:rPr>
          <w:noProof/>
          <w:lang w:val="tr-TR" w:eastAsia="tr-TR"/>
        </w:rPr>
        <w:pict>
          <v:shape id="13242774" o:spid="_x0000_s1059" type="#_x0000_t75" alt="Illness : Woman with headache  Vector" style="position:absolute;margin-left:119.6pt;margin-top:7pt;width:101.25pt;height:81pt;z-index:251665408;visibility:visible">
            <v:imagedata r:id="rId26" o:title=""/>
          </v:shape>
        </w:pict>
      </w:r>
      <w:r>
        <w:rPr>
          <w:noProof/>
          <w:lang w:val="tr-TR" w:eastAsia="tr-TR"/>
        </w:rPr>
        <w:pict>
          <v:shape id="9582958" o:spid="_x0000_s1060" type="#_x0000_t75" alt="Illness : An image of a man with back pain." style="position:absolute;margin-left:34.15pt;margin-top:7pt;width:94.5pt;height:87.75pt;z-index:-251652096;visibility:visible">
            <v:imagedata r:id="rId27" o:title=""/>
          </v:shape>
        </w:pict>
      </w:r>
      <w:r w:rsidRPr="004227B5">
        <w:rPr>
          <w:noProof/>
          <w:lang w:val="tr-TR" w:eastAsia="tr-TR"/>
        </w:rPr>
        <w:pict>
          <v:shape id="Image 1" o:spid="_x0000_i1025" type="#_x0000_t75" alt="사진1" style="width:70.5pt;height:84.75pt;visibility:visible">
            <v:imagedata r:id="rId28" o:title="" croptop="16647f" cropbottom="33998f" cropleft="46967f" cropright="3068f" chromakey="white"/>
          </v:shape>
        </w:pict>
      </w:r>
      <w:r>
        <w:rPr>
          <w:rFonts w:ascii="Arial Narrow" w:hAnsi="Arial Narrow"/>
          <w:sz w:val="20"/>
          <w:szCs w:val="20"/>
        </w:rPr>
        <w:t xml:space="preserve">  </w:t>
      </w:r>
    </w:p>
    <w:p w:rsidR="007605E2" w:rsidRDefault="007605E2" w:rsidP="00A26AF1"/>
    <w:p w:rsidR="007605E2" w:rsidRDefault="007605E2" w:rsidP="00A26AF1"/>
    <w:p w:rsidR="007605E2" w:rsidRDefault="007605E2" w:rsidP="00B36DDC">
      <w:pPr>
        <w:ind w:hanging="709"/>
        <w:rPr>
          <w:rFonts w:ascii="Times New Roman" w:hAnsi="Times New Roman"/>
          <w:b/>
          <w:sz w:val="20"/>
          <w:szCs w:val="20"/>
        </w:rPr>
      </w:pPr>
      <w:r>
        <w:t xml:space="preserve"> </w:t>
      </w:r>
      <w:r>
        <w:rPr>
          <w:rFonts w:ascii="Times New Roman" w:hAnsi="Times New Roman"/>
          <w:b/>
          <w:sz w:val="20"/>
          <w:szCs w:val="20"/>
        </w:rPr>
        <w:t>H</w:t>
      </w:r>
      <w:r w:rsidRPr="00BC1988">
        <w:rPr>
          <w:rFonts w:ascii="Times New Roman" w:hAnsi="Times New Roman"/>
          <w:b/>
          <w:sz w:val="20"/>
          <w:szCs w:val="20"/>
        </w:rPr>
        <w:t xml:space="preserve">) </w:t>
      </w:r>
      <w:r>
        <w:rPr>
          <w:rFonts w:ascii="Times New Roman" w:hAnsi="Times New Roman"/>
          <w:b/>
          <w:sz w:val="20"/>
          <w:szCs w:val="20"/>
        </w:rPr>
        <w:t>FILL IN THE MISSING LETTERS TO GET THE MONTHS OF THE YEAR</w:t>
      </w:r>
      <w:r w:rsidRPr="00BC198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(12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1=12</w:t>
      </w:r>
      <w:r w:rsidRPr="00BC1988">
        <w:rPr>
          <w:rFonts w:ascii="Times New Roman" w:hAnsi="Times New Roman"/>
          <w:b/>
          <w:sz w:val="20"/>
          <w:szCs w:val="20"/>
        </w:rPr>
        <w:t xml:space="preserve">p)   </w:t>
      </w:r>
    </w:p>
    <w:p w:rsidR="007605E2" w:rsidRPr="00A26AF1" w:rsidRDefault="007605E2" w:rsidP="00A26AF1">
      <w:pPr>
        <w:ind w:right="-142" w:hanging="426"/>
        <w:rPr>
          <w:rFonts w:ascii="Times New Roman" w:hAnsi="Times New Roman"/>
          <w:b/>
          <w:sz w:val="20"/>
          <w:szCs w:val="20"/>
        </w:rPr>
      </w:pPr>
      <w:r w:rsidRPr="00A26AF1">
        <w:rPr>
          <w:b/>
          <w:sz w:val="24"/>
          <w:szCs w:val="24"/>
        </w:rPr>
        <w:t>1.</w:t>
      </w:r>
      <w:r w:rsidRPr="00A26AF1">
        <w:rPr>
          <w:sz w:val="24"/>
          <w:szCs w:val="24"/>
        </w:rPr>
        <w:t xml:space="preserve"> J _ N _  A _   _</w:t>
      </w:r>
      <w:r>
        <w:rPr>
          <w:sz w:val="24"/>
          <w:szCs w:val="24"/>
        </w:rPr>
        <w:t xml:space="preserve">      </w:t>
      </w:r>
      <w:r w:rsidRPr="00A26AF1">
        <w:rPr>
          <w:sz w:val="24"/>
          <w:szCs w:val="24"/>
        </w:rPr>
        <w:tab/>
      </w:r>
      <w:r w:rsidRPr="00A26AF1">
        <w:rPr>
          <w:b/>
          <w:sz w:val="24"/>
          <w:szCs w:val="24"/>
        </w:rPr>
        <w:t>4.</w:t>
      </w:r>
      <w:r w:rsidRPr="00A26AF1">
        <w:rPr>
          <w:sz w:val="24"/>
          <w:szCs w:val="24"/>
        </w:rPr>
        <w:t xml:space="preserve"> A  _  R  _  L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b/>
          <w:sz w:val="24"/>
          <w:szCs w:val="24"/>
        </w:rPr>
        <w:t>7.</w:t>
      </w:r>
      <w:r w:rsidRPr="00A26AF1">
        <w:rPr>
          <w:sz w:val="24"/>
          <w:szCs w:val="24"/>
        </w:rPr>
        <w:t xml:space="preserve"> J  _  L _</w:t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</w:t>
      </w:r>
      <w:r w:rsidRPr="00A26AF1">
        <w:rPr>
          <w:b/>
          <w:sz w:val="24"/>
          <w:szCs w:val="24"/>
        </w:rPr>
        <w:t>10.</w:t>
      </w:r>
      <w:r w:rsidRPr="00A26AF1">
        <w:rPr>
          <w:sz w:val="24"/>
          <w:szCs w:val="24"/>
        </w:rPr>
        <w:t xml:space="preserve"> O  C  _  O  _  E  _</w:t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</w:t>
      </w:r>
    </w:p>
    <w:p w:rsidR="007605E2" w:rsidRPr="00A26AF1" w:rsidRDefault="007605E2" w:rsidP="00A26AF1">
      <w:pPr>
        <w:spacing w:after="0" w:line="360" w:lineRule="auto"/>
        <w:ind w:hanging="426"/>
        <w:rPr>
          <w:sz w:val="24"/>
          <w:szCs w:val="24"/>
        </w:rPr>
      </w:pPr>
      <w:r w:rsidRPr="00A26AF1">
        <w:rPr>
          <w:b/>
          <w:sz w:val="24"/>
          <w:szCs w:val="24"/>
        </w:rPr>
        <w:t>2.</w:t>
      </w:r>
      <w:r w:rsidRPr="00A26AF1">
        <w:rPr>
          <w:sz w:val="24"/>
          <w:szCs w:val="24"/>
        </w:rPr>
        <w:t xml:space="preserve"> F E  _ R  U  _  _  Y</w:t>
      </w:r>
      <w:r w:rsidRPr="00A26AF1">
        <w:rPr>
          <w:sz w:val="24"/>
          <w:szCs w:val="24"/>
        </w:rPr>
        <w:tab/>
      </w:r>
      <w:r w:rsidRPr="00A26AF1">
        <w:rPr>
          <w:b/>
          <w:sz w:val="24"/>
          <w:szCs w:val="24"/>
        </w:rPr>
        <w:t>5.</w:t>
      </w:r>
      <w:r w:rsidRPr="00A26AF1">
        <w:rPr>
          <w:sz w:val="24"/>
          <w:szCs w:val="24"/>
        </w:rPr>
        <w:t xml:space="preserve"> M  _  _</w:t>
      </w:r>
      <w:r>
        <w:rPr>
          <w:sz w:val="24"/>
          <w:szCs w:val="24"/>
        </w:rPr>
        <w:tab/>
        <w:t xml:space="preserve">             </w:t>
      </w:r>
      <w:r w:rsidRPr="00A26AF1">
        <w:rPr>
          <w:b/>
          <w:sz w:val="24"/>
          <w:szCs w:val="24"/>
        </w:rPr>
        <w:t>8.</w:t>
      </w:r>
      <w:r w:rsidRPr="00A26AF1">
        <w:rPr>
          <w:sz w:val="24"/>
          <w:szCs w:val="24"/>
        </w:rPr>
        <w:t xml:space="preserve"> A  U  _  U  S  _</w:t>
      </w:r>
      <w:r>
        <w:rPr>
          <w:sz w:val="24"/>
          <w:szCs w:val="24"/>
        </w:rPr>
        <w:t xml:space="preserve">                  </w:t>
      </w:r>
      <w:r w:rsidRPr="00A26AF1">
        <w:rPr>
          <w:b/>
          <w:sz w:val="24"/>
          <w:szCs w:val="24"/>
        </w:rPr>
        <w:t>11.</w:t>
      </w:r>
      <w:r w:rsidRPr="00A26AF1">
        <w:rPr>
          <w:sz w:val="24"/>
          <w:szCs w:val="24"/>
        </w:rPr>
        <w:t xml:space="preserve"> N  _  V  _  M  B _  _</w:t>
      </w:r>
    </w:p>
    <w:p w:rsidR="007605E2" w:rsidRPr="00A26AF1" w:rsidRDefault="007605E2" w:rsidP="00A26AF1">
      <w:pPr>
        <w:spacing w:after="0" w:line="360" w:lineRule="auto"/>
        <w:ind w:hanging="426"/>
        <w:rPr>
          <w:sz w:val="24"/>
          <w:szCs w:val="24"/>
        </w:rPr>
      </w:pPr>
      <w:r w:rsidRPr="00A26AF1">
        <w:rPr>
          <w:b/>
          <w:sz w:val="24"/>
          <w:szCs w:val="24"/>
        </w:rPr>
        <w:t>3.</w:t>
      </w:r>
      <w:r w:rsidRPr="00A26AF1">
        <w:rPr>
          <w:sz w:val="24"/>
          <w:szCs w:val="24"/>
        </w:rPr>
        <w:t xml:space="preserve"> M  _  R C  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b/>
          <w:sz w:val="24"/>
          <w:szCs w:val="24"/>
        </w:rPr>
        <w:t>6.</w:t>
      </w:r>
      <w:r w:rsidRPr="00A26AF1">
        <w:rPr>
          <w:sz w:val="24"/>
          <w:szCs w:val="24"/>
        </w:rPr>
        <w:t xml:space="preserve"> J  _ N _  </w:t>
      </w:r>
      <w:r>
        <w:rPr>
          <w:sz w:val="24"/>
          <w:szCs w:val="24"/>
        </w:rPr>
        <w:tab/>
        <w:t xml:space="preserve">             </w:t>
      </w:r>
      <w:r w:rsidRPr="00A26AF1">
        <w:rPr>
          <w:b/>
          <w:sz w:val="24"/>
          <w:szCs w:val="24"/>
        </w:rPr>
        <w:t>9.</w:t>
      </w:r>
      <w:r w:rsidRPr="00A26AF1">
        <w:rPr>
          <w:sz w:val="24"/>
          <w:szCs w:val="24"/>
        </w:rPr>
        <w:t xml:space="preserve"> S  E  _  _  E  M  _  _  R</w:t>
      </w:r>
      <w:r>
        <w:rPr>
          <w:sz w:val="24"/>
          <w:szCs w:val="24"/>
        </w:rPr>
        <w:t xml:space="preserve">     </w:t>
      </w:r>
      <w:r w:rsidRPr="00A26AF1">
        <w:rPr>
          <w:b/>
          <w:sz w:val="24"/>
          <w:szCs w:val="24"/>
        </w:rPr>
        <w:t>12.</w:t>
      </w:r>
      <w:r w:rsidRPr="00A26AF1">
        <w:rPr>
          <w:sz w:val="24"/>
          <w:szCs w:val="24"/>
        </w:rPr>
        <w:t xml:space="preserve"> D  E  _  _  M  _  E  R</w:t>
      </w:r>
    </w:p>
    <w:p w:rsidR="007605E2" w:rsidRPr="00A26AF1" w:rsidRDefault="007605E2" w:rsidP="00A26AF1">
      <w:pPr>
        <w:spacing w:after="0"/>
        <w:ind w:hanging="709"/>
        <w:rPr>
          <w:rFonts w:ascii="Times New Roman" w:hAnsi="Times New Roman"/>
          <w:b/>
          <w:sz w:val="20"/>
          <w:szCs w:val="20"/>
        </w:rPr>
      </w:pPr>
      <w:r w:rsidRPr="00A26AF1">
        <w:rPr>
          <w:rFonts w:ascii="Times New Roman" w:hAnsi="Times New Roman"/>
          <w:b/>
          <w:sz w:val="20"/>
          <w:szCs w:val="20"/>
        </w:rPr>
        <w:t>I)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26AF1">
        <w:rPr>
          <w:rFonts w:ascii="Times New Roman" w:hAnsi="Times New Roman"/>
          <w:b/>
          <w:sz w:val="20"/>
          <w:szCs w:val="20"/>
        </w:rPr>
        <w:t>ORDER THE LET</w:t>
      </w:r>
      <w:r>
        <w:rPr>
          <w:rFonts w:ascii="Times New Roman" w:hAnsi="Times New Roman"/>
          <w:b/>
          <w:sz w:val="20"/>
          <w:szCs w:val="20"/>
        </w:rPr>
        <w:t>TERS TO GET THE DAYS OF THE WEEK AND ORDER THE DAYS.(7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1=7p)</w:t>
      </w:r>
    </w:p>
    <w:p w:rsidR="007605E2" w:rsidRPr="00A26AF1" w:rsidRDefault="007605E2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TUDESA</w:t>
      </w:r>
      <w:r>
        <w:rPr>
          <w:sz w:val="24"/>
          <w:szCs w:val="24"/>
        </w:rPr>
        <w:t xml:space="preserve">Y 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7605E2" w:rsidRPr="00A26AF1" w:rsidRDefault="007605E2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MOANDY</w:t>
      </w:r>
      <w:r>
        <w:rPr>
          <w:sz w:val="24"/>
          <w:szCs w:val="24"/>
        </w:rPr>
        <w:t xml:space="preserve">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7605E2" w:rsidRPr="00A26AF1" w:rsidRDefault="007605E2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FIDRAY</w:t>
      </w:r>
      <w:r>
        <w:rPr>
          <w:sz w:val="24"/>
          <w:szCs w:val="24"/>
        </w:rPr>
        <w:tab/>
        <w:t xml:space="preserve">    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7605E2" w:rsidRPr="00A26AF1" w:rsidRDefault="007605E2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WNEADD</w:t>
      </w:r>
      <w:r>
        <w:rPr>
          <w:sz w:val="24"/>
          <w:szCs w:val="24"/>
        </w:rPr>
        <w:t>ESY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7605E2" w:rsidRPr="00A26AF1" w:rsidRDefault="007605E2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TDHARSUY</w:t>
      </w:r>
      <w:r>
        <w:rPr>
          <w:sz w:val="24"/>
          <w:szCs w:val="24"/>
        </w:rPr>
        <w:t xml:space="preserve">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7605E2" w:rsidRPr="00A26AF1" w:rsidRDefault="007605E2" w:rsidP="00A26AF1">
      <w:pPr>
        <w:spacing w:after="0" w:line="240" w:lineRule="auto"/>
        <w:rPr>
          <w:b/>
          <w:sz w:val="24"/>
          <w:szCs w:val="24"/>
        </w:rPr>
      </w:pPr>
      <w:r>
        <w:rPr>
          <w:noProof/>
          <w:lang w:val="tr-TR" w:eastAsia="tr-TR"/>
        </w:rPr>
        <w:pict>
          <v:shape id="_x0000_s1061" type="#_x0000_t202" style="position:absolute;margin-left:347.65pt;margin-top:7.65pt;width:144.75pt;height:95.25pt;z-index:251674624" strokecolor="white">
            <v:textbox>
              <w:txbxContent>
                <w:p w:rsidR="007605E2" w:rsidRDefault="007605E2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 w:rsidRPr="008A2787">
                    <w:rPr>
                      <w:rFonts w:ascii="Chiller" w:hAnsi="Chiller"/>
                      <w:sz w:val="40"/>
                      <w:szCs w:val="40"/>
                    </w:rPr>
                    <w:t>GOOD LUCK!</w:t>
                  </w:r>
                  <w:r w:rsidRPr="00B36DDC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4227B5">
                    <w:rPr>
                      <w:rFonts w:ascii="Chiller" w:hAnsi="Chiller"/>
                      <w:noProof/>
                      <w:sz w:val="40"/>
                      <w:szCs w:val="40"/>
                      <w:lang w:val="tr-TR" w:eastAsia="tr-TR"/>
                    </w:rPr>
                    <w:pict>
                      <v:shape id="Resim 24" o:spid="_x0000_i1027" type="#_x0000_t75" style="width:30pt;height:25.5pt;visibility:visible">
                        <v:imagedata r:id="rId29" o:title=""/>
                      </v:shape>
                    </w:pict>
                  </w:r>
                </w:p>
                <w:p w:rsidR="007605E2" w:rsidRDefault="007605E2" w:rsidP="00B36DDC">
                  <w:pPr>
                    <w:spacing w:after="0" w:line="240" w:lineRule="auto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    Yasemin GÜNAY</w:t>
                  </w:r>
                </w:p>
                <w:p w:rsidR="007605E2" w:rsidRDefault="007605E2" w:rsidP="00B36DDC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>ENGLISH TEACHER</w:t>
                  </w:r>
                </w:p>
              </w:txbxContent>
            </v:textbox>
          </v:shape>
        </w:pict>
      </w:r>
      <w:r w:rsidRPr="00A26AF1">
        <w:rPr>
          <w:sz w:val="24"/>
          <w:szCs w:val="24"/>
        </w:rPr>
        <w:t>S</w:t>
      </w:r>
      <w:r>
        <w:rPr>
          <w:sz w:val="24"/>
          <w:szCs w:val="24"/>
        </w:rPr>
        <w:t xml:space="preserve">TADAURY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  <w:r w:rsidRPr="00A26AF1">
        <w:rPr>
          <w:sz w:val="24"/>
          <w:szCs w:val="24"/>
        </w:rPr>
        <w:tab/>
      </w:r>
    </w:p>
    <w:p w:rsidR="007605E2" w:rsidRPr="00A26AF1" w:rsidRDefault="007605E2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SDAUNY</w:t>
      </w:r>
      <w:r>
        <w:rPr>
          <w:sz w:val="24"/>
          <w:szCs w:val="24"/>
        </w:rPr>
        <w:t xml:space="preserve"> 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Pr="00A26AF1">
        <w:rPr>
          <w:sz w:val="24"/>
          <w:szCs w:val="24"/>
        </w:rPr>
        <w:t>___</w:t>
      </w:r>
    </w:p>
    <w:p w:rsidR="007605E2" w:rsidRPr="00A26AF1" w:rsidRDefault="007605E2" w:rsidP="00A26AF1">
      <w:pPr>
        <w:spacing w:after="0" w:line="360" w:lineRule="auto"/>
        <w:rPr>
          <w:sz w:val="24"/>
          <w:szCs w:val="24"/>
        </w:rPr>
      </w:pP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</w:t>
      </w:r>
      <w:bookmarkStart w:id="0" w:name="_GoBack"/>
      <w:bookmarkEnd w:id="0"/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</w:t>
      </w:r>
    </w:p>
    <w:sectPr w:rsidR="007605E2" w:rsidRPr="00A26AF1" w:rsidSect="008B7F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478D"/>
    <w:multiLevelType w:val="hybridMultilevel"/>
    <w:tmpl w:val="A8A8D3BC"/>
    <w:lvl w:ilvl="0" w:tplc="5C9660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FB2"/>
    <w:rsid w:val="000516CE"/>
    <w:rsid w:val="000A7E33"/>
    <w:rsid w:val="00130CC2"/>
    <w:rsid w:val="00190A2A"/>
    <w:rsid w:val="001A1945"/>
    <w:rsid w:val="00226EFA"/>
    <w:rsid w:val="00285A55"/>
    <w:rsid w:val="002B19F5"/>
    <w:rsid w:val="00361CAD"/>
    <w:rsid w:val="00380884"/>
    <w:rsid w:val="00393B38"/>
    <w:rsid w:val="004227B5"/>
    <w:rsid w:val="00496C69"/>
    <w:rsid w:val="00542A7A"/>
    <w:rsid w:val="005F5A3D"/>
    <w:rsid w:val="006266FF"/>
    <w:rsid w:val="006B1E39"/>
    <w:rsid w:val="007605E2"/>
    <w:rsid w:val="00785DD9"/>
    <w:rsid w:val="00797097"/>
    <w:rsid w:val="007C67F3"/>
    <w:rsid w:val="008A2787"/>
    <w:rsid w:val="008B7FB2"/>
    <w:rsid w:val="009528CC"/>
    <w:rsid w:val="00A26AF1"/>
    <w:rsid w:val="00A71FBB"/>
    <w:rsid w:val="00AA1320"/>
    <w:rsid w:val="00B05D3D"/>
    <w:rsid w:val="00B36DDC"/>
    <w:rsid w:val="00BA03F5"/>
    <w:rsid w:val="00BC1988"/>
    <w:rsid w:val="00C84CB4"/>
    <w:rsid w:val="00D52212"/>
    <w:rsid w:val="00D568E6"/>
    <w:rsid w:val="00D85B86"/>
    <w:rsid w:val="00DC3ECC"/>
    <w:rsid w:val="00E1759D"/>
    <w:rsid w:val="00E25DAF"/>
    <w:rsid w:val="00F56401"/>
    <w:rsid w:val="00FC0A1F"/>
    <w:rsid w:val="00FF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B2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FB2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A7E33"/>
    <w:pPr>
      <w:ind w:left="720"/>
      <w:contextualSpacing/>
    </w:pPr>
  </w:style>
  <w:style w:type="table" w:styleId="TableGrid">
    <w:name w:val="Table Grid"/>
    <w:basedOn w:val="TableNormal"/>
    <w:uiPriority w:val="99"/>
    <w:rsid w:val="00BC19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05D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3.gstatic.com/images?q=tbn:ANd9GcSIg9xy4Xy5SNJeoV1UxWWSkQkpWqphUCLosAR1ujDZ6Q4KTnxhyKEHQVA8Zg" TargetMode="External"/><Relationship Id="rId13" Type="http://schemas.openxmlformats.org/officeDocument/2006/relationships/image" Target="media/image5.jpeg"/><Relationship Id="rId18" Type="http://schemas.openxmlformats.org/officeDocument/2006/relationships/image" Target="http://seasons.phillipmartin.info/seasons_summer_sand.gif" TargetMode="Externa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image" Target="http://www.varbak.com/galeri/ya&#287;mur-bulutu-&#231;izimi-nb15184.jp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http://seasons.phillipmartin.info/seasons_butterfly_catcher.gif" TargetMode="External"/><Relationship Id="rId20" Type="http://schemas.openxmlformats.org/officeDocument/2006/relationships/image" Target="https://encrypted-tbn0.google.com/images?q=tbn:ANd9GcRHaW7qUu6gwdItjapoCV6BUQpgJmuru0U4IhVEqQkhsKABuLsFHg" TargetMode="External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http://teasconesandcowboyboots.files.wordpress.com/2011/11/very_windy-clipart.jp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10" Type="http://schemas.openxmlformats.org/officeDocument/2006/relationships/image" Target="http://giysidolabim.com/wp-content/uploads/2010/03/gunes.jpg" TargetMode="External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blogs.worldbank.org/files/ic4d/01cloudy-t9953.jpg" TargetMode="External"/><Relationship Id="rId22" Type="http://schemas.openxmlformats.org/officeDocument/2006/relationships/image" Target="https://encrypted-tbn1.google.com/images?q=tbn:ANd9GcRul1p4c5wwE822VSbutexWeIVTiEa7MeABW3cfWNXRc1ZapU2l" TargetMode="External"/><Relationship Id="rId27" Type="http://schemas.openxmlformats.org/officeDocument/2006/relationships/image" Target="media/image1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349</Words>
  <Characters>1995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YaSeMiNnNn</dc:creator>
  <cp:keywords/>
  <dc:description/>
  <cp:lastModifiedBy>edanur</cp:lastModifiedBy>
  <cp:revision>10</cp:revision>
  <dcterms:created xsi:type="dcterms:W3CDTF">2014-01-05T11:09:00Z</dcterms:created>
  <dcterms:modified xsi:type="dcterms:W3CDTF">2014-01-15T18:17:00Z</dcterms:modified>
</cp:coreProperties>
</file>