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2835"/>
        <w:gridCol w:w="1417"/>
        <w:gridCol w:w="1559"/>
        <w:gridCol w:w="2694"/>
      </w:tblGrid>
      <w:tr w:rsidR="00BA3794" w:rsidRPr="00842BD8" w:rsidTr="00842BD8">
        <w:tc>
          <w:tcPr>
            <w:tcW w:w="10740" w:type="dxa"/>
            <w:gridSpan w:val="5"/>
          </w:tcPr>
          <w:p w:rsidR="00BA3794" w:rsidRPr="00842BD8" w:rsidRDefault="00BA3794" w:rsidP="00842BD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  <w:lang w:eastAsia="tr-TR"/>
              </w:rPr>
              <w:t xml:space="preserve">RİZE İMAM-HATİP ORTAOKULU 2013-2014 EĞİTİM-ÖĞRETİM YILI </w:t>
            </w:r>
          </w:p>
          <w:p w:rsidR="00BA3794" w:rsidRPr="00842BD8" w:rsidRDefault="00BA3794" w:rsidP="00842BD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  <w:lang w:eastAsia="tr-TR"/>
              </w:rPr>
              <w:t>HAZRETİ MUHAMMED'İN HAYATI DERSİ 6.SINIFLAR 1.DÖNEM 2.YAZILI</w:t>
            </w:r>
          </w:p>
        </w:tc>
      </w:tr>
      <w:tr w:rsidR="00BA3794" w:rsidRPr="00842BD8" w:rsidTr="00842BD8">
        <w:tc>
          <w:tcPr>
            <w:tcW w:w="2235" w:type="dxa"/>
          </w:tcPr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  <w:lang w:eastAsia="tr-TR"/>
              </w:rPr>
              <w:t>Adı:</w:t>
            </w:r>
          </w:p>
        </w:tc>
        <w:tc>
          <w:tcPr>
            <w:tcW w:w="2835" w:type="dxa"/>
          </w:tcPr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  <w:lang w:eastAsia="tr-TR"/>
              </w:rPr>
              <w:t>Soyadı:</w:t>
            </w:r>
          </w:p>
        </w:tc>
        <w:tc>
          <w:tcPr>
            <w:tcW w:w="1417" w:type="dxa"/>
          </w:tcPr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  <w:lang w:eastAsia="tr-TR"/>
              </w:rPr>
              <w:t>Sınıfı:</w:t>
            </w:r>
          </w:p>
        </w:tc>
        <w:tc>
          <w:tcPr>
            <w:tcW w:w="1559" w:type="dxa"/>
          </w:tcPr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  <w:lang w:eastAsia="tr-TR"/>
              </w:rPr>
              <w:t>No:</w:t>
            </w:r>
          </w:p>
        </w:tc>
        <w:tc>
          <w:tcPr>
            <w:tcW w:w="2694" w:type="dxa"/>
          </w:tcPr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</w:p>
          <w:p w:rsidR="00BA3794" w:rsidRPr="00842BD8" w:rsidRDefault="00BA3794" w:rsidP="00842BD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eastAsia="tr-TR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  <w:lang w:eastAsia="tr-TR"/>
              </w:rPr>
              <w:t>Not:</w:t>
            </w:r>
          </w:p>
        </w:tc>
      </w:tr>
    </w:tbl>
    <w:p w:rsidR="00BA3794" w:rsidRPr="00E23281" w:rsidRDefault="00BA3794" w:rsidP="00DC2671">
      <w:pPr>
        <w:tabs>
          <w:tab w:val="left" w:pos="4440"/>
        </w:tabs>
        <w:rPr>
          <w:b/>
        </w:rPr>
      </w:pPr>
      <w:r>
        <w:tab/>
      </w:r>
      <w:r w:rsidRPr="00E23281">
        <w:rPr>
          <w:rFonts w:ascii="Cambria" w:hAnsi="Cambria"/>
          <w:b/>
        </w:rPr>
        <w:t>SORULAR</w:t>
      </w:r>
    </w:p>
    <w:p w:rsidR="00BA3794" w:rsidRDefault="00BA3794" w:rsidP="00DC2671">
      <w:pPr>
        <w:sectPr w:rsidR="00BA3794" w:rsidSect="00BF6B13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BA3794" w:rsidRPr="00DC2671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1.</w:t>
      </w:r>
      <w:r w:rsidRPr="00DC2671">
        <w:rPr>
          <w:rFonts w:ascii="Cambria" w:hAnsi="Cambria"/>
          <w:sz w:val="20"/>
          <w:szCs w:val="20"/>
        </w:rPr>
        <w:t>Mekke’den Medine’ye hicret eden Müslümanlara ………………….,onlara yardım eden Medineli Müslümanlara …………..denir.</w:t>
      </w:r>
    </w:p>
    <w:p w:rsidR="00BA3794" w:rsidRPr="00E23281" w:rsidRDefault="00BA3794" w:rsidP="002056F8">
      <w:pPr>
        <w:spacing w:after="0" w:line="240" w:lineRule="auto"/>
        <w:ind w:firstLine="708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Yukarıdaki boşluklara aşağıdaki şıklardan hangisi gelmelidir?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a)Ensar-suffa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b)Muhacir-ensar</w:t>
      </w:r>
      <w:r>
        <w:rPr>
          <w:rFonts w:ascii="Cambria" w:hAnsi="Cambria"/>
          <w:sz w:val="20"/>
          <w:szCs w:val="20"/>
        </w:rPr>
        <w:tab/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d)Ensar-muhacir</w:t>
      </w:r>
      <w:r>
        <w:rPr>
          <w:rFonts w:ascii="Cambria" w:hAnsi="Cambria"/>
          <w:sz w:val="20"/>
          <w:szCs w:val="20"/>
        </w:rPr>
        <w:tab/>
        <w:t>e)Muhacir-ensar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2.İslam tarihinde yapılan ilk mescid hangisidir?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a)Mescid-i Aksa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b)Kuba Mescidi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c)Mescid-i Haram</w:t>
      </w:r>
      <w:r>
        <w:rPr>
          <w:rFonts w:ascii="Cambria" w:hAnsi="Cambria"/>
          <w:sz w:val="20"/>
          <w:szCs w:val="20"/>
        </w:rPr>
        <w:tab/>
        <w:t>d)Mescid-i Nebevi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3.Peygamberimiz’e gelen ilk vahiy hangisidir?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a)Fatiha</w:t>
      </w:r>
      <w:r>
        <w:rPr>
          <w:rFonts w:ascii="Cambria" w:hAnsi="Cambria"/>
          <w:sz w:val="20"/>
          <w:szCs w:val="20"/>
        </w:rPr>
        <w:tab/>
        <w:t>b)Müddesir</w:t>
      </w:r>
      <w:r>
        <w:rPr>
          <w:rFonts w:ascii="Cambria" w:hAnsi="Cambria"/>
          <w:sz w:val="20"/>
          <w:szCs w:val="20"/>
        </w:rPr>
        <w:tab/>
        <w:t>c)Şuara</w:t>
      </w:r>
      <w:r>
        <w:rPr>
          <w:rFonts w:ascii="Cambria" w:hAnsi="Cambria"/>
          <w:sz w:val="20"/>
          <w:szCs w:val="20"/>
        </w:rPr>
        <w:tab/>
        <w:t xml:space="preserve">          d)Alak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4.Aşağıdakilerden hangisi ilk Müslümanlardan değildir?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a)Hz.Ömer</w:t>
      </w:r>
      <w:r>
        <w:rPr>
          <w:rFonts w:ascii="Cambria" w:hAnsi="Cambria"/>
          <w:sz w:val="20"/>
          <w:szCs w:val="20"/>
        </w:rPr>
        <w:tab/>
        <w:t>b)Hz.Ali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c)Hz.Hatice</w:t>
      </w:r>
      <w:r>
        <w:rPr>
          <w:rFonts w:ascii="Cambria" w:hAnsi="Cambria"/>
          <w:sz w:val="20"/>
          <w:szCs w:val="20"/>
        </w:rPr>
        <w:tab/>
        <w:t>d)Hz.Zeyd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5.Peygamberimizin doğum ve vefat yeri aşağıdakilerden hangisinde doğru verilmiştir?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a)Medine-Taif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b)Mekke-Medine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c)Mekke-Mekke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d)Medine-Medine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6.Mescid-i Nebi’nin içerisinde yer alan okulun adı nedir?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a)Suffa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b)Ensar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c)Gazve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d)Sahabe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7.Peygamberimizin gençlik yıllarında Erdemliler Birliği’ne katılması neye önem verdiğini gösterir?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a)Eğitime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b)Adalete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c)Kardeşliğe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d)Sevgi ve saygıya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8.Müslümanların Mekkeli müşriklerle yapmış olduğu ilk savaş hangisidir?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a)Uhud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b)Hendek</w:t>
      </w:r>
      <w:r>
        <w:rPr>
          <w:rFonts w:ascii="Cambria" w:hAnsi="Cambria"/>
          <w:sz w:val="20"/>
          <w:szCs w:val="20"/>
        </w:rPr>
        <w:tab/>
        <w:t>c)Mute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d)Bedir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9.Veda hutbesi ne zaman ve nerede gerçekleşmiştir?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a)Medine-632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b)Medine-630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c)Mekke-632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</w:t>
      </w:r>
      <w:r w:rsidRPr="00E01392">
        <w:rPr>
          <w:rFonts w:ascii="Cambria" w:hAnsi="Cambria"/>
          <w:sz w:val="20"/>
          <w:szCs w:val="20"/>
        </w:rPr>
        <w:t xml:space="preserve"> Mekke-571</w:t>
      </w:r>
      <w:r w:rsidRPr="00E01392">
        <w:rPr>
          <w:rFonts w:ascii="Cambria" w:hAnsi="Cambria"/>
          <w:sz w:val="20"/>
          <w:szCs w:val="20"/>
        </w:rPr>
        <w:tab/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10.Veda hutbesinde aşağıdaki konulardan hangisine değinilmemiştir?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a)İnsanların eşit olduğuna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b)Zekat vermeye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c)Kadın haklarına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d)Can ve mal güvenliğine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11.Peygamberimizin bakımını üstlenen amcası ve dedesi hangi şıkta doğru verilmiştir?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a)Ebu Talip-Abdulmuttalip</w:t>
      </w:r>
      <w:r>
        <w:rPr>
          <w:rFonts w:ascii="Cambria" w:hAnsi="Cambria"/>
          <w:sz w:val="20"/>
          <w:szCs w:val="20"/>
        </w:rPr>
        <w:tab/>
        <w:t>b)Ebu Leheb-Ebu Talip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c)Abbas-Abdulmuttalip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>d)Ebu Talip-Vehb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12.Aşağıdakilerden hangisi peygamberimizin çocuklarından değildir?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a)Zeynep</w:t>
      </w:r>
      <w:r>
        <w:rPr>
          <w:rFonts w:ascii="Cambria" w:hAnsi="Cambria"/>
          <w:sz w:val="20"/>
          <w:szCs w:val="20"/>
        </w:rPr>
        <w:tab/>
        <w:t>b)Kasım</w:t>
      </w:r>
      <w:r>
        <w:rPr>
          <w:rFonts w:ascii="Cambria" w:hAnsi="Cambria"/>
          <w:sz w:val="20"/>
          <w:szCs w:val="20"/>
        </w:rPr>
        <w:tab/>
        <w:t>c)Ali</w:t>
      </w:r>
      <w:r>
        <w:rPr>
          <w:rFonts w:ascii="Cambria" w:hAnsi="Cambria"/>
          <w:sz w:val="20"/>
          <w:szCs w:val="20"/>
        </w:rPr>
        <w:tab/>
        <w:t>d)Fatma</w:t>
      </w:r>
    </w:p>
    <w:p w:rsidR="00BA3794" w:rsidRPr="00BF6B13" w:rsidRDefault="00BA3794" w:rsidP="00BF6B13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13</w:t>
      </w:r>
      <w:r w:rsidRPr="00BF6B13">
        <w:rPr>
          <w:rFonts w:ascii="Cambria" w:hAnsi="Cambria"/>
          <w:b/>
          <w:sz w:val="20"/>
          <w:szCs w:val="20"/>
        </w:rPr>
        <w:t>.Hüzün yılı kimlerin vefat ettiği yıldır?</w:t>
      </w:r>
    </w:p>
    <w:p w:rsidR="00BA3794" w:rsidRPr="00BF6B13" w:rsidRDefault="00BA3794" w:rsidP="00BF6B13">
      <w:pPr>
        <w:spacing w:after="0" w:line="240" w:lineRule="auto"/>
        <w:rPr>
          <w:rFonts w:ascii="Cambria" w:hAnsi="Cambria"/>
          <w:sz w:val="20"/>
          <w:szCs w:val="20"/>
        </w:rPr>
      </w:pPr>
      <w:r w:rsidRPr="00BF6B13">
        <w:rPr>
          <w:rFonts w:ascii="Cambria" w:hAnsi="Cambria"/>
          <w:sz w:val="20"/>
          <w:szCs w:val="20"/>
        </w:rPr>
        <w:t>a)Hz.Ebubekir-Hz.Hatice</w:t>
      </w:r>
      <w:r w:rsidRPr="00BF6B13">
        <w:rPr>
          <w:rFonts w:ascii="Cambria" w:hAnsi="Cambria"/>
          <w:sz w:val="20"/>
          <w:szCs w:val="20"/>
        </w:rPr>
        <w:tab/>
        <w:t xml:space="preserve">      b)Ebu Talip-Hz.Hatice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BF6B13">
        <w:rPr>
          <w:rFonts w:ascii="Cambria" w:hAnsi="Cambria"/>
          <w:sz w:val="20"/>
          <w:szCs w:val="20"/>
        </w:rPr>
        <w:t>c)Abdulmuttalip-Ebu Talip  d)Ebu Talip-Hz.Ömer</w:t>
      </w: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14</w:t>
      </w:r>
      <w:r w:rsidRPr="00E23281">
        <w:rPr>
          <w:rFonts w:ascii="Cambria" w:hAnsi="Cambria"/>
          <w:b/>
          <w:sz w:val="20"/>
          <w:szCs w:val="20"/>
        </w:rPr>
        <w:t>.Peygamberimizin doğduğu çevreyle ilgili hangisi söylenemez?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a)Haksızlıklar çok yaygındı.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b)İnsanların çoğu putperestti.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c)Kabileler halinde yaşarlardı.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d)Kadınlara çok değer verilirdi.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 xml:space="preserve">15.Müslümanların Medine’de </w:t>
      </w:r>
      <w:r>
        <w:rPr>
          <w:rFonts w:ascii="Cambria" w:hAnsi="Cambria"/>
          <w:b/>
          <w:sz w:val="20"/>
          <w:szCs w:val="20"/>
        </w:rPr>
        <w:t xml:space="preserve">barışı sağlamak için </w:t>
      </w:r>
      <w:r w:rsidRPr="00E23281">
        <w:rPr>
          <w:rFonts w:ascii="Cambria" w:hAnsi="Cambria"/>
          <w:b/>
          <w:sz w:val="20"/>
          <w:szCs w:val="20"/>
        </w:rPr>
        <w:t>Yahudilerle yaptığı sözleşme aşağıdakilerden hangisidir?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a)Medine Sözleşmesi</w:t>
      </w:r>
      <w:r>
        <w:rPr>
          <w:rFonts w:ascii="Cambria" w:hAnsi="Cambria"/>
          <w:sz w:val="20"/>
          <w:szCs w:val="20"/>
        </w:rPr>
        <w:tab/>
        <w:t>b)Hudeybiye Anlaşması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c)Sevik Anlaşması</w:t>
      </w:r>
      <w:r>
        <w:rPr>
          <w:rFonts w:ascii="Cambria" w:hAnsi="Cambria"/>
          <w:sz w:val="20"/>
          <w:szCs w:val="20"/>
        </w:rPr>
        <w:tab/>
        <w:t>d)Bedir Sözleşmesi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16.”</w:t>
      </w:r>
      <w:r>
        <w:rPr>
          <w:rFonts w:ascii="Cambria" w:hAnsi="Cambria"/>
          <w:sz w:val="20"/>
          <w:szCs w:val="20"/>
        </w:rPr>
        <w:t>Yemeğin bereketi yemekten önce………..,yemekten sonra da elleri ve …….. yıkamaktadır?”</w:t>
      </w: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E23281">
        <w:rPr>
          <w:rFonts w:ascii="Cambria" w:hAnsi="Cambria"/>
          <w:b/>
          <w:sz w:val="20"/>
          <w:szCs w:val="20"/>
        </w:rPr>
        <w:t>Yukarıdaki hadiste boş bırakılan yerlere hangi şık gelmelidir?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a)ağzı-yüzü  b)elleri-kolları   c)elleri-ağzı</w:t>
      </w:r>
      <w:r>
        <w:rPr>
          <w:rFonts w:ascii="Cambria" w:hAnsi="Cambria"/>
          <w:sz w:val="20"/>
          <w:szCs w:val="20"/>
        </w:rPr>
        <w:tab/>
        <w:t xml:space="preserve">  d)ağzı-kolları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17.Yemeğin başında besmele çekmeyi unutan kişi peygamberimizin hadisine göre  ne yapmalıdır?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a)Bismillahi fi evvelihi ve ahirihi demelidir.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b)Elhamdülillah demelidir.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c)Bir şey demesine gerek yoktur.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d)Euzu çekmelidir.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18.</w:t>
      </w:r>
      <w:r w:rsidRPr="00BD2875">
        <w:rPr>
          <w:rFonts w:ascii="Cambria" w:hAnsi="Cambria"/>
          <w:b/>
          <w:sz w:val="20"/>
          <w:szCs w:val="20"/>
        </w:rPr>
        <w:t>”Sizden biri yemek yediği zaman midesinin 3’te birini yemeğe,3’te birini içmeye,3’te birini de nefes almaya ayırsın.”hadisinde peygamberimiz hangi konuya dikkat çekmiştir?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a)Ağız temizliğine</w:t>
      </w:r>
      <w:r>
        <w:rPr>
          <w:rFonts w:ascii="Cambria" w:hAnsi="Cambria"/>
          <w:sz w:val="20"/>
          <w:szCs w:val="20"/>
        </w:rPr>
        <w:tab/>
        <w:t>b)Ölçülü beslenmeye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c)İsraf etmemeye</w:t>
      </w:r>
      <w:r>
        <w:rPr>
          <w:rFonts w:ascii="Cambria" w:hAnsi="Cambria"/>
          <w:sz w:val="20"/>
          <w:szCs w:val="20"/>
        </w:rPr>
        <w:tab/>
        <w:t>d)Nimete şükretmeye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p w:rsidR="00BA3794" w:rsidRPr="00E23281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E23281">
        <w:rPr>
          <w:rFonts w:ascii="Cambria" w:hAnsi="Cambria"/>
          <w:b/>
          <w:sz w:val="20"/>
          <w:szCs w:val="20"/>
        </w:rPr>
        <w:t>19.Aşağıdakilerden hangisi peygamberimizin ümmeti hakkında korktuğu şeylerden değildir?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a)Tembellik    b)Vefasızlık     c)Şişmanlamak   d)Çok uyku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3E16BD">
        <w:rPr>
          <w:rFonts w:ascii="Cambria" w:hAnsi="Cambria"/>
          <w:b/>
          <w:sz w:val="20"/>
          <w:szCs w:val="20"/>
        </w:rPr>
        <w:t>20.</w:t>
      </w:r>
      <w:r>
        <w:rPr>
          <w:rFonts w:ascii="Cambria" w:hAnsi="Cambria"/>
          <w:b/>
          <w:sz w:val="20"/>
          <w:szCs w:val="20"/>
        </w:rPr>
        <w:t>Aşağıdakilerden hangisi doğrudur?</w:t>
      </w:r>
      <w:bookmarkStart w:id="0" w:name="_GoBack"/>
      <w:bookmarkEnd w:id="0"/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3E16BD">
        <w:rPr>
          <w:rFonts w:ascii="Cambria" w:hAnsi="Cambria"/>
          <w:sz w:val="20"/>
          <w:szCs w:val="20"/>
        </w:rPr>
        <w:t>a</w:t>
      </w:r>
      <w:r>
        <w:rPr>
          <w:rFonts w:ascii="Cambria" w:hAnsi="Cambria"/>
          <w:sz w:val="20"/>
          <w:szCs w:val="20"/>
        </w:rPr>
        <w:t>)Karnımız acıkmadan yemek yiyebiliriz.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b)Yemekten önce ve sonra ellerimizi yıkamalıyız.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c)Yemeğe besmele ile başlamalıyız.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  <w:r w:rsidRPr="00135DD8">
        <w:rPr>
          <w:rFonts w:ascii="Cambria" w:hAnsi="Cambria"/>
          <w:sz w:val="20"/>
          <w:szCs w:val="20"/>
        </w:rPr>
        <w:t>d)Yemek bittikten sonra Allah’a hamd etmeliyiz.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6D017A" w:rsidRDefault="00BA3794" w:rsidP="006D017A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</w:t>
      </w:r>
      <w:r w:rsidRPr="006D017A">
        <w:rPr>
          <w:rFonts w:ascii="Cambria" w:hAnsi="Cambria"/>
          <w:b/>
          <w:sz w:val="20"/>
          <w:szCs w:val="20"/>
        </w:rPr>
        <w:t>CEVAP TABLOSU</w:t>
      </w: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pPr w:leftFromText="141" w:rightFromText="141" w:vertAnchor="text" w:horzAnchor="page" w:tblpX="6523" w:tblpY="-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97"/>
        <w:gridCol w:w="397"/>
        <w:gridCol w:w="397"/>
        <w:gridCol w:w="397"/>
        <w:gridCol w:w="453"/>
        <w:gridCol w:w="397"/>
        <w:gridCol w:w="397"/>
        <w:gridCol w:w="397"/>
        <w:gridCol w:w="397"/>
      </w:tblGrid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11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13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14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15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6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7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17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8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18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9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19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  <w:tr w:rsidR="00BA3794" w:rsidRPr="00842BD8" w:rsidTr="00FA3525">
        <w:tc>
          <w:tcPr>
            <w:tcW w:w="456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10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842BD8"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B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397" w:type="dxa"/>
          </w:tcPr>
          <w:p w:rsidR="00BA3794" w:rsidRPr="00842BD8" w:rsidRDefault="00BA3794" w:rsidP="006811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42BD8">
              <w:rPr>
                <w:rFonts w:ascii="Cambria" w:hAnsi="Cambria"/>
                <w:sz w:val="20"/>
                <w:szCs w:val="20"/>
              </w:rPr>
              <w:t>D</w:t>
            </w:r>
          </w:p>
        </w:tc>
      </w:tr>
    </w:tbl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Default="00BA3794" w:rsidP="002056F8">
      <w:pPr>
        <w:spacing w:after="0" w:line="240" w:lineRule="auto"/>
        <w:rPr>
          <w:rFonts w:ascii="Cambria" w:hAnsi="Cambria"/>
          <w:sz w:val="20"/>
          <w:szCs w:val="20"/>
        </w:rPr>
      </w:pPr>
    </w:p>
    <w:p w:rsidR="00BA3794" w:rsidRPr="0053331D" w:rsidRDefault="00BA3794" w:rsidP="0053331D">
      <w:pPr>
        <w:spacing w:after="0" w:line="240" w:lineRule="auto"/>
        <w:jc w:val="center"/>
        <w:rPr>
          <w:rFonts w:ascii="Cambria" w:hAnsi="Cambria"/>
          <w:sz w:val="20"/>
          <w:szCs w:val="20"/>
        </w:rPr>
      </w:pPr>
      <w:r w:rsidRPr="0053331D">
        <w:rPr>
          <w:rFonts w:ascii="Cambria" w:hAnsi="Cambria"/>
          <w:sz w:val="20"/>
          <w:szCs w:val="20"/>
        </w:rPr>
        <w:t>Hz.Muhammedin Hayatı 5.sınıf  1.dönem 2.yazılı soru ve cevapları</w:t>
      </w:r>
    </w:p>
    <w:sectPr w:rsidR="00BA3794" w:rsidRPr="0053331D" w:rsidSect="00BF6B13">
      <w:type w:val="continuous"/>
      <w:pgSz w:w="11906" w:h="16838"/>
      <w:pgMar w:top="284" w:right="424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5E51"/>
    <w:multiLevelType w:val="hybridMultilevel"/>
    <w:tmpl w:val="C25266B2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EB97DCE"/>
    <w:multiLevelType w:val="hybridMultilevel"/>
    <w:tmpl w:val="1C2634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779"/>
    <w:rsid w:val="00007408"/>
    <w:rsid w:val="00077E64"/>
    <w:rsid w:val="00135DD8"/>
    <w:rsid w:val="00142BC0"/>
    <w:rsid w:val="00146E74"/>
    <w:rsid w:val="002056F8"/>
    <w:rsid w:val="0025010A"/>
    <w:rsid w:val="002B3F76"/>
    <w:rsid w:val="003A7658"/>
    <w:rsid w:val="003B181A"/>
    <w:rsid w:val="003E16BD"/>
    <w:rsid w:val="004422ED"/>
    <w:rsid w:val="0053331D"/>
    <w:rsid w:val="005A13DF"/>
    <w:rsid w:val="006066DD"/>
    <w:rsid w:val="0065469A"/>
    <w:rsid w:val="00681106"/>
    <w:rsid w:val="00684A08"/>
    <w:rsid w:val="006D017A"/>
    <w:rsid w:val="006F59C2"/>
    <w:rsid w:val="007234EA"/>
    <w:rsid w:val="00765343"/>
    <w:rsid w:val="007D542E"/>
    <w:rsid w:val="007F31CD"/>
    <w:rsid w:val="00842BD8"/>
    <w:rsid w:val="008C55B0"/>
    <w:rsid w:val="00941FA0"/>
    <w:rsid w:val="009C7525"/>
    <w:rsid w:val="00A50779"/>
    <w:rsid w:val="00A50DB1"/>
    <w:rsid w:val="00B417C6"/>
    <w:rsid w:val="00BA3794"/>
    <w:rsid w:val="00BD2875"/>
    <w:rsid w:val="00BF6B13"/>
    <w:rsid w:val="00C21BFD"/>
    <w:rsid w:val="00C47C6D"/>
    <w:rsid w:val="00CD70AA"/>
    <w:rsid w:val="00D90C9E"/>
    <w:rsid w:val="00DA7BAB"/>
    <w:rsid w:val="00DB71AF"/>
    <w:rsid w:val="00DC2671"/>
    <w:rsid w:val="00E01392"/>
    <w:rsid w:val="00E23281"/>
    <w:rsid w:val="00E23B82"/>
    <w:rsid w:val="00E703E6"/>
    <w:rsid w:val="00F346FD"/>
    <w:rsid w:val="00F70E3B"/>
    <w:rsid w:val="00FA3525"/>
    <w:rsid w:val="00FC3361"/>
    <w:rsid w:val="00FF2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B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1FA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46E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53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1</Pages>
  <Words>544</Words>
  <Characters>3103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37</cp:revision>
  <dcterms:created xsi:type="dcterms:W3CDTF">2013-12-21T13:19:00Z</dcterms:created>
  <dcterms:modified xsi:type="dcterms:W3CDTF">2013-12-31T13:29:00Z</dcterms:modified>
  <cp:category>www.sorubak.com</cp:category>
</cp:coreProperties>
</file>