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333" w:rsidRPr="002D71E5" w:rsidRDefault="00A91333" w:rsidP="00624827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BİLAL YAŞAR</w:t>
      </w:r>
      <w:r w:rsidRPr="002D71E5">
        <w:rPr>
          <w:b/>
          <w:sz w:val="24"/>
          <w:szCs w:val="24"/>
        </w:rPr>
        <w:t xml:space="preserve"> ORTAOKULU</w:t>
      </w:r>
    </w:p>
    <w:p w:rsidR="00A91333" w:rsidRPr="002D71E5" w:rsidRDefault="00A91333" w:rsidP="00624827">
      <w:pPr>
        <w:pStyle w:val="NoSpacing"/>
        <w:jc w:val="center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BİLİŞİM TEKNOLOJİLERİ VE YAZILIM DERSİ</w:t>
      </w:r>
    </w:p>
    <w:p w:rsidR="00A91333" w:rsidRPr="002D71E5" w:rsidRDefault="00A91333" w:rsidP="00624827">
      <w:pPr>
        <w:pStyle w:val="NoSpacing"/>
        <w:spacing w:after="240"/>
        <w:jc w:val="center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2013-2014 ÖĞRETİM YILI</w:t>
      </w:r>
      <w:r>
        <w:rPr>
          <w:b/>
          <w:sz w:val="24"/>
          <w:szCs w:val="24"/>
        </w:rPr>
        <w:t xml:space="preserve"> 6</w:t>
      </w:r>
      <w:r w:rsidRPr="002D71E5">
        <w:rPr>
          <w:b/>
          <w:sz w:val="24"/>
          <w:szCs w:val="24"/>
        </w:rPr>
        <w:t>.SINIF 1. DÖNEM 2. SINAVI</w:t>
      </w:r>
      <w:r>
        <w:rPr>
          <w:b/>
          <w:sz w:val="24"/>
          <w:szCs w:val="24"/>
        </w:rPr>
        <w:t xml:space="preserve"> </w:t>
      </w:r>
    </w:p>
    <w:p w:rsidR="00A91333" w:rsidRPr="002D71E5" w:rsidRDefault="00A91333" w:rsidP="00624827">
      <w:pPr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Adı Soyadı:</w:t>
      </w:r>
      <w:r w:rsidRPr="002D71E5">
        <w:rPr>
          <w:b/>
          <w:sz w:val="24"/>
          <w:szCs w:val="24"/>
        </w:rPr>
        <w:tab/>
      </w:r>
      <w:r w:rsidRPr="002D71E5">
        <w:rPr>
          <w:b/>
          <w:sz w:val="24"/>
          <w:szCs w:val="24"/>
        </w:rPr>
        <w:tab/>
        <w:t xml:space="preserve">                    Sınıfı / No:</w:t>
      </w:r>
    </w:p>
    <w:p w:rsidR="00A91333" w:rsidRPr="002D71E5" w:rsidRDefault="00A91333" w:rsidP="00624827">
      <w:pPr>
        <w:rPr>
          <w:b/>
          <w:sz w:val="24"/>
          <w:szCs w:val="24"/>
        </w:rPr>
        <w:sectPr w:rsidR="00A91333" w:rsidRPr="002D71E5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A91333" w:rsidRPr="002D71E5" w:rsidRDefault="00A91333" w:rsidP="00A65455">
      <w:pPr>
        <w:pStyle w:val="ListParagraph"/>
        <w:numPr>
          <w:ilvl w:val="0"/>
          <w:numId w:val="1"/>
        </w:numPr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 xml:space="preserve">Aşağıdaki eşleştirmelerden hangisi </w:t>
      </w:r>
      <w:r w:rsidRPr="002D71E5">
        <w:rPr>
          <w:b/>
          <w:color w:val="0D0D0D"/>
          <w:sz w:val="24"/>
          <w:szCs w:val="24"/>
          <w:u w:val="single"/>
        </w:rPr>
        <w:t>yanlıştır</w:t>
      </w:r>
      <w:r w:rsidRPr="002D71E5">
        <w:rPr>
          <w:b/>
          <w:color w:val="0D0D0D"/>
          <w:sz w:val="24"/>
          <w:szCs w:val="24"/>
        </w:rPr>
        <w:t>?</w:t>
      </w:r>
      <w:r w:rsidRPr="002D71E5">
        <w:rPr>
          <w:b/>
          <w:sz w:val="24"/>
          <w:szCs w:val="24"/>
        </w:rPr>
        <w:t xml:space="preserve"> (5 Puan)</w:t>
      </w:r>
    </w:p>
    <w:p w:rsidR="00A91333" w:rsidRPr="002D71E5" w:rsidRDefault="00A91333" w:rsidP="00A24920">
      <w:pPr>
        <w:pStyle w:val="ListParagraph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Kaydet- (Ctrl + S)</w:t>
      </w:r>
    </w:p>
    <w:p w:rsidR="00A91333" w:rsidRPr="002D71E5" w:rsidRDefault="00A91333" w:rsidP="00A24920">
      <w:pPr>
        <w:pStyle w:val="ListParagraph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Kes – (Ctrl + Z)</w:t>
      </w:r>
    </w:p>
    <w:p w:rsidR="00A91333" w:rsidRPr="002D71E5" w:rsidRDefault="00A91333" w:rsidP="00A24920">
      <w:pPr>
        <w:pStyle w:val="ListParagraph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Yapıştır – (Ctrl + V)</w:t>
      </w:r>
    </w:p>
    <w:p w:rsidR="00A91333" w:rsidRPr="002D71E5" w:rsidRDefault="00A91333" w:rsidP="00A24920">
      <w:pPr>
        <w:pStyle w:val="ListParagraph"/>
        <w:numPr>
          <w:ilvl w:val="0"/>
          <w:numId w:val="2"/>
        </w:numPr>
        <w:spacing w:after="0" w:line="240" w:lineRule="auto"/>
        <w:ind w:left="993" w:hanging="294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Kopyala – (Ctrl + C)</w:t>
      </w:r>
    </w:p>
    <w:p w:rsidR="00A91333" w:rsidRPr="002D71E5" w:rsidRDefault="00A91333" w:rsidP="00A65455">
      <w:pPr>
        <w:pStyle w:val="ListParagraph"/>
        <w:spacing w:after="0" w:line="240" w:lineRule="auto"/>
        <w:ind w:left="993"/>
        <w:jc w:val="both"/>
        <w:rPr>
          <w:color w:val="0D0D0D"/>
          <w:sz w:val="24"/>
          <w:szCs w:val="24"/>
        </w:rPr>
      </w:pPr>
    </w:p>
    <w:p w:rsidR="00A91333" w:rsidRPr="002D71E5" w:rsidRDefault="00A91333" w:rsidP="00A24920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Aşağıdakilerden hangisi doğru bir internet adresi yazımıdır?</w:t>
      </w:r>
      <w:r w:rsidRPr="002D71E5">
        <w:rPr>
          <w:b/>
          <w:sz w:val="24"/>
          <w:szCs w:val="24"/>
        </w:rPr>
        <w:t xml:space="preserve"> (5 Puan)</w:t>
      </w:r>
    </w:p>
    <w:p w:rsidR="00A91333" w:rsidRPr="002D71E5" w:rsidRDefault="00A91333" w:rsidP="00A65455">
      <w:pPr>
        <w:pStyle w:val="ListParagraph"/>
        <w:spacing w:after="0" w:line="240" w:lineRule="auto"/>
        <w:rPr>
          <w:b/>
          <w:sz w:val="24"/>
          <w:szCs w:val="24"/>
        </w:rPr>
      </w:pPr>
    </w:p>
    <w:p w:rsidR="00A91333" w:rsidRPr="002D71E5" w:rsidRDefault="00A91333" w:rsidP="00A24920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>
        <w:rPr>
          <w:sz w:val="24"/>
          <w:szCs w:val="24"/>
        </w:rPr>
        <w:t>www.kılavyenintuşları.com</w:t>
      </w:r>
    </w:p>
    <w:p w:rsidR="00A91333" w:rsidRPr="002D71E5" w:rsidRDefault="00A91333" w:rsidP="00A24920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>
        <w:rPr>
          <w:sz w:val="24"/>
          <w:szCs w:val="24"/>
        </w:rPr>
        <w:t>www.çağrıbeyortaokulu.meb.k12.tr</w:t>
      </w:r>
    </w:p>
    <w:p w:rsidR="00A91333" w:rsidRPr="002D71E5" w:rsidRDefault="00A91333" w:rsidP="00530886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>
        <w:rPr>
          <w:sz w:val="24"/>
          <w:szCs w:val="24"/>
        </w:rPr>
        <w:t>www.sehirfirsatlari.com</w:t>
      </w:r>
    </w:p>
    <w:p w:rsidR="00A91333" w:rsidRPr="002D71E5" w:rsidRDefault="00A91333" w:rsidP="00A24920">
      <w:pPr>
        <w:pStyle w:val="ListParagraph"/>
        <w:numPr>
          <w:ilvl w:val="0"/>
          <w:numId w:val="3"/>
        </w:numPr>
        <w:spacing w:after="0" w:line="240" w:lineRule="auto"/>
        <w:ind w:left="993" w:hanging="284"/>
        <w:rPr>
          <w:sz w:val="24"/>
          <w:szCs w:val="24"/>
        </w:rPr>
      </w:pPr>
      <w:r>
        <w:rPr>
          <w:sz w:val="24"/>
          <w:szCs w:val="24"/>
        </w:rPr>
        <w:t>www.türkiye.gov.tr</w:t>
      </w:r>
    </w:p>
    <w:p w:rsidR="00A91333" w:rsidRPr="002D71E5" w:rsidRDefault="00A91333" w:rsidP="00A65455">
      <w:pPr>
        <w:spacing w:after="0" w:line="240" w:lineRule="auto"/>
        <w:ind w:hanging="284"/>
        <w:rPr>
          <w:sz w:val="24"/>
          <w:szCs w:val="24"/>
        </w:rPr>
      </w:pPr>
    </w:p>
    <w:p w:rsidR="00A91333" w:rsidRPr="002D71E5" w:rsidRDefault="00A91333" w:rsidP="00A24920">
      <w:pPr>
        <w:pStyle w:val="ListParagraph"/>
        <w:numPr>
          <w:ilvl w:val="0"/>
          <w:numId w:val="1"/>
        </w:numPr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Aşağıdaki boşluklara uygun cevabı yazınız.</w:t>
      </w:r>
    </w:p>
    <w:p w:rsidR="00A91333" w:rsidRPr="002D71E5" w:rsidRDefault="00A91333" w:rsidP="00C31C3B">
      <w:pPr>
        <w:pStyle w:val="ListParagraph"/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( Yerel alan – Anında Mesajlaşma Yazılımı – İnternet Tarayıcı – Nisan 1993 – E-posta )</w:t>
      </w:r>
    </w:p>
    <w:p w:rsidR="00A91333" w:rsidRPr="002D71E5" w:rsidRDefault="00A91333" w:rsidP="00C31C3B">
      <w:pPr>
        <w:pStyle w:val="ListParagraph"/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(20 Puan)</w:t>
      </w:r>
    </w:p>
    <w:p w:rsidR="00A91333" w:rsidRPr="002D71E5" w:rsidRDefault="00A91333" w:rsidP="00C31C3B">
      <w:pPr>
        <w:pStyle w:val="ListParagraph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A24920">
      <w:pPr>
        <w:pStyle w:val="ListParagraph"/>
        <w:numPr>
          <w:ilvl w:val="0"/>
          <w:numId w:val="4"/>
        </w:numPr>
        <w:ind w:left="851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 xml:space="preserve">İnternet ülkemizde ilk olarak: ODTÜ’de; ………………….. tarihinde kullanılmaya başlanmıştır. </w:t>
      </w:r>
    </w:p>
    <w:p w:rsidR="00A91333" w:rsidRPr="002D71E5" w:rsidRDefault="00A91333" w:rsidP="00A24920">
      <w:pPr>
        <w:pStyle w:val="ListParagraph"/>
        <w:numPr>
          <w:ilvl w:val="0"/>
          <w:numId w:val="4"/>
        </w:numPr>
        <w:ind w:left="851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Birbirine yakın mesafedeki bilgisayarların bir kablo ve ethernet kartı aracılığıyla bağlanmasından oluşan bilgisayar ağlarına ……………….ağı   denir.</w:t>
      </w:r>
    </w:p>
    <w:p w:rsidR="00A91333" w:rsidRPr="002D71E5" w:rsidRDefault="00A91333" w:rsidP="00A24920">
      <w:pPr>
        <w:pStyle w:val="ListParagraph"/>
        <w:numPr>
          <w:ilvl w:val="0"/>
          <w:numId w:val="4"/>
        </w:numPr>
        <w:ind w:left="851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 xml:space="preserve">İnternet sitelerinde gezinti yapabilmeniz için bilgisayarınızda yüklü bir …………………………. programı bulunması gereklidir. </w:t>
      </w:r>
    </w:p>
    <w:p w:rsidR="00A91333" w:rsidRPr="002D71E5" w:rsidRDefault="00A91333" w:rsidP="00A24920">
      <w:pPr>
        <w:pStyle w:val="ListParagraph"/>
        <w:numPr>
          <w:ilvl w:val="0"/>
          <w:numId w:val="4"/>
        </w:numPr>
        <w:ind w:left="851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……………………; günlük yaşamdaki mektubun elektronik ortamdaki karşılığıdır.</w:t>
      </w:r>
    </w:p>
    <w:p w:rsidR="00A91333" w:rsidRPr="002D71E5" w:rsidRDefault="00A91333" w:rsidP="00A24920">
      <w:pPr>
        <w:pStyle w:val="ListParagraph"/>
        <w:numPr>
          <w:ilvl w:val="0"/>
          <w:numId w:val="4"/>
        </w:numPr>
        <w:ind w:left="851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 xml:space="preserve">…………………………….; aynı anda çevrimiçi (online) olan kişiler arasında eş zamanlı iletişim sağlayan, ses,dosya ve görüntü aktarımına olanak veren yazılımlardır. </w:t>
      </w:r>
    </w:p>
    <w:p w:rsidR="00A91333" w:rsidRPr="002D71E5" w:rsidRDefault="00A91333" w:rsidP="009B2488">
      <w:pPr>
        <w:jc w:val="both"/>
        <w:rPr>
          <w:color w:val="0D0D0D"/>
          <w:sz w:val="24"/>
          <w:szCs w:val="24"/>
        </w:rPr>
      </w:pPr>
    </w:p>
    <w:p w:rsidR="00A91333" w:rsidRPr="002D71E5" w:rsidRDefault="00A91333" w:rsidP="002D71E5">
      <w:pPr>
        <w:pStyle w:val="ListParagraph"/>
        <w:numPr>
          <w:ilvl w:val="0"/>
          <w:numId w:val="1"/>
        </w:numPr>
        <w:ind w:left="426"/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 xml:space="preserve">Aşağıdakilerden hangisi </w:t>
      </w:r>
      <w:r>
        <w:rPr>
          <w:b/>
          <w:color w:val="0D0D0D"/>
          <w:sz w:val="24"/>
          <w:szCs w:val="24"/>
          <w:u w:val="single"/>
        </w:rPr>
        <w:t>üniversitelerin</w:t>
      </w:r>
      <w:r w:rsidRPr="002D71E5">
        <w:rPr>
          <w:b/>
          <w:color w:val="0D0D0D"/>
          <w:sz w:val="24"/>
          <w:szCs w:val="24"/>
        </w:rPr>
        <w:t xml:space="preserve"> internet siteleri için kullanılan uzantıdır?</w:t>
      </w:r>
      <w:r w:rsidRPr="002D71E5">
        <w:rPr>
          <w:b/>
          <w:sz w:val="24"/>
          <w:szCs w:val="24"/>
        </w:rPr>
        <w:t xml:space="preserve"> (5 Puan)</w:t>
      </w:r>
    </w:p>
    <w:p w:rsidR="00A91333" w:rsidRPr="002D71E5" w:rsidRDefault="00A91333" w:rsidP="002D71E5">
      <w:pPr>
        <w:pStyle w:val="ListParagraph"/>
        <w:numPr>
          <w:ilvl w:val="0"/>
          <w:numId w:val="5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org</w:t>
      </w:r>
    </w:p>
    <w:p w:rsidR="00A91333" w:rsidRPr="002D71E5" w:rsidRDefault="00A91333" w:rsidP="006B5142">
      <w:pPr>
        <w:pStyle w:val="ListParagraph"/>
        <w:numPr>
          <w:ilvl w:val="0"/>
          <w:numId w:val="5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edu</w:t>
      </w:r>
    </w:p>
    <w:p w:rsidR="00A91333" w:rsidRPr="002D71E5" w:rsidRDefault="00A91333" w:rsidP="002D71E5">
      <w:pPr>
        <w:pStyle w:val="ListParagraph"/>
        <w:numPr>
          <w:ilvl w:val="0"/>
          <w:numId w:val="5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net</w:t>
      </w:r>
    </w:p>
    <w:p w:rsidR="00A91333" w:rsidRDefault="00A91333" w:rsidP="002D71E5">
      <w:pPr>
        <w:pStyle w:val="ListParagraph"/>
        <w:numPr>
          <w:ilvl w:val="0"/>
          <w:numId w:val="5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gov</w:t>
      </w:r>
    </w:p>
    <w:p w:rsidR="00A91333" w:rsidRPr="002D71E5" w:rsidRDefault="00A91333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2D71E5">
      <w:pPr>
        <w:pStyle w:val="ListParagraph"/>
        <w:numPr>
          <w:ilvl w:val="0"/>
          <w:numId w:val="1"/>
        </w:numPr>
        <w:ind w:left="426"/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İnternete bağlanmak için neler gereklidir?</w:t>
      </w:r>
      <w:r w:rsidRPr="002D71E5">
        <w:rPr>
          <w:b/>
          <w:sz w:val="24"/>
          <w:szCs w:val="24"/>
        </w:rPr>
        <w:t xml:space="preserve"> (5 Puan)</w:t>
      </w:r>
    </w:p>
    <w:p w:rsidR="00A91333" w:rsidRPr="002D71E5" w:rsidRDefault="00A91333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2D71E5">
      <w:pPr>
        <w:pStyle w:val="ListParagraph"/>
        <w:numPr>
          <w:ilvl w:val="0"/>
          <w:numId w:val="1"/>
        </w:numPr>
        <w:ind w:left="426"/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Aşağıdakilerden hangisi internet tarayıcı programıdır?</w:t>
      </w:r>
      <w:r w:rsidRPr="002D71E5">
        <w:rPr>
          <w:b/>
          <w:sz w:val="24"/>
          <w:szCs w:val="24"/>
        </w:rPr>
        <w:t xml:space="preserve"> (5 Puan)</w:t>
      </w:r>
    </w:p>
    <w:p w:rsidR="00A91333" w:rsidRPr="002D71E5" w:rsidRDefault="00A91333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2D71E5">
      <w:pPr>
        <w:pStyle w:val="ListParagraph"/>
        <w:numPr>
          <w:ilvl w:val="0"/>
          <w:numId w:val="6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Google Chrome</w:t>
      </w:r>
    </w:p>
    <w:p w:rsidR="00A91333" w:rsidRPr="002D71E5" w:rsidRDefault="00A91333" w:rsidP="002D71E5">
      <w:pPr>
        <w:pStyle w:val="ListParagraph"/>
        <w:numPr>
          <w:ilvl w:val="0"/>
          <w:numId w:val="6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Windows 8</w:t>
      </w:r>
    </w:p>
    <w:p w:rsidR="00A91333" w:rsidRPr="002D71E5" w:rsidRDefault="00A91333" w:rsidP="002D71E5">
      <w:pPr>
        <w:pStyle w:val="ListParagraph"/>
        <w:numPr>
          <w:ilvl w:val="0"/>
          <w:numId w:val="6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Mac OS</w:t>
      </w:r>
    </w:p>
    <w:p w:rsidR="00A91333" w:rsidRPr="002D71E5" w:rsidRDefault="00A91333" w:rsidP="002D71E5">
      <w:pPr>
        <w:pStyle w:val="ListParagraph"/>
        <w:numPr>
          <w:ilvl w:val="0"/>
          <w:numId w:val="6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Linux</w:t>
      </w:r>
    </w:p>
    <w:p w:rsidR="00A91333" w:rsidRPr="002D71E5" w:rsidRDefault="00A91333" w:rsidP="002D71E5">
      <w:pPr>
        <w:pStyle w:val="ListParagraph"/>
        <w:ind w:left="426"/>
        <w:jc w:val="both"/>
        <w:rPr>
          <w:color w:val="0D0D0D"/>
          <w:sz w:val="24"/>
          <w:szCs w:val="24"/>
        </w:rPr>
      </w:pPr>
    </w:p>
    <w:p w:rsidR="00A91333" w:rsidRPr="002D71E5" w:rsidRDefault="00A91333" w:rsidP="002D71E5">
      <w:pPr>
        <w:pStyle w:val="ListParagraph"/>
        <w:numPr>
          <w:ilvl w:val="0"/>
          <w:numId w:val="1"/>
        </w:numPr>
        <w:ind w:left="426"/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Aşağıdakilerden hangisi e-posta kullanıcı adı olabilir?</w:t>
      </w:r>
      <w:r w:rsidRPr="002D71E5">
        <w:rPr>
          <w:b/>
          <w:sz w:val="24"/>
          <w:szCs w:val="24"/>
        </w:rPr>
        <w:t xml:space="preserve"> (5 Puan)</w:t>
      </w:r>
    </w:p>
    <w:p w:rsidR="00A91333" w:rsidRPr="002D71E5" w:rsidRDefault="00A91333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2D71E5">
      <w:pPr>
        <w:pStyle w:val="ListParagraph"/>
        <w:numPr>
          <w:ilvl w:val="0"/>
          <w:numId w:val="7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ebruyiğit1984</w:t>
      </w:r>
    </w:p>
    <w:p w:rsidR="00A91333" w:rsidRPr="002D71E5" w:rsidRDefault="00A91333" w:rsidP="002D71E5">
      <w:pPr>
        <w:pStyle w:val="ListParagraph"/>
        <w:numPr>
          <w:ilvl w:val="0"/>
          <w:numId w:val="7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ebruyiğit</w:t>
      </w:r>
    </w:p>
    <w:p w:rsidR="00A91333" w:rsidRPr="002D71E5" w:rsidRDefault="00A91333" w:rsidP="002D71E5">
      <w:pPr>
        <w:pStyle w:val="ListParagraph"/>
        <w:numPr>
          <w:ilvl w:val="0"/>
          <w:numId w:val="7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ebru_yigit</w:t>
      </w:r>
    </w:p>
    <w:p w:rsidR="00A91333" w:rsidRPr="002D71E5" w:rsidRDefault="00A91333" w:rsidP="002D71E5">
      <w:pPr>
        <w:pStyle w:val="ListParagraph"/>
        <w:numPr>
          <w:ilvl w:val="0"/>
          <w:numId w:val="7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06ebruyiğit</w:t>
      </w:r>
    </w:p>
    <w:p w:rsidR="00A91333" w:rsidRPr="002D71E5" w:rsidRDefault="00A91333" w:rsidP="002D71E5">
      <w:pPr>
        <w:pStyle w:val="ListParagraph"/>
        <w:ind w:left="426"/>
        <w:jc w:val="both"/>
        <w:rPr>
          <w:color w:val="0D0D0D"/>
          <w:sz w:val="24"/>
          <w:szCs w:val="24"/>
        </w:rPr>
      </w:pPr>
    </w:p>
    <w:p w:rsidR="00A91333" w:rsidRPr="002D71E5" w:rsidRDefault="00A91333" w:rsidP="002D71E5">
      <w:pPr>
        <w:pStyle w:val="ListParagraph"/>
        <w:numPr>
          <w:ilvl w:val="0"/>
          <w:numId w:val="1"/>
        </w:numPr>
        <w:ind w:left="426"/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Aşağıdakilerden hangisi anında mesajlaşma yazılımına örnek değildir?</w:t>
      </w:r>
      <w:r w:rsidRPr="002D71E5">
        <w:rPr>
          <w:b/>
          <w:sz w:val="24"/>
          <w:szCs w:val="24"/>
        </w:rPr>
        <w:t xml:space="preserve"> (5 Puan)</w:t>
      </w:r>
    </w:p>
    <w:p w:rsidR="00A91333" w:rsidRPr="002D71E5" w:rsidRDefault="00A91333" w:rsidP="002D71E5">
      <w:pPr>
        <w:pStyle w:val="ListParagraph"/>
        <w:numPr>
          <w:ilvl w:val="0"/>
          <w:numId w:val="9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Skype</w:t>
      </w:r>
    </w:p>
    <w:p w:rsidR="00A91333" w:rsidRPr="002D71E5" w:rsidRDefault="00A91333" w:rsidP="002D71E5">
      <w:pPr>
        <w:pStyle w:val="ListParagraph"/>
        <w:numPr>
          <w:ilvl w:val="0"/>
          <w:numId w:val="9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Yahoo Messenger</w:t>
      </w:r>
    </w:p>
    <w:p w:rsidR="00A91333" w:rsidRPr="002D71E5" w:rsidRDefault="00A91333" w:rsidP="002D71E5">
      <w:pPr>
        <w:pStyle w:val="ListParagraph"/>
        <w:numPr>
          <w:ilvl w:val="0"/>
          <w:numId w:val="9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GTalk</w:t>
      </w:r>
    </w:p>
    <w:p w:rsidR="00A91333" w:rsidRPr="002D71E5" w:rsidRDefault="00A91333" w:rsidP="002D71E5">
      <w:pPr>
        <w:pStyle w:val="ListParagraph"/>
        <w:numPr>
          <w:ilvl w:val="0"/>
          <w:numId w:val="9"/>
        </w:numPr>
        <w:ind w:left="426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Paint</w:t>
      </w:r>
    </w:p>
    <w:p w:rsidR="00A91333" w:rsidRPr="002D71E5" w:rsidRDefault="00A91333" w:rsidP="002D71E5">
      <w:pPr>
        <w:pStyle w:val="ListParagraph"/>
        <w:ind w:left="426"/>
        <w:jc w:val="both"/>
        <w:rPr>
          <w:color w:val="0D0D0D"/>
          <w:sz w:val="24"/>
          <w:szCs w:val="24"/>
        </w:rPr>
      </w:pPr>
    </w:p>
    <w:p w:rsidR="00A91333" w:rsidRPr="002D71E5" w:rsidRDefault="00A91333" w:rsidP="002D71E5">
      <w:pPr>
        <w:pStyle w:val="ListParagraph"/>
        <w:ind w:left="426"/>
        <w:jc w:val="both"/>
        <w:rPr>
          <w:color w:val="0D0D0D"/>
          <w:sz w:val="24"/>
          <w:szCs w:val="24"/>
        </w:rPr>
      </w:pPr>
    </w:p>
    <w:p w:rsidR="00A91333" w:rsidRPr="002D71E5" w:rsidRDefault="00A91333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2D71E5">
      <w:pPr>
        <w:pStyle w:val="ListParagraph"/>
        <w:ind w:left="426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A24920">
      <w:pPr>
        <w:pStyle w:val="ListParagraph"/>
        <w:numPr>
          <w:ilvl w:val="0"/>
          <w:numId w:val="1"/>
        </w:numPr>
        <w:jc w:val="both"/>
        <w:rPr>
          <w:b/>
          <w:color w:val="0D0D0D"/>
          <w:sz w:val="24"/>
          <w:szCs w:val="24"/>
        </w:rPr>
      </w:pPr>
      <w:r w:rsidRPr="002D71E5">
        <w:rPr>
          <w:b/>
          <w:color w:val="0D0D0D"/>
          <w:sz w:val="24"/>
          <w:szCs w:val="24"/>
        </w:rPr>
        <w:t>Bilgisayarda bilgilerin geçici olarak saklandığı birim hangisidir?</w:t>
      </w:r>
      <w:r w:rsidRPr="002D71E5">
        <w:rPr>
          <w:b/>
          <w:sz w:val="24"/>
          <w:szCs w:val="24"/>
        </w:rPr>
        <w:t xml:space="preserve"> (5 Puan)</w:t>
      </w:r>
    </w:p>
    <w:p w:rsidR="00A91333" w:rsidRPr="002D71E5" w:rsidRDefault="00A91333" w:rsidP="002911DB">
      <w:pPr>
        <w:pStyle w:val="ListParagraph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A24920">
      <w:pPr>
        <w:pStyle w:val="ListParagraph"/>
        <w:numPr>
          <w:ilvl w:val="0"/>
          <w:numId w:val="10"/>
        </w:numPr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Ram</w:t>
      </w:r>
    </w:p>
    <w:p w:rsidR="00A91333" w:rsidRPr="002D71E5" w:rsidRDefault="00A91333" w:rsidP="00A24920">
      <w:pPr>
        <w:pStyle w:val="ListParagraph"/>
        <w:numPr>
          <w:ilvl w:val="0"/>
          <w:numId w:val="10"/>
        </w:numPr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Anakart</w:t>
      </w:r>
    </w:p>
    <w:p w:rsidR="00A91333" w:rsidRPr="002D71E5" w:rsidRDefault="00A91333" w:rsidP="00A24920">
      <w:pPr>
        <w:pStyle w:val="ListParagraph"/>
        <w:numPr>
          <w:ilvl w:val="0"/>
          <w:numId w:val="10"/>
        </w:numPr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Ekran Kartı</w:t>
      </w:r>
    </w:p>
    <w:p w:rsidR="00A91333" w:rsidRPr="002D71E5" w:rsidRDefault="00A91333" w:rsidP="00A24920">
      <w:pPr>
        <w:pStyle w:val="ListParagraph"/>
        <w:numPr>
          <w:ilvl w:val="0"/>
          <w:numId w:val="10"/>
        </w:numPr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>Sabit Disk</w:t>
      </w:r>
    </w:p>
    <w:p w:rsidR="00A91333" w:rsidRPr="002D71E5" w:rsidRDefault="00A91333" w:rsidP="00E72377">
      <w:pPr>
        <w:pStyle w:val="ListParagraph"/>
        <w:jc w:val="both"/>
        <w:rPr>
          <w:color w:val="0D0D0D"/>
          <w:sz w:val="24"/>
          <w:szCs w:val="24"/>
        </w:rPr>
      </w:pPr>
    </w:p>
    <w:p w:rsidR="00A91333" w:rsidRPr="002D71E5" w:rsidRDefault="00A91333" w:rsidP="00A24920">
      <w:pPr>
        <w:pStyle w:val="ListParagraph"/>
        <w:numPr>
          <w:ilvl w:val="0"/>
          <w:numId w:val="1"/>
        </w:numPr>
        <w:jc w:val="both"/>
        <w:rPr>
          <w:b/>
          <w:color w:val="0D0D0D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left:0;text-align:left;margin-left:288.8pt;margin-top:67.45pt;width:82.15pt;height:72.75pt;z-index:-251658752;visibility:visible" wrapcoords="-196 0 -196 21377 21600 21377 21600 0 -196 0">
            <v:imagedata r:id="rId7" o:title=""/>
            <w10:wrap type="tight"/>
          </v:shape>
        </w:pict>
      </w:r>
      <w:r w:rsidRPr="002D71E5">
        <w:rPr>
          <w:b/>
          <w:sz w:val="24"/>
          <w:szCs w:val="24"/>
        </w:rPr>
        <w:t>Aşağıdaki cümleleri dikkatlice okuyunuz. Eğer cümlenin  DOĞRU olduğunu düşünüyorsanız, noktalı kısma D;   YANLIŞ olduğunu düşünüyorsanız, noktalı kısma Y yazınız.(20 puan)</w:t>
      </w:r>
    </w:p>
    <w:p w:rsidR="00A91333" w:rsidRPr="002D71E5" w:rsidRDefault="00A91333" w:rsidP="002911DB">
      <w:pPr>
        <w:pStyle w:val="ListParagraph"/>
        <w:ind w:left="284"/>
        <w:rPr>
          <w:sz w:val="24"/>
          <w:szCs w:val="24"/>
        </w:rPr>
      </w:pPr>
    </w:p>
    <w:p w:rsidR="00A91333" w:rsidRPr="002D71E5" w:rsidRDefault="00A91333" w:rsidP="00A24920">
      <w:pPr>
        <w:pStyle w:val="ListParagraph"/>
        <w:numPr>
          <w:ilvl w:val="0"/>
          <w:numId w:val="8"/>
        </w:numPr>
        <w:ind w:left="567" w:hanging="283"/>
        <w:rPr>
          <w:sz w:val="24"/>
          <w:szCs w:val="24"/>
        </w:rPr>
      </w:pPr>
      <w:r>
        <w:rPr>
          <w:noProof/>
          <w:lang w:eastAsia="tr-TR"/>
        </w:rPr>
        <w:pict>
          <v:shape id="Resim 1" o:spid="_x0000_s1027" type="#_x0000_t75" style="position:absolute;left:0;text-align:left;margin-left:289.95pt;margin-top:43.6pt;width:82.15pt;height:69pt;z-index:-251660800;visibility:visible" wrapcoords="-196 0 -196 21365 21600 21365 21600 0 -196 0">
            <v:imagedata r:id="rId8" o:title=""/>
            <w10:wrap type="tight"/>
          </v:shape>
        </w:pict>
      </w:r>
      <w:r w:rsidRPr="002D71E5">
        <w:rPr>
          <w:sz w:val="24"/>
          <w:szCs w:val="24"/>
        </w:rPr>
        <w:t>Bilişim Teknolojileri,insanoğlunun tasarlayarak ürettiği ya da uygulamaya koyduğu faydalı, faydasız veya zararlı her türlü aletler ve araçlardır..(…..)</w:t>
      </w:r>
    </w:p>
    <w:p w:rsidR="00A91333" w:rsidRPr="002D71E5" w:rsidRDefault="00A91333" w:rsidP="00A24920">
      <w:pPr>
        <w:pStyle w:val="ListParagraph"/>
        <w:numPr>
          <w:ilvl w:val="0"/>
          <w:numId w:val="8"/>
        </w:numPr>
        <w:ind w:left="567" w:hanging="283"/>
        <w:rPr>
          <w:sz w:val="24"/>
          <w:szCs w:val="24"/>
        </w:rPr>
      </w:pPr>
      <w:r w:rsidRPr="002D71E5">
        <w:rPr>
          <w:sz w:val="24"/>
          <w:szCs w:val="24"/>
        </w:rPr>
        <w:t>Bilgi teknolojisinin amaçlarından biri hızlı haberleşmeyi sağlamamaktır.(….)</w:t>
      </w:r>
    </w:p>
    <w:p w:rsidR="00A91333" w:rsidRPr="002D71E5" w:rsidRDefault="00A91333" w:rsidP="00A24920">
      <w:pPr>
        <w:pStyle w:val="ListParagraph"/>
        <w:numPr>
          <w:ilvl w:val="0"/>
          <w:numId w:val="8"/>
        </w:numPr>
        <w:ind w:left="567" w:hanging="283"/>
        <w:rPr>
          <w:sz w:val="24"/>
          <w:szCs w:val="24"/>
        </w:rPr>
      </w:pPr>
      <w:r>
        <w:rPr>
          <w:noProof/>
          <w:lang w:eastAsia="tr-TR"/>
        </w:rPr>
        <w:pict>
          <v:shape id="Resim 2" o:spid="_x0000_s1028" type="#_x0000_t75" style="position:absolute;left:0;text-align:left;margin-left:290.7pt;margin-top:5pt;width:76.5pt;height:69.75pt;z-index:-251657728;visibility:visible" wrapcoords="-212 0 -212 21368 21600 21368 21600 0 -212 0">
            <v:imagedata r:id="rId9" o:title=""/>
            <w10:wrap type="tight"/>
          </v:shape>
        </w:pict>
      </w:r>
      <w:r w:rsidRPr="002D71E5">
        <w:rPr>
          <w:sz w:val="24"/>
          <w:szCs w:val="24"/>
        </w:rPr>
        <w:t>Bilgisayar kullanırken, ışık monitöre dik açıyla gelmelidir.(….)</w:t>
      </w:r>
    </w:p>
    <w:p w:rsidR="00A91333" w:rsidRPr="002D71E5" w:rsidRDefault="00A91333" w:rsidP="00A24920">
      <w:pPr>
        <w:pStyle w:val="ListParagraph"/>
        <w:numPr>
          <w:ilvl w:val="0"/>
          <w:numId w:val="8"/>
        </w:numPr>
        <w:ind w:left="567" w:hanging="283"/>
        <w:rPr>
          <w:sz w:val="24"/>
          <w:szCs w:val="24"/>
        </w:rPr>
      </w:pPr>
      <w:r w:rsidRPr="002D71E5">
        <w:rPr>
          <w:sz w:val="24"/>
          <w:szCs w:val="24"/>
        </w:rPr>
        <w:t>Bilgisayar kullanırken, fare ve klavye masanın üzerinde aynı seviyede olmalıdır.(….)</w:t>
      </w:r>
    </w:p>
    <w:p w:rsidR="00A91333" w:rsidRPr="002D71E5" w:rsidRDefault="00A91333" w:rsidP="00A24920">
      <w:pPr>
        <w:pStyle w:val="ListParagraph"/>
        <w:numPr>
          <w:ilvl w:val="0"/>
          <w:numId w:val="8"/>
        </w:numPr>
        <w:ind w:left="567" w:hanging="283"/>
        <w:rPr>
          <w:noProof/>
          <w:sz w:val="24"/>
          <w:szCs w:val="24"/>
        </w:rPr>
      </w:pPr>
      <w:r>
        <w:rPr>
          <w:noProof/>
          <w:lang w:eastAsia="tr-TR"/>
        </w:rPr>
        <w:pict>
          <v:shape id="Resim 6" o:spid="_x0000_s1029" type="#_x0000_t75" style="position:absolute;left:0;text-align:left;margin-left:278.7pt;margin-top:.85pt;width:90.75pt;height:69pt;z-index:-251656704;visibility:visible" wrapcoords="-179 0 -179 21365 21600 21365 21600 0 -179 0">
            <v:imagedata r:id="rId10" o:title=""/>
            <w10:wrap type="tight"/>
          </v:shape>
        </w:pict>
      </w:r>
      <w:r w:rsidRPr="002D71E5">
        <w:rPr>
          <w:noProof/>
          <w:sz w:val="24"/>
          <w:szCs w:val="24"/>
        </w:rPr>
        <w:t>IOS Apple’ın kendi ürettiği tablet ve telefonlar için çıkardığı işletim sistemidir. (…..)</w:t>
      </w:r>
    </w:p>
    <w:p w:rsidR="00A91333" w:rsidRPr="002D71E5" w:rsidRDefault="00A91333" w:rsidP="009B2D91">
      <w:pPr>
        <w:pStyle w:val="ListParagraph"/>
        <w:ind w:left="567"/>
        <w:rPr>
          <w:noProof/>
          <w:sz w:val="24"/>
          <w:szCs w:val="24"/>
        </w:rPr>
      </w:pPr>
    </w:p>
    <w:p w:rsidR="00A91333" w:rsidRPr="002D71E5" w:rsidRDefault="00A91333" w:rsidP="00A24920">
      <w:pPr>
        <w:pStyle w:val="ListParagraph"/>
        <w:numPr>
          <w:ilvl w:val="0"/>
          <w:numId w:val="1"/>
        </w:numPr>
        <w:jc w:val="both"/>
        <w:rPr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>Tarık</w:t>
      </w:r>
      <w:r w:rsidRPr="002D71E5">
        <w:rPr>
          <w:color w:val="0D0D0D"/>
          <w:sz w:val="24"/>
          <w:szCs w:val="24"/>
        </w:rPr>
        <w:t xml:space="preserve"> ve </w:t>
      </w:r>
      <w:r>
        <w:rPr>
          <w:color w:val="0D0D0D"/>
          <w:sz w:val="24"/>
          <w:szCs w:val="24"/>
        </w:rPr>
        <w:t>Emircan</w:t>
      </w:r>
      <w:r w:rsidRPr="002D71E5">
        <w:rPr>
          <w:color w:val="0D0D0D"/>
          <w:sz w:val="24"/>
          <w:szCs w:val="24"/>
        </w:rPr>
        <w:t xml:space="preserve"> bir proje ödevi için grup arkadaşı olmuşlardır. İkisinin de evinde bilgisayarları ve internetleri vardır. </w:t>
      </w:r>
    </w:p>
    <w:p w:rsidR="00A91333" w:rsidRPr="002D71E5" w:rsidRDefault="00A91333" w:rsidP="00425503">
      <w:pPr>
        <w:pStyle w:val="ListParagraph"/>
        <w:jc w:val="both"/>
        <w:rPr>
          <w:color w:val="0D0D0D"/>
          <w:sz w:val="24"/>
          <w:szCs w:val="24"/>
        </w:rPr>
      </w:pPr>
      <w:r w:rsidRPr="002D71E5">
        <w:rPr>
          <w:color w:val="0D0D0D"/>
          <w:sz w:val="24"/>
          <w:szCs w:val="24"/>
        </w:rPr>
        <w:t xml:space="preserve">Beraber </w:t>
      </w:r>
      <w:r>
        <w:rPr>
          <w:color w:val="0D0D0D"/>
          <w:sz w:val="24"/>
          <w:szCs w:val="24"/>
        </w:rPr>
        <w:t>Emircan</w:t>
      </w:r>
      <w:r w:rsidRPr="002D71E5">
        <w:rPr>
          <w:color w:val="0D0D0D"/>
          <w:sz w:val="24"/>
          <w:szCs w:val="24"/>
        </w:rPr>
        <w:t xml:space="preserve">’in bilgisayarında çalışmaktadırlar. Ödeve son değişiklikleri </w:t>
      </w:r>
      <w:r>
        <w:rPr>
          <w:color w:val="0D0D0D"/>
          <w:sz w:val="24"/>
          <w:szCs w:val="24"/>
        </w:rPr>
        <w:t>Tarık</w:t>
      </w:r>
      <w:r w:rsidRPr="002D71E5">
        <w:rPr>
          <w:color w:val="0D0D0D"/>
          <w:sz w:val="24"/>
          <w:szCs w:val="24"/>
        </w:rPr>
        <w:t xml:space="preserve"> verecektir ama karasızdır. Eve gittiğinde annesinde</w:t>
      </w:r>
      <w:r>
        <w:rPr>
          <w:color w:val="0D0D0D"/>
          <w:sz w:val="24"/>
          <w:szCs w:val="24"/>
        </w:rPr>
        <w:t>n fikir almak istiyordur. Bu sırada Emircan Tarık’a der</w:t>
      </w:r>
      <w:r w:rsidRPr="002D71E5">
        <w:rPr>
          <w:color w:val="0D0D0D"/>
          <w:sz w:val="24"/>
          <w:szCs w:val="24"/>
        </w:rPr>
        <w:t>ki flaş belleği</w:t>
      </w:r>
      <w:r>
        <w:rPr>
          <w:color w:val="0D0D0D"/>
          <w:sz w:val="24"/>
          <w:szCs w:val="24"/>
        </w:rPr>
        <w:t>ni sakın bilgisayarıma takma bilgisayarımda virüs var.</w:t>
      </w:r>
    </w:p>
    <w:p w:rsidR="00A91333" w:rsidRPr="002D71E5" w:rsidRDefault="00A91333" w:rsidP="00425503">
      <w:pPr>
        <w:pStyle w:val="ListParagraph"/>
        <w:jc w:val="both"/>
        <w:rPr>
          <w:color w:val="0D0D0D"/>
          <w:sz w:val="24"/>
          <w:szCs w:val="24"/>
        </w:rPr>
      </w:pPr>
    </w:p>
    <w:p w:rsidR="00A91333" w:rsidRPr="002D71E5" w:rsidRDefault="00A91333" w:rsidP="009B2D91">
      <w:pPr>
        <w:pStyle w:val="ListParagraph"/>
        <w:jc w:val="both"/>
        <w:rPr>
          <w:b/>
          <w:color w:val="0D0D0D"/>
          <w:sz w:val="24"/>
          <w:szCs w:val="24"/>
        </w:rPr>
      </w:pPr>
      <w:r>
        <w:rPr>
          <w:b/>
          <w:color w:val="0D0D0D"/>
          <w:sz w:val="24"/>
          <w:szCs w:val="24"/>
        </w:rPr>
        <w:t>Tarık</w:t>
      </w:r>
      <w:r w:rsidRPr="002D71E5">
        <w:rPr>
          <w:b/>
          <w:color w:val="0D0D0D"/>
          <w:sz w:val="24"/>
          <w:szCs w:val="24"/>
        </w:rPr>
        <w:t xml:space="preserve"> hangi yöntemi kullanarak ödevin son haline evindeki bilgisayardan ulaşabilir?</w:t>
      </w:r>
      <w:r w:rsidRPr="002D71E5">
        <w:rPr>
          <w:b/>
          <w:sz w:val="24"/>
          <w:szCs w:val="24"/>
        </w:rPr>
        <w:t xml:space="preserve"> </w:t>
      </w:r>
      <w:r w:rsidRPr="00E72377">
        <w:rPr>
          <w:b/>
          <w:sz w:val="24"/>
          <w:szCs w:val="24"/>
        </w:rPr>
        <w:t>(5 Puan)</w:t>
      </w:r>
    </w:p>
    <w:p w:rsidR="00A91333" w:rsidRPr="002D71E5" w:rsidRDefault="00A91333" w:rsidP="009B2D91">
      <w:pPr>
        <w:pStyle w:val="ListParagraph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9B2D91">
      <w:pPr>
        <w:pStyle w:val="ListParagraph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9B2D91">
      <w:pPr>
        <w:pStyle w:val="ListParagraph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9B2D91">
      <w:pPr>
        <w:pStyle w:val="ListParagraph"/>
        <w:jc w:val="both"/>
        <w:rPr>
          <w:b/>
          <w:color w:val="0D0D0D"/>
          <w:sz w:val="24"/>
          <w:szCs w:val="24"/>
        </w:rPr>
      </w:pPr>
    </w:p>
    <w:p w:rsidR="00A91333" w:rsidRPr="00DE3607" w:rsidRDefault="00A91333" w:rsidP="00BF320B">
      <w:pPr>
        <w:pStyle w:val="ListParagraph"/>
        <w:numPr>
          <w:ilvl w:val="0"/>
          <w:numId w:val="1"/>
        </w:numPr>
        <w:ind w:left="284"/>
        <w:jc w:val="both"/>
        <w:rPr>
          <w:b/>
          <w:sz w:val="24"/>
          <w:szCs w:val="24"/>
        </w:rPr>
      </w:pPr>
      <w:r w:rsidRPr="00DE3607">
        <w:rPr>
          <w:b/>
          <w:sz w:val="24"/>
          <w:szCs w:val="24"/>
        </w:rPr>
        <w:t xml:space="preserve">Aşağıdakilerden hangisi e-posta servisi </w:t>
      </w:r>
      <w:r w:rsidRPr="00DE3607">
        <w:rPr>
          <w:b/>
          <w:sz w:val="24"/>
          <w:szCs w:val="24"/>
          <w:u w:val="single"/>
        </w:rPr>
        <w:t>değildir</w:t>
      </w:r>
      <w:r w:rsidRPr="00DE3607">
        <w:rPr>
          <w:b/>
          <w:sz w:val="24"/>
          <w:szCs w:val="24"/>
        </w:rPr>
        <w:t>? (5 Puan)</w:t>
      </w:r>
    </w:p>
    <w:p w:rsidR="00A91333" w:rsidRPr="002D71E5" w:rsidRDefault="00A91333" w:rsidP="00BF320B">
      <w:pPr>
        <w:pStyle w:val="ListParagraph"/>
        <w:numPr>
          <w:ilvl w:val="0"/>
          <w:numId w:val="11"/>
        </w:numPr>
        <w:ind w:left="284"/>
        <w:rPr>
          <w:sz w:val="24"/>
          <w:szCs w:val="24"/>
        </w:rPr>
      </w:pPr>
      <w:r>
        <w:rPr>
          <w:sz w:val="24"/>
          <w:szCs w:val="24"/>
        </w:rPr>
        <w:t>msn</w:t>
      </w:r>
    </w:p>
    <w:p w:rsidR="00A91333" w:rsidRPr="002D71E5" w:rsidRDefault="00A91333" w:rsidP="00422870">
      <w:pPr>
        <w:pStyle w:val="ListParagraph"/>
        <w:numPr>
          <w:ilvl w:val="0"/>
          <w:numId w:val="11"/>
        </w:numPr>
        <w:ind w:left="284"/>
        <w:rPr>
          <w:sz w:val="24"/>
          <w:szCs w:val="24"/>
        </w:rPr>
      </w:pPr>
      <w:r>
        <w:rPr>
          <w:sz w:val="24"/>
          <w:szCs w:val="24"/>
        </w:rPr>
        <w:t>twitter</w:t>
      </w:r>
    </w:p>
    <w:p w:rsidR="00A91333" w:rsidRPr="002D71E5" w:rsidRDefault="00A91333" w:rsidP="00BF320B">
      <w:pPr>
        <w:pStyle w:val="ListParagraph"/>
        <w:numPr>
          <w:ilvl w:val="0"/>
          <w:numId w:val="11"/>
        </w:numPr>
        <w:ind w:left="284"/>
        <w:rPr>
          <w:sz w:val="24"/>
          <w:szCs w:val="24"/>
        </w:rPr>
      </w:pPr>
      <w:r>
        <w:rPr>
          <w:sz w:val="24"/>
          <w:szCs w:val="24"/>
        </w:rPr>
        <w:t>gmail</w:t>
      </w:r>
    </w:p>
    <w:p w:rsidR="00A91333" w:rsidRPr="002D71E5" w:rsidRDefault="00A91333" w:rsidP="00BF320B">
      <w:pPr>
        <w:pStyle w:val="ListParagraph"/>
        <w:numPr>
          <w:ilvl w:val="0"/>
          <w:numId w:val="11"/>
        </w:numPr>
        <w:ind w:left="284"/>
        <w:rPr>
          <w:sz w:val="24"/>
          <w:szCs w:val="24"/>
        </w:rPr>
      </w:pPr>
      <w:r>
        <w:rPr>
          <w:sz w:val="24"/>
          <w:szCs w:val="24"/>
        </w:rPr>
        <w:t>mynet</w:t>
      </w:r>
    </w:p>
    <w:p w:rsidR="00A91333" w:rsidRPr="002D71E5" w:rsidRDefault="00A91333" w:rsidP="00BF320B">
      <w:pPr>
        <w:pStyle w:val="ListParagraph"/>
        <w:ind w:left="284"/>
        <w:rPr>
          <w:sz w:val="24"/>
          <w:szCs w:val="24"/>
        </w:rPr>
      </w:pPr>
    </w:p>
    <w:p w:rsidR="00A91333" w:rsidRPr="002D71E5" w:rsidRDefault="00A91333" w:rsidP="00BF320B">
      <w:pPr>
        <w:pStyle w:val="ListParagraph"/>
        <w:numPr>
          <w:ilvl w:val="0"/>
          <w:numId w:val="1"/>
        </w:numPr>
        <w:ind w:left="284"/>
        <w:jc w:val="both"/>
        <w:rPr>
          <w:b/>
          <w:color w:val="0D0D0D"/>
          <w:sz w:val="24"/>
          <w:szCs w:val="24"/>
        </w:rPr>
      </w:pPr>
      <w:r w:rsidRPr="002D71E5">
        <w:rPr>
          <w:b/>
          <w:sz w:val="24"/>
          <w:szCs w:val="24"/>
        </w:rPr>
        <w:t>Aşağıdaki internet tarayıcılarının resimleri verilmiştir.  Yanlarına isimlerini yazınız.</w:t>
      </w:r>
      <w:r w:rsidRPr="00BF320B">
        <w:rPr>
          <w:b/>
          <w:sz w:val="24"/>
          <w:szCs w:val="24"/>
        </w:rPr>
        <w:t xml:space="preserve"> </w:t>
      </w:r>
      <w:r w:rsidRPr="00E72377">
        <w:rPr>
          <w:b/>
          <w:sz w:val="24"/>
          <w:szCs w:val="24"/>
        </w:rPr>
        <w:t>(5 Puan)</w:t>
      </w:r>
    </w:p>
    <w:p w:rsidR="00A91333" w:rsidRPr="002D71E5" w:rsidRDefault="00A91333" w:rsidP="00BF320B">
      <w:pPr>
        <w:ind w:left="284"/>
        <w:jc w:val="both"/>
        <w:rPr>
          <w:b/>
          <w:color w:val="0D0D0D"/>
          <w:sz w:val="24"/>
          <w:szCs w:val="24"/>
        </w:rPr>
      </w:pPr>
      <w:r>
        <w:rPr>
          <w:noProof/>
          <w:lang w:eastAsia="tr-TR"/>
        </w:rPr>
        <w:pict>
          <v:shape id="Resim 3" o:spid="_x0000_s1030" type="#_x0000_t75" style="position:absolute;left:0;text-align:left;margin-left:-3.6pt;margin-top:1.95pt;width:81.75pt;height:66pt;z-index:-251659776;visibility:visible" wrapcoords="-198 0 -198 21355 21600 21355 21600 0 -198 0">
            <v:imagedata r:id="rId11" o:title=""/>
            <w10:wrap type="tight"/>
          </v:shape>
        </w:pict>
      </w:r>
    </w:p>
    <w:p w:rsidR="00A91333" w:rsidRPr="002D71E5" w:rsidRDefault="00A91333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A91333" w:rsidRDefault="00A91333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A91333" w:rsidRDefault="00A91333" w:rsidP="00BF320B">
      <w:pPr>
        <w:ind w:left="284"/>
        <w:jc w:val="both"/>
        <w:rPr>
          <w:b/>
          <w:color w:val="0D0D0D"/>
          <w:sz w:val="24"/>
          <w:szCs w:val="24"/>
        </w:rPr>
      </w:pPr>
    </w:p>
    <w:p w:rsidR="00A91333" w:rsidRPr="002D71E5" w:rsidRDefault="00A91333" w:rsidP="00BF320B">
      <w:pPr>
        <w:pStyle w:val="ListParagraph"/>
        <w:numPr>
          <w:ilvl w:val="0"/>
          <w:numId w:val="1"/>
        </w:numPr>
        <w:ind w:left="284"/>
        <w:jc w:val="both"/>
        <w:rPr>
          <w:b/>
          <w:color w:val="0D0D0D"/>
          <w:sz w:val="24"/>
          <w:szCs w:val="24"/>
        </w:rPr>
      </w:pPr>
      <w:r w:rsidRPr="002D71E5">
        <w:rPr>
          <w:b/>
          <w:sz w:val="24"/>
          <w:szCs w:val="24"/>
        </w:rPr>
        <w:t xml:space="preserve">Bir bilgisayardan bir diğerine yayılan ve bilgisayara zarar veren programlara ne denir? </w:t>
      </w:r>
      <w:r w:rsidRPr="00E72377">
        <w:rPr>
          <w:b/>
          <w:sz w:val="24"/>
          <w:szCs w:val="24"/>
        </w:rPr>
        <w:t>(5 Puan)</w:t>
      </w:r>
    </w:p>
    <w:p w:rsidR="00A91333" w:rsidRPr="002D71E5" w:rsidRDefault="00A91333" w:rsidP="00BF320B">
      <w:pPr>
        <w:pStyle w:val="ListParagraph"/>
        <w:numPr>
          <w:ilvl w:val="0"/>
          <w:numId w:val="12"/>
        </w:numPr>
        <w:ind w:left="284"/>
        <w:rPr>
          <w:sz w:val="24"/>
          <w:szCs w:val="24"/>
        </w:rPr>
      </w:pPr>
      <w:r w:rsidRPr="002D71E5">
        <w:rPr>
          <w:sz w:val="24"/>
          <w:szCs w:val="24"/>
        </w:rPr>
        <w:t>Yazılım</w:t>
      </w:r>
    </w:p>
    <w:p w:rsidR="00A91333" w:rsidRPr="002D71E5" w:rsidRDefault="00A91333" w:rsidP="00BF320B">
      <w:pPr>
        <w:pStyle w:val="ListParagraph"/>
        <w:numPr>
          <w:ilvl w:val="0"/>
          <w:numId w:val="12"/>
        </w:numPr>
        <w:ind w:left="284"/>
        <w:rPr>
          <w:sz w:val="24"/>
          <w:szCs w:val="24"/>
        </w:rPr>
      </w:pPr>
      <w:r w:rsidRPr="002D71E5">
        <w:rPr>
          <w:sz w:val="24"/>
          <w:szCs w:val="24"/>
        </w:rPr>
        <w:t>Güvenlik duvarı</w:t>
      </w:r>
    </w:p>
    <w:p w:rsidR="00A91333" w:rsidRPr="002D71E5" w:rsidRDefault="00A91333" w:rsidP="00BF320B">
      <w:pPr>
        <w:pStyle w:val="ListParagraph"/>
        <w:numPr>
          <w:ilvl w:val="0"/>
          <w:numId w:val="12"/>
        </w:numPr>
        <w:ind w:left="284"/>
        <w:rPr>
          <w:sz w:val="24"/>
          <w:szCs w:val="24"/>
        </w:rPr>
      </w:pPr>
      <w:r w:rsidRPr="002D71E5">
        <w:rPr>
          <w:sz w:val="24"/>
          <w:szCs w:val="24"/>
        </w:rPr>
        <w:t>Antivirüs</w:t>
      </w:r>
    </w:p>
    <w:p w:rsidR="00A91333" w:rsidRPr="002D71E5" w:rsidRDefault="00A91333" w:rsidP="00BF320B">
      <w:pPr>
        <w:pStyle w:val="ListParagraph"/>
        <w:numPr>
          <w:ilvl w:val="0"/>
          <w:numId w:val="12"/>
        </w:numPr>
        <w:ind w:left="284"/>
        <w:rPr>
          <w:sz w:val="24"/>
          <w:szCs w:val="24"/>
        </w:rPr>
      </w:pPr>
      <w:r w:rsidRPr="002D71E5">
        <w:rPr>
          <w:sz w:val="24"/>
          <w:szCs w:val="24"/>
        </w:rPr>
        <w:t>Virüs</w:t>
      </w:r>
    </w:p>
    <w:p w:rsidR="00A91333" w:rsidRDefault="00A91333" w:rsidP="005426EE">
      <w:pPr>
        <w:pStyle w:val="ListParagraph"/>
        <w:jc w:val="center"/>
        <w:rPr>
          <w:b/>
          <w:sz w:val="24"/>
          <w:szCs w:val="24"/>
        </w:rPr>
      </w:pPr>
    </w:p>
    <w:p w:rsidR="00A91333" w:rsidRPr="002D71E5" w:rsidRDefault="00A91333" w:rsidP="005426EE">
      <w:pPr>
        <w:pStyle w:val="ListParagraph"/>
        <w:jc w:val="center"/>
        <w:rPr>
          <w:b/>
          <w:sz w:val="24"/>
          <w:szCs w:val="24"/>
        </w:rPr>
      </w:pPr>
      <w:r w:rsidRPr="002D71E5">
        <w:rPr>
          <w:b/>
          <w:sz w:val="24"/>
          <w:szCs w:val="24"/>
        </w:rPr>
        <w:t>Başarılar Dilerim</w:t>
      </w:r>
    </w:p>
    <w:p w:rsidR="00A91333" w:rsidRPr="002D71E5" w:rsidRDefault="00A91333" w:rsidP="00A26757">
      <w:pPr>
        <w:pStyle w:val="ListParagraph"/>
        <w:jc w:val="center"/>
        <w:rPr>
          <w:sz w:val="24"/>
          <w:szCs w:val="24"/>
        </w:rPr>
      </w:pPr>
      <w:r w:rsidRPr="002D71E5">
        <w:rPr>
          <w:sz w:val="24"/>
          <w:szCs w:val="24"/>
        </w:rPr>
        <w:t>Ebru YİĞİT</w:t>
      </w:r>
    </w:p>
    <w:p w:rsidR="00A91333" w:rsidRDefault="00A91333" w:rsidP="00D562CC">
      <w:pPr>
        <w:pStyle w:val="ListParagraph"/>
        <w:jc w:val="center"/>
        <w:rPr>
          <w:sz w:val="24"/>
          <w:szCs w:val="24"/>
        </w:rPr>
      </w:pPr>
      <w:r w:rsidRPr="002D71E5">
        <w:rPr>
          <w:sz w:val="24"/>
          <w:szCs w:val="24"/>
        </w:rPr>
        <w:t>Bilişim Teknolojileri ve Yazılım Dersi Öğretmeni</w:t>
      </w:r>
    </w:p>
    <w:p w:rsidR="00A91333" w:rsidRPr="002D71E5" w:rsidRDefault="00A91333" w:rsidP="00D562CC">
      <w:pPr>
        <w:pStyle w:val="ListParagraph"/>
        <w:jc w:val="center"/>
        <w:rPr>
          <w:sz w:val="24"/>
          <w:szCs w:val="24"/>
        </w:rPr>
      </w:pPr>
      <w:hyperlink r:id="rId12" w:history="1">
        <w:r w:rsidRPr="000E7B2D">
          <w:rPr>
            <w:rStyle w:val="Hyperlink"/>
            <w:b/>
            <w:sz w:val="20"/>
            <w:szCs w:val="20"/>
          </w:rPr>
          <w:t>www.sorubak.com</w:t>
        </w:r>
      </w:hyperlink>
    </w:p>
    <w:sectPr w:rsidR="00A91333" w:rsidRPr="002D71E5" w:rsidSect="007D78C4">
      <w:type w:val="continuous"/>
      <w:pgSz w:w="11906" w:h="16838"/>
      <w:pgMar w:top="-404" w:right="566" w:bottom="709" w:left="426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333" w:rsidRDefault="00A91333" w:rsidP="00F50529">
      <w:pPr>
        <w:spacing w:after="0" w:line="240" w:lineRule="auto"/>
      </w:pPr>
      <w:r>
        <w:separator/>
      </w:r>
    </w:p>
  </w:endnote>
  <w:endnote w:type="continuationSeparator" w:id="0">
    <w:p w:rsidR="00A91333" w:rsidRDefault="00A91333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333" w:rsidRDefault="00A91333" w:rsidP="00F50529">
      <w:pPr>
        <w:spacing w:after="0" w:line="240" w:lineRule="auto"/>
      </w:pPr>
      <w:r>
        <w:separator/>
      </w:r>
    </w:p>
  </w:footnote>
  <w:footnote w:type="continuationSeparator" w:id="0">
    <w:p w:rsidR="00A91333" w:rsidRDefault="00A91333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3F20"/>
    <w:multiLevelType w:val="hybridMultilevel"/>
    <w:tmpl w:val="E9121A6E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6D726A"/>
    <w:multiLevelType w:val="hybridMultilevel"/>
    <w:tmpl w:val="3B84818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901726"/>
    <w:multiLevelType w:val="hybridMultilevel"/>
    <w:tmpl w:val="97B8FC2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213A5862"/>
    <w:multiLevelType w:val="hybridMultilevel"/>
    <w:tmpl w:val="F3ACB0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D903F4"/>
    <w:multiLevelType w:val="hybridMultilevel"/>
    <w:tmpl w:val="CFD22B08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33C7285D"/>
    <w:multiLevelType w:val="hybridMultilevel"/>
    <w:tmpl w:val="510007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887A30"/>
    <w:multiLevelType w:val="hybridMultilevel"/>
    <w:tmpl w:val="89587C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186448E"/>
    <w:multiLevelType w:val="hybridMultilevel"/>
    <w:tmpl w:val="91AC06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D9A7C8F"/>
    <w:multiLevelType w:val="hybridMultilevel"/>
    <w:tmpl w:val="A802D0B2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0"/>
  </w:num>
  <w:num w:numId="5">
    <w:abstractNumId w:val="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4"/>
  </w:num>
  <w:num w:numId="11">
    <w:abstractNumId w:val="2"/>
  </w:num>
  <w:num w:numId="12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529"/>
    <w:rsid w:val="00002562"/>
    <w:rsid w:val="00012840"/>
    <w:rsid w:val="00020904"/>
    <w:rsid w:val="0005166B"/>
    <w:rsid w:val="00076FEC"/>
    <w:rsid w:val="0007790C"/>
    <w:rsid w:val="00080210"/>
    <w:rsid w:val="00091B4E"/>
    <w:rsid w:val="000A01B6"/>
    <w:rsid w:val="000E6B20"/>
    <w:rsid w:val="000E7B2D"/>
    <w:rsid w:val="00134C80"/>
    <w:rsid w:val="00136437"/>
    <w:rsid w:val="00193BEE"/>
    <w:rsid w:val="001B388B"/>
    <w:rsid w:val="001C16A5"/>
    <w:rsid w:val="002002FB"/>
    <w:rsid w:val="00217051"/>
    <w:rsid w:val="00224DD7"/>
    <w:rsid w:val="00255116"/>
    <w:rsid w:val="002723C0"/>
    <w:rsid w:val="00274AB7"/>
    <w:rsid w:val="002911DB"/>
    <w:rsid w:val="002D71E5"/>
    <w:rsid w:val="002E652B"/>
    <w:rsid w:val="00341179"/>
    <w:rsid w:val="0037289A"/>
    <w:rsid w:val="0037395B"/>
    <w:rsid w:val="00410283"/>
    <w:rsid w:val="00412158"/>
    <w:rsid w:val="00422870"/>
    <w:rsid w:val="004250B5"/>
    <w:rsid w:val="00425503"/>
    <w:rsid w:val="00435467"/>
    <w:rsid w:val="00456660"/>
    <w:rsid w:val="00472C6A"/>
    <w:rsid w:val="0049456C"/>
    <w:rsid w:val="004A26F9"/>
    <w:rsid w:val="004C1CB4"/>
    <w:rsid w:val="00530886"/>
    <w:rsid w:val="0054045B"/>
    <w:rsid w:val="005426EE"/>
    <w:rsid w:val="005426F9"/>
    <w:rsid w:val="00555C8C"/>
    <w:rsid w:val="005C2D25"/>
    <w:rsid w:val="005D581C"/>
    <w:rsid w:val="005E14FF"/>
    <w:rsid w:val="00623034"/>
    <w:rsid w:val="00624827"/>
    <w:rsid w:val="0062615C"/>
    <w:rsid w:val="006548E1"/>
    <w:rsid w:val="0068247C"/>
    <w:rsid w:val="006B2654"/>
    <w:rsid w:val="006B5142"/>
    <w:rsid w:val="006D61E6"/>
    <w:rsid w:val="006F4814"/>
    <w:rsid w:val="007005D3"/>
    <w:rsid w:val="0070189A"/>
    <w:rsid w:val="00721BB3"/>
    <w:rsid w:val="00773866"/>
    <w:rsid w:val="0078684C"/>
    <w:rsid w:val="007B7948"/>
    <w:rsid w:val="007D3ECB"/>
    <w:rsid w:val="007D78C4"/>
    <w:rsid w:val="007F6791"/>
    <w:rsid w:val="00883D3E"/>
    <w:rsid w:val="00895C4E"/>
    <w:rsid w:val="008F2F9B"/>
    <w:rsid w:val="0091029A"/>
    <w:rsid w:val="009205E0"/>
    <w:rsid w:val="00925641"/>
    <w:rsid w:val="009936FF"/>
    <w:rsid w:val="009B2488"/>
    <w:rsid w:val="009B2D91"/>
    <w:rsid w:val="009E044E"/>
    <w:rsid w:val="00A22E90"/>
    <w:rsid w:val="00A24920"/>
    <w:rsid w:val="00A26757"/>
    <w:rsid w:val="00A65455"/>
    <w:rsid w:val="00A91333"/>
    <w:rsid w:val="00AD1AB0"/>
    <w:rsid w:val="00B043F6"/>
    <w:rsid w:val="00B20562"/>
    <w:rsid w:val="00B21D05"/>
    <w:rsid w:val="00B3372B"/>
    <w:rsid w:val="00B36F7A"/>
    <w:rsid w:val="00B437FE"/>
    <w:rsid w:val="00B47EFE"/>
    <w:rsid w:val="00B66593"/>
    <w:rsid w:val="00B678D1"/>
    <w:rsid w:val="00B7633A"/>
    <w:rsid w:val="00BF320B"/>
    <w:rsid w:val="00BF6FFC"/>
    <w:rsid w:val="00C026C3"/>
    <w:rsid w:val="00C0483C"/>
    <w:rsid w:val="00C31C3B"/>
    <w:rsid w:val="00C372C1"/>
    <w:rsid w:val="00C50F31"/>
    <w:rsid w:val="00C569D0"/>
    <w:rsid w:val="00CB77E8"/>
    <w:rsid w:val="00CD0BAF"/>
    <w:rsid w:val="00D12B07"/>
    <w:rsid w:val="00D421B4"/>
    <w:rsid w:val="00D54D48"/>
    <w:rsid w:val="00D562CC"/>
    <w:rsid w:val="00D92440"/>
    <w:rsid w:val="00DA23FA"/>
    <w:rsid w:val="00DE3607"/>
    <w:rsid w:val="00DF0855"/>
    <w:rsid w:val="00DF0F07"/>
    <w:rsid w:val="00E17202"/>
    <w:rsid w:val="00E241D9"/>
    <w:rsid w:val="00E37822"/>
    <w:rsid w:val="00E401A4"/>
    <w:rsid w:val="00E47554"/>
    <w:rsid w:val="00E656C7"/>
    <w:rsid w:val="00E72377"/>
    <w:rsid w:val="00E82614"/>
    <w:rsid w:val="00EC292C"/>
    <w:rsid w:val="00F42246"/>
    <w:rsid w:val="00F50529"/>
    <w:rsid w:val="00F92452"/>
    <w:rsid w:val="00F9644D"/>
    <w:rsid w:val="00FC2478"/>
    <w:rsid w:val="00FD6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5052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5052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052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24827"/>
    <w:rPr>
      <w:lang w:eastAsia="en-US"/>
    </w:rPr>
  </w:style>
  <w:style w:type="paragraph" w:styleId="ListParagraph">
    <w:name w:val="List Paragraph"/>
    <w:basedOn w:val="Normal"/>
    <w:uiPriority w:val="99"/>
    <w:qFormat/>
    <w:rsid w:val="00624827"/>
    <w:pPr>
      <w:ind w:left="720"/>
      <w:contextualSpacing/>
    </w:pPr>
  </w:style>
  <w:style w:type="table" w:styleId="TableGrid">
    <w:name w:val="Table Grid"/>
    <w:basedOn w:val="TableNormal"/>
    <w:uiPriority w:val="99"/>
    <w:rsid w:val="0062482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624827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 w:eastAsia="tr-TR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24827"/>
    <w:rPr>
      <w:rFonts w:ascii="Times New Roman" w:hAnsi="Times New Roman" w:cs="Times New Roman"/>
      <w:sz w:val="24"/>
      <w:szCs w:val="24"/>
      <w:lang w:val="en-US" w:eastAsia="tr-TR"/>
    </w:rPr>
  </w:style>
  <w:style w:type="character" w:styleId="Hyperlink">
    <w:name w:val="Hyperlink"/>
    <w:basedOn w:val="DefaultParagraphFont"/>
    <w:uiPriority w:val="99"/>
    <w:rsid w:val="00224DD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30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99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9914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9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9908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9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9906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9920">
          <w:marLeft w:val="734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99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9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99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9918">
          <w:marLeft w:val="80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992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99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542</TotalTime>
  <Pages>2</Pages>
  <Words>506</Words>
  <Characters>2890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cp:keywords>www.sorubak.com</cp:keywords>
  <dc:description>www.sorubak.com</dc:description>
  <cp:lastPrinted>2013-11-07T13:21:00Z</cp:lastPrinted>
  <dcterms:created xsi:type="dcterms:W3CDTF">2013-10-26T13:55:00Z</dcterms:created>
  <dcterms:modified xsi:type="dcterms:W3CDTF">2014-01-02T15:43:00Z</dcterms:modified>
  <cp:category>www.sorubak.com</cp:category>
</cp:coreProperties>
</file>