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2C9" w:rsidRDefault="005C52C9">
      <w:r>
        <w:rPr>
          <w:noProof/>
        </w:rPr>
        <w:pict>
          <v:roundrect id="Yuvarlatılmış Dikdörtgen 19" o:spid="_x0000_s1026" style="position:absolute;margin-left:-7.85pt;margin-top:-14.45pt;width:2in;height:78pt;z-index:2516403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" strokecolor="#f79646" strokeweight="2pt">
            <v:textbox>
              <w:txbxContent>
                <w:p w:rsidR="005C52C9" w:rsidRPr="00F97926" w:rsidRDefault="005C52C9" w:rsidP="00C4066F">
                  <w:pPr>
                    <w:spacing w:line="240" w:lineRule="auto"/>
                    <w:jc w:val="right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F97926">
                    <w:rPr>
                      <w:rFonts w:hint="eastAsia"/>
                      <w:b/>
                      <w:bCs/>
                      <w:sz w:val="24"/>
                      <w:szCs w:val="24"/>
                      <w:rtl/>
                    </w:rPr>
                    <w:t>اسم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5C52C9" w:rsidRPr="00F97926" w:rsidRDefault="005C52C9" w:rsidP="00C4066F">
                  <w:pPr>
                    <w:spacing w:line="240" w:lineRule="auto"/>
                    <w:jc w:val="right"/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</w:pPr>
                  <w:r w:rsidRPr="00F97926"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لقب</w:t>
                  </w:r>
                  <w:r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:</w:t>
                  </w:r>
                </w:p>
                <w:p w:rsidR="005C52C9" w:rsidRPr="00F97926" w:rsidRDefault="005C52C9" w:rsidP="00C4066F">
                  <w:pPr>
                    <w:spacing w:line="240" w:lineRule="auto"/>
                    <w:jc w:val="right"/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</w:pPr>
                  <w:r w:rsidRPr="00F97926"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رقم</w:t>
                  </w:r>
                  <w:r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 xml:space="preserve"> :            صف:    </w:t>
                  </w:r>
                </w:p>
                <w:p w:rsidR="005C52C9" w:rsidRDefault="005C52C9" w:rsidP="00C4066F">
                  <w:pPr>
                    <w:jc w:val="center"/>
                    <w:rPr>
                      <w:rStyle w:val="hps"/>
                      <w:rFonts w:ascii="Arial" w:hAnsi="Arial" w:cs="Arial"/>
                      <w:color w:val="222222"/>
                      <w:rtl/>
                    </w:rPr>
                  </w:pPr>
                </w:p>
                <w:p w:rsidR="005C52C9" w:rsidRDefault="005C52C9" w:rsidP="00C4066F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ect id="Dikdörtgen 17" o:spid="_x0000_s1027" style="position:absolute;margin-left:136.15pt;margin-top:-1.85pt;width:348.75pt;height:57.75pt;z-index:251639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" strokecolor="#f79646" strokeweight="2pt">
            <v:textbox>
              <w:txbxContent>
                <w:p w:rsidR="005C52C9" w:rsidRDefault="005C52C9" w:rsidP="00C4066F">
                  <w:pPr>
                    <w:jc w:val="center"/>
                    <w:rPr>
                      <w:b/>
                      <w:bCs/>
                      <w:i/>
                      <w:iCs/>
                      <w:color w:val="E36C0A"/>
                    </w:rPr>
                  </w:pPr>
                  <w:r w:rsidRPr="00850B85">
                    <w:rPr>
                      <w:b/>
                      <w:bCs/>
                      <w:i/>
                      <w:iCs/>
                      <w:color w:val="E36C0A"/>
                    </w:rPr>
                    <w:t>ARAPÇA DERSİ 1. DÖNEM 2. YAZILI SORULARI</w:t>
                  </w:r>
                </w:p>
                <w:p w:rsidR="005C52C9" w:rsidRPr="00955783" w:rsidRDefault="005C52C9" w:rsidP="005B3C98">
                  <w:pPr>
                    <w:spacing w:after="0" w:line="240" w:lineRule="auto"/>
                    <w:jc w:val="center"/>
                    <w:rPr>
                      <w:rFonts w:ascii="Cambria" w:hAnsi="Cambria"/>
                    </w:rPr>
                  </w:pPr>
                  <w:hyperlink r:id="rId7" w:history="1">
                    <w:r w:rsidRPr="000C5C06">
                      <w:rPr>
                        <w:rStyle w:val="Hyperlink"/>
                        <w:rFonts w:ascii="Cambria" w:hAnsi="Cambria"/>
                      </w:rPr>
                      <w:t>www.sorubak.com</w:t>
                    </w:r>
                  </w:hyperlink>
                  <w:r>
                    <w:rPr>
                      <w:rFonts w:ascii="Cambria" w:hAnsi="Cambria"/>
                    </w:rPr>
                    <w:t xml:space="preserve"> </w:t>
                  </w:r>
                </w:p>
                <w:p w:rsidR="005C52C9" w:rsidRPr="00850B85" w:rsidRDefault="005C52C9" w:rsidP="00C4066F">
                  <w:pPr>
                    <w:jc w:val="center"/>
                    <w:rPr>
                      <w:b/>
                      <w:bCs/>
                      <w:i/>
                      <w:iCs/>
                      <w:color w:val="E36C0A"/>
                    </w:rPr>
                  </w:pPr>
                </w:p>
              </w:txbxContent>
            </v:textbox>
          </v:rect>
        </w:pict>
      </w:r>
    </w:p>
    <w:p w:rsidR="005C52C9" w:rsidRDefault="005C52C9" w:rsidP="00C4066F"/>
    <w:p w:rsidR="005C52C9" w:rsidRDefault="005C52C9" w:rsidP="00C4066F"/>
    <w:tbl>
      <w:tblPr>
        <w:tblW w:w="0" w:type="auto"/>
        <w:tblBorders>
          <w:top w:val="single" w:sz="8" w:space="0" w:color="F79646"/>
          <w:bottom w:val="single" w:sz="8" w:space="0" w:color="F79646"/>
        </w:tblBorders>
        <w:tblLook w:val="00A0"/>
      </w:tblPr>
      <w:tblGrid>
        <w:gridCol w:w="5044"/>
        <w:gridCol w:w="13"/>
      </w:tblGrid>
      <w:tr w:rsidR="005C52C9" w:rsidRPr="00850B85" w:rsidTr="00850B85">
        <w:trPr>
          <w:trHeight w:val="7627"/>
        </w:trPr>
        <w:tc>
          <w:tcPr>
            <w:tcW w:w="5057" w:type="dxa"/>
            <w:gridSpan w:val="2"/>
            <w:tcBorders>
              <w:top w:val="single" w:sz="8" w:space="0" w:color="F79646"/>
              <w:left w:val="nil"/>
              <w:bottom w:val="single" w:sz="8" w:space="0" w:color="F79646"/>
              <w:right w:val="nil"/>
            </w:tcBorders>
          </w:tcPr>
          <w:p w:rsidR="005C52C9" w:rsidRPr="00850B85" w:rsidRDefault="005C52C9" w:rsidP="00850B8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b/>
                <w:bCs/>
                <w:color w:val="E36C0A"/>
              </w:rPr>
            </w:pPr>
            <w:r w:rsidRPr="00850B85">
              <w:rPr>
                <w:b/>
                <w:bCs/>
                <w:color w:val="E36C0A"/>
              </w:rPr>
              <w:t>Aşağıdaki boşlukları üst tarafta bulunan uzuv isimleriyle doğru bir şekilde doldurunuz.10p</w:t>
            </w:r>
          </w:p>
          <w:p w:rsidR="005C52C9" w:rsidRPr="00850B85" w:rsidRDefault="005C52C9" w:rsidP="00850B85">
            <w:pPr>
              <w:pStyle w:val="ListParagraph"/>
              <w:spacing w:after="0" w:line="240" w:lineRule="auto"/>
              <w:ind w:left="284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s1028" type="#_x0000_t75" style="position:absolute;left:0;text-align:left;margin-left:-1.8pt;margin-top:2.6pt;width:252pt;height:309.05pt;z-index:251641344;visibility:visible">
                  <v:imagedata r:id="rId8" o:title=""/>
                </v:shape>
              </w:pict>
            </w:r>
          </w:p>
        </w:tc>
      </w:tr>
      <w:tr w:rsidR="005C52C9" w:rsidRPr="00850B85" w:rsidTr="00850B85">
        <w:trPr>
          <w:gridAfter w:val="1"/>
          <w:wAfter w:w="13" w:type="dxa"/>
          <w:trHeight w:val="6190"/>
        </w:trPr>
        <w:tc>
          <w:tcPr>
            <w:tcW w:w="5044" w:type="dxa"/>
            <w:tcBorders>
              <w:left w:val="nil"/>
              <w:bottom w:val="single" w:sz="8" w:space="0" w:color="F79646"/>
              <w:right w:val="nil"/>
            </w:tcBorders>
            <w:shd w:val="clear" w:color="auto" w:fill="FDE4D0"/>
          </w:tcPr>
          <w:p w:rsidR="005C52C9" w:rsidRPr="00850B85" w:rsidRDefault="005C52C9" w:rsidP="00850B8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6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Resim 3" o:spid="_x0000_s1029" type="#_x0000_t75" style="position:absolute;left:0;text-align:left;margin-left:-7.9pt;margin-top:25.3pt;width:251.15pt;height:305.7pt;z-index:251642368;visibility:visible;mso-position-horizontal-relative:text;mso-position-vertical-relative:text">
                  <v:imagedata r:id="rId9" o:title=""/>
                </v:shape>
              </w:pict>
            </w:r>
            <w:r w:rsidRPr="00850B85">
              <w:rPr>
                <w:b/>
                <w:bCs/>
                <w:color w:val="E36C0A"/>
              </w:rPr>
              <w:t>Resimlerde görülen hastalıkların altına Arapçalarını yazınız.12p</w:t>
            </w:r>
          </w:p>
          <w:p w:rsidR="005C52C9" w:rsidRPr="00850B85" w:rsidRDefault="005C52C9" w:rsidP="00850B85">
            <w:pPr>
              <w:spacing w:after="0" w:line="240" w:lineRule="auto"/>
              <w:rPr>
                <w:b/>
                <w:bCs/>
                <w:color w:val="E36C0A"/>
              </w:rPr>
            </w:pPr>
          </w:p>
          <w:p w:rsidR="005C52C9" w:rsidRPr="00850B85" w:rsidRDefault="005C52C9" w:rsidP="00850B85">
            <w:pPr>
              <w:spacing w:after="0" w:line="240" w:lineRule="auto"/>
              <w:rPr>
                <w:b/>
                <w:bCs/>
                <w:color w:val="E36C0A"/>
              </w:rPr>
            </w:pPr>
          </w:p>
          <w:p w:rsidR="005C52C9" w:rsidRPr="00850B85" w:rsidRDefault="005C52C9" w:rsidP="00850B85">
            <w:pPr>
              <w:spacing w:after="0" w:line="240" w:lineRule="auto"/>
              <w:rPr>
                <w:b/>
                <w:bCs/>
                <w:color w:val="E36C0A"/>
              </w:rPr>
            </w:pPr>
          </w:p>
          <w:p w:rsidR="005C52C9" w:rsidRPr="00850B85" w:rsidRDefault="005C52C9" w:rsidP="00850B85">
            <w:pPr>
              <w:spacing w:after="0" w:line="240" w:lineRule="auto"/>
              <w:rPr>
                <w:b/>
                <w:bCs/>
                <w:color w:val="E36C0A"/>
              </w:rPr>
            </w:pPr>
          </w:p>
          <w:p w:rsidR="005C52C9" w:rsidRPr="00850B85" w:rsidRDefault="005C52C9" w:rsidP="00850B85">
            <w:pPr>
              <w:spacing w:after="0" w:line="240" w:lineRule="auto"/>
              <w:rPr>
                <w:b/>
                <w:bCs/>
                <w:color w:val="E36C0A"/>
              </w:rPr>
            </w:pPr>
          </w:p>
          <w:p w:rsidR="005C52C9" w:rsidRPr="00850B85" w:rsidRDefault="005C52C9" w:rsidP="00850B85">
            <w:pPr>
              <w:spacing w:after="0" w:line="240" w:lineRule="auto"/>
              <w:rPr>
                <w:b/>
                <w:bCs/>
                <w:color w:val="E36C0A"/>
              </w:rPr>
            </w:pPr>
          </w:p>
          <w:p w:rsidR="005C52C9" w:rsidRPr="00850B85" w:rsidRDefault="005C52C9" w:rsidP="00850B85">
            <w:pPr>
              <w:spacing w:after="0" w:line="240" w:lineRule="auto"/>
              <w:rPr>
                <w:b/>
                <w:bCs/>
                <w:color w:val="E36C0A"/>
              </w:rPr>
            </w:pPr>
          </w:p>
        </w:tc>
      </w:tr>
    </w:tbl>
    <w:p w:rsidR="005C52C9" w:rsidRDefault="005C52C9" w:rsidP="00C4066F"/>
    <w:p w:rsidR="005C52C9" w:rsidRDefault="005C52C9" w:rsidP="00C4066F"/>
    <w:p w:rsidR="005C52C9" w:rsidRDefault="005C52C9" w:rsidP="00C4066F"/>
    <w:p w:rsidR="005C52C9" w:rsidRDefault="005C52C9" w:rsidP="00C4066F"/>
    <w:tbl>
      <w:tblPr>
        <w:tblW w:w="5524" w:type="dxa"/>
        <w:tblBorders>
          <w:top w:val="single" w:sz="8" w:space="0" w:color="F79646"/>
          <w:bottom w:val="single" w:sz="8" w:space="0" w:color="F79646"/>
        </w:tblBorders>
        <w:tblLook w:val="00A0"/>
      </w:tblPr>
      <w:tblGrid>
        <w:gridCol w:w="5524"/>
      </w:tblGrid>
      <w:tr w:rsidR="005C52C9" w:rsidRPr="00850B85" w:rsidTr="00850B85">
        <w:trPr>
          <w:trHeight w:val="8190"/>
        </w:trPr>
        <w:tc>
          <w:tcPr>
            <w:tcW w:w="5524" w:type="dxa"/>
            <w:tcBorders>
              <w:top w:val="single" w:sz="8" w:space="0" w:color="F79646"/>
              <w:left w:val="nil"/>
              <w:bottom w:val="single" w:sz="8" w:space="0" w:color="F79646"/>
              <w:right w:val="nil"/>
            </w:tcBorders>
          </w:tcPr>
          <w:p w:rsidR="005C52C9" w:rsidRPr="00850B85" w:rsidRDefault="005C52C9" w:rsidP="00850B8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color w:val="E36C0A"/>
              </w:rPr>
            </w:pPr>
            <w:r w:rsidRPr="00850B85">
              <w:rPr>
                <w:b/>
                <w:bCs/>
                <w:color w:val="E36C0A"/>
              </w:rPr>
              <w:t>Aşağıdaki metni cümlelerin Türkçelerini altındaki boşluklara yazınız.16p</w:t>
            </w:r>
          </w:p>
          <w:p w:rsidR="005C52C9" w:rsidRPr="00850B85" w:rsidRDefault="005C52C9" w:rsidP="00850B85">
            <w:pPr>
              <w:spacing w:after="0" w:line="240" w:lineRule="auto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Resim 5" o:spid="_x0000_s1030" type="#_x0000_t75" style="position:absolute;margin-left:77.75pt;margin-top:10.4pt;width:167.15pt;height:19.6pt;z-index:251643392;visibility:visible">
                  <v:imagedata r:id="rId10" o:title=""/>
                </v:shape>
              </w:pict>
            </w:r>
          </w:p>
          <w:p w:rsidR="005C52C9" w:rsidRPr="00850B85" w:rsidRDefault="005C52C9" w:rsidP="00850B85">
            <w:pPr>
              <w:spacing w:after="0" w:line="240" w:lineRule="auto"/>
              <w:rPr>
                <w:b/>
                <w:bCs/>
                <w:color w:val="E36C0A"/>
              </w:rPr>
            </w:pPr>
          </w:p>
          <w:p w:rsidR="005C52C9" w:rsidRPr="00850B85" w:rsidRDefault="005C52C9" w:rsidP="00850B85">
            <w:pPr>
              <w:spacing w:after="0" w:line="240" w:lineRule="auto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_x0000_s1031" type="#_x0000_t75" style="position:absolute;margin-left:82.8pt;margin-top:200pt;width:167.15pt;height:14.55pt;z-index:251676160;visibility:visible">
                  <v:imagedata r:id="rId11" o:title=""/>
                </v:shape>
              </w:pict>
            </w:r>
            <w:r>
              <w:rPr>
                <w:noProof/>
              </w:rPr>
              <w:pict>
                <v:shape id="_x0000_s1032" type="#_x0000_t75" style="position:absolute;margin-left:82.75pt;margin-top:238.45pt;width:167.1pt;height:14.5pt;z-index:251674112;visibility:visible">
                  <v:imagedata r:id="rId11" o:title=""/>
                </v:shape>
              </w:pict>
            </w:r>
            <w:r>
              <w:rPr>
                <w:noProof/>
              </w:rPr>
              <w:pict>
                <v:shape id="_x0000_s1033" type="#_x0000_t75" style="position:absolute;margin-left:80.9pt;margin-top:155.15pt;width:167.15pt;height:14.55pt;z-index:251675136;visibility:visible">
                  <v:imagedata r:id="rId11" o:title=""/>
                </v:shape>
              </w:pict>
            </w:r>
            <w:r>
              <w:rPr>
                <w:noProof/>
              </w:rPr>
              <w:pict>
                <v:shape id="_x0000_s1034" type="#_x0000_t75" style="position:absolute;margin-left:80.85pt;margin-top:336.55pt;width:167.1pt;height:14.5pt;z-index:251653632;visibility:visible">
                  <v:imagedata r:id="rId11" o:title=""/>
                </v:shape>
              </w:pict>
            </w:r>
            <w:r>
              <w:rPr>
                <w:noProof/>
              </w:rPr>
              <w:pict>
                <v:shape id="_x0000_s1035" type="#_x0000_t75" style="position:absolute;margin-left:82.8pt;margin-top:282.25pt;width:167.15pt;height:14.55pt;z-index:251656704;visibility:visible">
                  <v:imagedata r:id="rId11" o:title=""/>
                </v:shape>
              </w:pict>
            </w:r>
            <w:r>
              <w:rPr>
                <w:noProof/>
              </w:rPr>
              <w:pict>
                <v:shape id="Resim 15" o:spid="_x0000_s1036" type="#_x0000_t75" style="position:absolute;margin-left:171.2pt;margin-top:311.95pt;width:82.1pt;height:18.3pt;z-index:251654656;visibility:visible">
                  <v:imagedata r:id="rId12" o:title=""/>
                </v:shape>
              </w:pict>
            </w:r>
            <w:r>
              <w:rPr>
                <w:noProof/>
              </w:rPr>
              <w:pict>
                <v:shape id="Resim 14" o:spid="_x0000_s1037" type="#_x0000_t75" style="position:absolute;margin-left:160.05pt;margin-top:258.25pt;width:93.25pt;height:16.4pt;z-index:251655680;visibility:visible">
                  <v:imagedata r:id="rId13" o:title=""/>
                </v:shape>
              </w:pict>
            </w:r>
            <w:r>
              <w:rPr>
                <w:noProof/>
              </w:rPr>
              <w:pict>
                <v:shape id="Resim 13" o:spid="_x0000_s1038" type="#_x0000_t75" style="position:absolute;margin-left:118.8pt;margin-top:214.7pt;width:129.25pt;height:20.2pt;z-index:251652608;visibility:visible">
                  <v:imagedata r:id="rId14" o:title=""/>
                </v:shape>
              </w:pict>
            </w:r>
            <w:r>
              <w:rPr>
                <w:noProof/>
              </w:rPr>
              <w:pict>
                <v:shape id="Resim 12" o:spid="_x0000_s1039" type="#_x0000_t75" style="position:absolute;margin-left:171.2pt;margin-top:173.65pt;width:73.65pt;height:16.4pt;z-index:251651584;visibility:visible">
                  <v:imagedata r:id="rId15" o:title=""/>
                </v:shape>
              </w:pict>
            </w:r>
            <w:r>
              <w:rPr>
                <w:noProof/>
              </w:rPr>
              <w:pict>
                <v:shape id="Resim 10" o:spid="_x0000_s1040" type="#_x0000_t75" style="position:absolute;margin-left:21.5pt;margin-top:134.5pt;width:86.85pt;height:20.85pt;z-index:251650560;visibility:visible">
                  <v:imagedata r:id="rId16" o:title=""/>
                </v:shape>
              </w:pict>
            </w:r>
            <w:r>
              <w:rPr>
                <w:noProof/>
              </w:rPr>
              <w:pict>
                <v:shape id="Resim 9" o:spid="_x0000_s1041" type="#_x0000_t75" style="position:absolute;margin-left:103.75pt;margin-top:129.4pt;width:141.25pt;height:20.85pt;z-index:251649536;visibility:visible">
                  <v:imagedata r:id="rId17" o:title=""/>
                </v:shape>
              </w:pict>
            </w:r>
            <w:r>
              <w:rPr>
                <w:noProof/>
              </w:rPr>
              <w:pict>
                <v:shape id="_x0000_s1042" type="#_x0000_t75" style="position:absolute;margin-left:77.75pt;margin-top:109.85pt;width:167.15pt;height:14.55pt;z-index:251648512;visibility:visible">
                  <v:imagedata r:id="rId11" o:title=""/>
                </v:shape>
              </w:pict>
            </w:r>
            <w:r>
              <w:rPr>
                <w:noProof/>
              </w:rPr>
              <w:pict>
                <v:shape id="Resim 8" o:spid="_x0000_s1043" type="#_x0000_t75" style="position:absolute;margin-left:115.6pt;margin-top:87.1pt;width:129.25pt;height:17.05pt;z-index:251647488;visibility:visible">
                  <v:imagedata r:id="rId18" o:title=""/>
                </v:shape>
              </w:pict>
            </w:r>
            <w:r>
              <w:rPr>
                <w:noProof/>
              </w:rPr>
              <w:pict>
                <v:shape id="_x0000_s1044" type="#_x0000_t75" style="position:absolute;margin-left:69.5pt;margin-top:61.85pt;width:167.15pt;height:14.55pt;z-index:251646464;visibility:visible">
                  <v:imagedata r:id="rId11" o:title=""/>
                </v:shape>
              </w:pict>
            </w:r>
            <w:r>
              <w:rPr>
                <w:noProof/>
              </w:rPr>
              <w:pict>
                <v:shape id="Resim 7" o:spid="_x0000_s1045" type="#_x0000_t75" style="position:absolute;margin-left:82.55pt;margin-top:34.7pt;width:154.1pt;height:16.4pt;z-index:251645440;visibility:visible">
                  <v:imagedata r:id="rId19" o:title=""/>
                </v:shape>
              </w:pict>
            </w:r>
            <w:r>
              <w:rPr>
                <w:noProof/>
              </w:rPr>
              <w:pict>
                <v:shape id="Resim 6" o:spid="_x0000_s1046" type="#_x0000_t75" style="position:absolute;margin-left:69.5pt;margin-top:13.2pt;width:167.15pt;height:14.55pt;z-index:251644416;visibility:visible">
                  <v:imagedata r:id="rId11" o:title=""/>
                </v:shape>
              </w:pict>
            </w:r>
          </w:p>
        </w:tc>
      </w:tr>
    </w:tbl>
    <w:p w:rsidR="005C52C9" w:rsidRDefault="005C52C9" w:rsidP="0014647E"/>
    <w:tbl>
      <w:tblPr>
        <w:tblW w:w="5335" w:type="dxa"/>
        <w:tblBorders>
          <w:top w:val="single" w:sz="8" w:space="0" w:color="F79646"/>
          <w:bottom w:val="single" w:sz="8" w:space="0" w:color="F79646"/>
        </w:tblBorders>
        <w:tblLook w:val="00A0"/>
      </w:tblPr>
      <w:tblGrid>
        <w:gridCol w:w="5335"/>
      </w:tblGrid>
      <w:tr w:rsidR="005C52C9" w:rsidRPr="00850B85" w:rsidTr="00850B85">
        <w:trPr>
          <w:trHeight w:val="5353"/>
        </w:trPr>
        <w:tc>
          <w:tcPr>
            <w:tcW w:w="5335" w:type="dxa"/>
            <w:tcBorders>
              <w:top w:val="single" w:sz="8" w:space="0" w:color="F79646"/>
              <w:left w:val="nil"/>
              <w:bottom w:val="single" w:sz="8" w:space="0" w:color="F79646"/>
              <w:right w:val="nil"/>
            </w:tcBorders>
          </w:tcPr>
          <w:p w:rsidR="005C52C9" w:rsidRPr="00850B85" w:rsidRDefault="005C52C9" w:rsidP="00850B85">
            <w:pPr>
              <w:spacing w:after="0" w:line="240" w:lineRule="auto"/>
              <w:rPr>
                <w:b/>
                <w:bCs/>
                <w:color w:val="E36C0A"/>
              </w:rPr>
            </w:pPr>
          </w:p>
          <w:p w:rsidR="005C52C9" w:rsidRPr="00850B85" w:rsidRDefault="005C52C9" w:rsidP="00850B8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6"/>
              <w:rPr>
                <w:b/>
                <w:bCs/>
                <w:color w:val="E36C0A"/>
              </w:rPr>
            </w:pPr>
            <w:r w:rsidRPr="00850B85">
              <w:rPr>
                <w:b/>
                <w:bCs/>
                <w:color w:val="E36C0A"/>
              </w:rPr>
              <w:t>3. Sorudaki metne göre aşağıdaki soruların cevaplarını altlarına Arapça olarak yazınız.16p</w:t>
            </w:r>
          </w:p>
          <w:p w:rsidR="005C52C9" w:rsidRPr="00850B85" w:rsidRDefault="005C52C9" w:rsidP="00850B85">
            <w:pPr>
              <w:spacing w:after="0" w:line="240" w:lineRule="auto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_x0000_s1047" type="#_x0000_t75" style="position:absolute;margin-left:80.85pt;margin-top:211.45pt;width:167.1pt;height:14.5pt;z-index:251661824;visibility:visible">
                  <v:imagedata r:id="rId11" o:title=""/>
                </v:shape>
              </w:pict>
            </w:r>
            <w:r>
              <w:rPr>
                <w:noProof/>
              </w:rPr>
              <w:pict>
                <v:shape id="Resim 18" o:spid="_x0000_s1048" type="#_x0000_t75" style="position:absolute;margin-left:180.65pt;margin-top:70.65pt;width:69.2pt;height:17.05pt;z-index:251659776;visibility:visible">
                  <v:imagedata r:id="rId20" o:title=""/>
                </v:shape>
              </w:pict>
            </w:r>
            <w:r>
              <w:rPr>
                <w:noProof/>
              </w:rPr>
              <w:pict>
                <v:shape id="_x0000_s1049" type="#_x0000_t75" style="position:absolute;margin-left:82.75pt;margin-top:99.7pt;width:167.1pt;height:14.5pt;z-index:251663872;visibility:visible">
                  <v:imagedata r:id="rId11" o:title=""/>
                </v:shape>
              </w:pict>
            </w:r>
            <w:r>
              <w:rPr>
                <w:noProof/>
              </w:rPr>
              <w:pict>
                <v:shape id="_x0000_s1050" type="#_x0000_t75" style="position:absolute;margin-left:82.75pt;margin-top:49.8pt;width:167.1pt;height:14.5pt;z-index:251664896;visibility:visible">
                  <v:imagedata r:id="rId11" o:title=""/>
                </v:shape>
              </w:pict>
            </w:r>
            <w:r>
              <w:rPr>
                <w:noProof/>
              </w:rPr>
              <w:pict>
                <v:shape id="Resim 17" o:spid="_x0000_s1051" type="#_x0000_t75" style="position:absolute;margin-left:149.75pt;margin-top:15.7pt;width:101.9pt;height:21.45pt;z-index:251658752;visibility:visible">
                  <v:imagedata r:id="rId21" o:title=""/>
                </v:shape>
              </w:pict>
            </w:r>
            <w:r>
              <w:rPr>
                <w:noProof/>
              </w:rPr>
              <w:pict>
                <v:shape id="_x0000_s1052" type="#_x0000_t75" style="position:absolute;margin-left:77.7pt;margin-top:158.6pt;width:167.1pt;height:14.5pt;z-index:251662848;visibility:visible">
                  <v:imagedata r:id="rId11" o:title=""/>
                </v:shape>
              </w:pict>
            </w:r>
            <w:r>
              <w:rPr>
                <w:noProof/>
              </w:rPr>
              <w:pict>
                <v:shape id="Resim 19" o:spid="_x0000_s1053" type="#_x0000_t75" style="position:absolute;margin-left:100.85pt;margin-top:123.85pt;width:150.75pt;height:22.1pt;z-index:251657728;visibility:visible">
                  <v:imagedata r:id="rId22" o:title=""/>
                </v:shape>
              </w:pict>
            </w:r>
            <w:r>
              <w:rPr>
                <w:noProof/>
              </w:rPr>
              <w:pict>
                <v:shape id="Resim 20" o:spid="_x0000_s1054" type="#_x0000_t75" style="position:absolute;margin-left:164.85pt;margin-top:182.6pt;width:76.8pt;height:18.3pt;z-index:251660800;visibility:visible">
                  <v:imagedata r:id="rId23" o:title=""/>
                </v:shape>
              </w:pict>
            </w:r>
          </w:p>
        </w:tc>
      </w:tr>
    </w:tbl>
    <w:p w:rsidR="005C52C9" w:rsidRDefault="005C52C9" w:rsidP="0014647E"/>
    <w:tbl>
      <w:tblPr>
        <w:tblW w:w="5196" w:type="dxa"/>
        <w:tblBorders>
          <w:top w:val="single" w:sz="8" w:space="0" w:color="F79646"/>
          <w:bottom w:val="single" w:sz="8" w:space="0" w:color="F79646"/>
        </w:tblBorders>
        <w:tblLook w:val="00A0"/>
      </w:tblPr>
      <w:tblGrid>
        <w:gridCol w:w="5196"/>
      </w:tblGrid>
      <w:tr w:rsidR="005C52C9" w:rsidRPr="00850B85" w:rsidTr="00850B85">
        <w:trPr>
          <w:trHeight w:val="7181"/>
        </w:trPr>
        <w:tc>
          <w:tcPr>
            <w:tcW w:w="5196" w:type="dxa"/>
            <w:tcBorders>
              <w:top w:val="single" w:sz="8" w:space="0" w:color="F79646"/>
              <w:left w:val="nil"/>
              <w:bottom w:val="single" w:sz="8" w:space="0" w:color="F79646"/>
              <w:right w:val="nil"/>
            </w:tcBorders>
          </w:tcPr>
          <w:p w:rsidR="005C52C9" w:rsidRPr="00850B85" w:rsidRDefault="005C52C9" w:rsidP="00850B8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Resim 22" o:spid="_x0000_s1055" type="#_x0000_t75" style="position:absolute;left:0;text-align:left;margin-left:45.75pt;margin-top:315.9pt;width:18.05pt;height:19.55pt;z-index:251666944;visibility:visible">
                  <v:imagedata r:id="rId24" o:title=""/>
                </v:shape>
              </w:pict>
            </w:r>
            <w:r>
              <w:rPr>
                <w:noProof/>
              </w:rPr>
              <w:pict>
                <v:shape id="Resim 21" o:spid="_x0000_s1056" type="#_x0000_t75" style="position:absolute;left:0;text-align:left;margin-left:-6.9pt;margin-top:43.75pt;width:259.55pt;height:307.6pt;z-index:251665920;visibility:visible">
                  <v:imagedata r:id="rId25" o:title=""/>
                </v:shape>
              </w:pict>
            </w:r>
            <w:r w:rsidRPr="00850B85">
              <w:rPr>
                <w:b/>
                <w:bCs/>
                <w:color w:val="E36C0A"/>
              </w:rPr>
              <w:t>Resimlerdeki numaraları Arapça karşılıklarının yanındaki daireye yazınız.14p</w:t>
            </w:r>
          </w:p>
        </w:tc>
      </w:tr>
    </w:tbl>
    <w:p w:rsidR="005C52C9" w:rsidRDefault="005C52C9" w:rsidP="0014647E"/>
    <w:tbl>
      <w:tblPr>
        <w:tblW w:w="0" w:type="auto"/>
        <w:tblBorders>
          <w:top w:val="single" w:sz="8" w:space="0" w:color="F79646"/>
          <w:bottom w:val="single" w:sz="8" w:space="0" w:color="F79646"/>
        </w:tblBorders>
        <w:tblLook w:val="00A0"/>
      </w:tblPr>
      <w:tblGrid>
        <w:gridCol w:w="5158"/>
      </w:tblGrid>
      <w:tr w:rsidR="005C52C9" w:rsidRPr="00850B85" w:rsidTr="00850B85">
        <w:trPr>
          <w:trHeight w:val="4186"/>
        </w:trPr>
        <w:tc>
          <w:tcPr>
            <w:tcW w:w="5158" w:type="dxa"/>
            <w:tcBorders>
              <w:top w:val="single" w:sz="8" w:space="0" w:color="F79646"/>
              <w:left w:val="nil"/>
              <w:bottom w:val="single" w:sz="8" w:space="0" w:color="F79646"/>
              <w:right w:val="nil"/>
            </w:tcBorders>
          </w:tcPr>
          <w:p w:rsidR="005C52C9" w:rsidRPr="00850B85" w:rsidRDefault="005C52C9" w:rsidP="00850B8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color w:val="E36C0A"/>
              </w:rPr>
            </w:pPr>
            <w:r w:rsidRPr="00850B85">
              <w:rPr>
                <w:b/>
                <w:bCs/>
                <w:color w:val="E36C0A"/>
              </w:rPr>
              <w:t>Aşağıda bazı organların Arapça karşılıkları harfleri dağınık şekilde verilmiştir. Doğru yazılışlarını ilgili organın yanındaki boşluğa yazınız.4p</w:t>
            </w:r>
          </w:p>
          <w:p w:rsidR="005C52C9" w:rsidRPr="00850B85" w:rsidRDefault="005C52C9" w:rsidP="00850B85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Resim 24" o:spid="_x0000_s1057" type="#_x0000_t75" style="position:absolute;left:0;text-align:left;margin-left:-6.65pt;margin-top:.15pt;width:259.35pt;height:134.55pt;z-index:251667968;visibility:visible">
                  <v:imagedata r:id="rId26" o:title=""/>
                </v:shape>
              </w:pict>
            </w:r>
          </w:p>
        </w:tc>
      </w:tr>
    </w:tbl>
    <w:p w:rsidR="005C52C9" w:rsidRDefault="005C52C9" w:rsidP="0014647E"/>
    <w:tbl>
      <w:tblPr>
        <w:tblW w:w="0" w:type="auto"/>
        <w:tblBorders>
          <w:top w:val="single" w:sz="8" w:space="0" w:color="F79646"/>
          <w:bottom w:val="single" w:sz="8" w:space="0" w:color="F79646"/>
        </w:tblBorders>
        <w:tblLook w:val="00A0"/>
      </w:tblPr>
      <w:tblGrid>
        <w:gridCol w:w="5171"/>
      </w:tblGrid>
      <w:tr w:rsidR="005C52C9" w:rsidRPr="00850B85" w:rsidTr="00850B85">
        <w:tc>
          <w:tcPr>
            <w:tcW w:w="5171" w:type="dxa"/>
            <w:tcBorders>
              <w:top w:val="single" w:sz="8" w:space="0" w:color="F79646"/>
              <w:left w:val="nil"/>
              <w:bottom w:val="single" w:sz="8" w:space="0" w:color="F79646"/>
              <w:right w:val="nil"/>
            </w:tcBorders>
          </w:tcPr>
          <w:p w:rsidR="005C52C9" w:rsidRPr="00850B85" w:rsidRDefault="005C52C9" w:rsidP="00850B85">
            <w:pPr>
              <w:spacing w:after="0" w:line="240" w:lineRule="auto"/>
              <w:rPr>
                <w:rFonts w:ascii="Rockwell" w:hAnsi="Rockwell"/>
                <w:b/>
                <w:bCs/>
                <w:color w:val="E36C0A"/>
                <w:sz w:val="18"/>
                <w:szCs w:val="18"/>
              </w:rPr>
            </w:pPr>
            <w:r w:rsidRPr="00850B85">
              <w:rPr>
                <w:rFonts w:ascii="Rockwell" w:hAnsi="Rockwell"/>
                <w:b/>
                <w:bCs/>
                <w:color w:val="E36C0A"/>
                <w:sz w:val="18"/>
                <w:szCs w:val="18"/>
              </w:rPr>
              <w:t>TURHAL AHMET YESEV</w:t>
            </w:r>
            <w:r w:rsidRPr="00850B85">
              <w:rPr>
                <w:b/>
                <w:bCs/>
                <w:color w:val="E36C0A"/>
                <w:sz w:val="18"/>
                <w:szCs w:val="18"/>
              </w:rPr>
              <w:t>İ</w:t>
            </w:r>
            <w:r w:rsidRPr="00850B85">
              <w:rPr>
                <w:rFonts w:ascii="Rockwell" w:hAnsi="Rockwell"/>
                <w:b/>
                <w:bCs/>
                <w:color w:val="E36C0A"/>
                <w:sz w:val="18"/>
                <w:szCs w:val="18"/>
              </w:rPr>
              <w:t xml:space="preserve"> </w:t>
            </w:r>
            <w:r w:rsidRPr="00850B85">
              <w:rPr>
                <w:b/>
                <w:bCs/>
                <w:color w:val="E36C0A"/>
                <w:sz w:val="18"/>
                <w:szCs w:val="18"/>
              </w:rPr>
              <w:t>İ</w:t>
            </w:r>
            <w:r w:rsidRPr="00850B85">
              <w:rPr>
                <w:rFonts w:ascii="Rockwell" w:hAnsi="Rockwell"/>
                <w:b/>
                <w:bCs/>
                <w:color w:val="E36C0A"/>
                <w:sz w:val="18"/>
                <w:szCs w:val="18"/>
              </w:rPr>
              <w:t>MAM HAT</w:t>
            </w:r>
            <w:r w:rsidRPr="00850B85">
              <w:rPr>
                <w:b/>
                <w:bCs/>
                <w:color w:val="E36C0A"/>
                <w:sz w:val="18"/>
                <w:szCs w:val="18"/>
              </w:rPr>
              <w:t>İ</w:t>
            </w:r>
            <w:r w:rsidRPr="00850B85">
              <w:rPr>
                <w:rFonts w:ascii="Rockwell" w:hAnsi="Rockwell"/>
                <w:b/>
                <w:bCs/>
                <w:color w:val="E36C0A"/>
                <w:sz w:val="18"/>
                <w:szCs w:val="18"/>
              </w:rPr>
              <w:t>P ORTAOKULU</w:t>
            </w:r>
          </w:p>
          <w:p w:rsidR="005C52C9" w:rsidRPr="00850B85" w:rsidRDefault="005C52C9" w:rsidP="00850B85">
            <w:pPr>
              <w:spacing w:after="0" w:line="240" w:lineRule="auto"/>
              <w:rPr>
                <w:rFonts w:ascii="Rockwell" w:hAnsi="Rockwell"/>
                <w:b/>
                <w:bCs/>
                <w:color w:val="E36C0A"/>
                <w:sz w:val="18"/>
                <w:szCs w:val="18"/>
              </w:rPr>
            </w:pPr>
            <w:r w:rsidRPr="00850B85">
              <w:rPr>
                <w:rFonts w:ascii="Rockwell" w:hAnsi="Rockwell"/>
                <w:b/>
                <w:bCs/>
                <w:color w:val="E36C0A"/>
                <w:sz w:val="18"/>
                <w:szCs w:val="18"/>
              </w:rPr>
              <w:t>FAT</w:t>
            </w:r>
            <w:r w:rsidRPr="00850B85">
              <w:rPr>
                <w:b/>
                <w:bCs/>
                <w:color w:val="E36C0A"/>
                <w:sz w:val="18"/>
                <w:szCs w:val="18"/>
              </w:rPr>
              <w:t>İ</w:t>
            </w:r>
            <w:r w:rsidRPr="00850B85">
              <w:rPr>
                <w:rFonts w:ascii="Rockwell" w:hAnsi="Rockwell"/>
                <w:b/>
                <w:bCs/>
                <w:color w:val="E36C0A"/>
                <w:sz w:val="18"/>
                <w:szCs w:val="18"/>
              </w:rPr>
              <w:t>H ÇAPKAN- HASAN TOSUN- MEHMET ÖNER</w:t>
            </w:r>
          </w:p>
        </w:tc>
      </w:tr>
    </w:tbl>
    <w:p w:rsidR="005C52C9" w:rsidRDefault="005C52C9" w:rsidP="0014647E"/>
    <w:tbl>
      <w:tblPr>
        <w:tblW w:w="5474" w:type="dxa"/>
        <w:tblBorders>
          <w:top w:val="single" w:sz="8" w:space="0" w:color="F79646"/>
          <w:bottom w:val="single" w:sz="8" w:space="0" w:color="F79646"/>
        </w:tblBorders>
        <w:tblLook w:val="00A0"/>
      </w:tblPr>
      <w:tblGrid>
        <w:gridCol w:w="5474"/>
      </w:tblGrid>
      <w:tr w:rsidR="005C52C9" w:rsidRPr="00850B85" w:rsidTr="00850B85">
        <w:trPr>
          <w:trHeight w:val="6205"/>
        </w:trPr>
        <w:tc>
          <w:tcPr>
            <w:tcW w:w="5474" w:type="dxa"/>
            <w:tcBorders>
              <w:top w:val="single" w:sz="8" w:space="0" w:color="F79646"/>
              <w:left w:val="nil"/>
              <w:bottom w:val="single" w:sz="8" w:space="0" w:color="F79646"/>
              <w:right w:val="nil"/>
            </w:tcBorders>
          </w:tcPr>
          <w:p w:rsidR="005C52C9" w:rsidRPr="00850B85" w:rsidRDefault="005C52C9" w:rsidP="00850B8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color w:val="E36C0A"/>
              </w:rPr>
            </w:pPr>
            <w:r w:rsidRPr="00850B85">
              <w:rPr>
                <w:b/>
                <w:bCs/>
                <w:color w:val="E36C0A"/>
              </w:rPr>
              <w:t>Aşağıdaki hastalık isimlerini uygun resmin altına yazınız.8p</w:t>
            </w:r>
          </w:p>
          <w:p w:rsidR="005C52C9" w:rsidRPr="00850B85" w:rsidRDefault="005C52C9" w:rsidP="00850B85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Resim 25" o:spid="_x0000_s1058" type="#_x0000_t75" style="position:absolute;left:0;text-align:left;margin-left:-4.4pt;margin-top:2.35pt;width:270.1pt;height:274.1pt;z-index:251668992;visibility:visible">
                  <v:imagedata r:id="rId27" o:title=""/>
                </v:shape>
              </w:pict>
            </w:r>
          </w:p>
          <w:p w:rsidR="005C52C9" w:rsidRPr="00850B85" w:rsidRDefault="005C52C9" w:rsidP="00850B85">
            <w:pPr>
              <w:pStyle w:val="ListParagraph"/>
              <w:spacing w:after="0" w:line="240" w:lineRule="auto"/>
              <w:rPr>
                <w:b/>
                <w:bCs/>
                <w:color w:val="E36C0A"/>
              </w:rPr>
            </w:pPr>
          </w:p>
        </w:tc>
      </w:tr>
    </w:tbl>
    <w:p w:rsidR="005C52C9" w:rsidRDefault="005C52C9" w:rsidP="0014647E"/>
    <w:tbl>
      <w:tblPr>
        <w:tblW w:w="5449" w:type="dxa"/>
        <w:tblBorders>
          <w:top w:val="single" w:sz="8" w:space="0" w:color="F79646"/>
          <w:bottom w:val="single" w:sz="8" w:space="0" w:color="F79646"/>
        </w:tblBorders>
        <w:tblLook w:val="00A0"/>
      </w:tblPr>
      <w:tblGrid>
        <w:gridCol w:w="5449"/>
      </w:tblGrid>
      <w:tr w:rsidR="005C52C9" w:rsidRPr="00850B85" w:rsidTr="00850B85">
        <w:trPr>
          <w:trHeight w:val="3978"/>
        </w:trPr>
        <w:tc>
          <w:tcPr>
            <w:tcW w:w="5449" w:type="dxa"/>
            <w:tcBorders>
              <w:top w:val="single" w:sz="8" w:space="0" w:color="F79646"/>
              <w:left w:val="nil"/>
              <w:bottom w:val="single" w:sz="8" w:space="0" w:color="F79646"/>
              <w:right w:val="nil"/>
            </w:tcBorders>
          </w:tcPr>
          <w:p w:rsidR="005C52C9" w:rsidRPr="00850B85" w:rsidRDefault="005C52C9" w:rsidP="00850B8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color w:val="E36C0A"/>
              </w:rPr>
            </w:pPr>
            <w:r w:rsidRPr="00850B85">
              <w:rPr>
                <w:b/>
                <w:bCs/>
                <w:color w:val="E36C0A"/>
              </w:rPr>
              <w:t>Aşağıdaki rakamlar ve yazılışlarını eşleştiriniz.10p</w:t>
            </w:r>
          </w:p>
          <w:p w:rsidR="005C52C9" w:rsidRPr="00850B85" w:rsidRDefault="005C52C9" w:rsidP="00850B85">
            <w:pPr>
              <w:spacing w:after="0" w:line="240" w:lineRule="auto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Resim 26" o:spid="_x0000_s1059" type="#_x0000_t75" style="position:absolute;margin-left:1.3pt;margin-top:4.75pt;width:258.1pt;height:173.05pt;z-index:251670016;visibility:visible">
                  <v:imagedata r:id="rId28" o:title=""/>
                </v:shape>
              </w:pict>
            </w:r>
          </w:p>
          <w:p w:rsidR="005C52C9" w:rsidRPr="00850B85" w:rsidRDefault="005C52C9" w:rsidP="00850B85">
            <w:pPr>
              <w:spacing w:after="0" w:line="240" w:lineRule="auto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Resim 28" o:spid="_x0000_s1060" type="#_x0000_t75" style="position:absolute;margin-left:60.05pt;margin-top:63.35pt;width:25.65pt;height:16.4pt;z-index:251672064;visibility:visible">
                  <v:imagedata r:id="rId29" o:title=""/>
                </v:shape>
              </w:pict>
            </w:r>
            <w:r>
              <w:rPr>
                <w:noProof/>
              </w:rPr>
              <w:pict>
                <v:shape id="Resim 27" o:spid="_x0000_s1061" type="#_x0000_t75" style="position:absolute;margin-left:109.85pt;margin-top:49.85pt;width:32.05pt;height:87.75pt;rotation:-4468996fd;z-index:251671040;visibility:visible">
                  <v:imagedata r:id="rId30" o:title=""/>
                </v:shape>
              </w:pict>
            </w:r>
          </w:p>
        </w:tc>
      </w:tr>
    </w:tbl>
    <w:p w:rsidR="005C52C9" w:rsidRDefault="005C52C9" w:rsidP="00E14C52">
      <w:pPr>
        <w:spacing w:after="0" w:line="240" w:lineRule="auto"/>
      </w:pPr>
    </w:p>
    <w:tbl>
      <w:tblPr>
        <w:tblW w:w="0" w:type="auto"/>
        <w:tblBorders>
          <w:top w:val="single" w:sz="8" w:space="0" w:color="F79646"/>
          <w:bottom w:val="single" w:sz="8" w:space="0" w:color="F79646"/>
        </w:tblBorders>
        <w:tblLook w:val="00A0"/>
      </w:tblPr>
      <w:tblGrid>
        <w:gridCol w:w="5221"/>
      </w:tblGrid>
      <w:tr w:rsidR="005C52C9" w:rsidRPr="00850B85" w:rsidTr="00850B85">
        <w:trPr>
          <w:trHeight w:val="4240"/>
        </w:trPr>
        <w:tc>
          <w:tcPr>
            <w:tcW w:w="5221" w:type="dxa"/>
            <w:tcBorders>
              <w:top w:val="single" w:sz="8" w:space="0" w:color="F79646"/>
              <w:left w:val="nil"/>
              <w:bottom w:val="single" w:sz="8" w:space="0" w:color="F79646"/>
              <w:right w:val="nil"/>
            </w:tcBorders>
          </w:tcPr>
          <w:p w:rsidR="005C52C9" w:rsidRPr="00850B85" w:rsidRDefault="005C52C9" w:rsidP="00850B8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color w:val="E36C0A"/>
              </w:rPr>
            </w:pPr>
            <w:r>
              <w:rPr>
                <w:noProof/>
              </w:rPr>
              <w:pict>
                <v:shape id="Resim 31" o:spid="_x0000_s1062" type="#_x0000_t75" style="position:absolute;left:0;text-align:left;margin-left:-4.4pt;margin-top:12.3pt;width:251.15pt;height:194.55pt;z-index:251673088;visibility:visible">
                  <v:imagedata r:id="rId31" o:title=""/>
                </v:shape>
              </w:pict>
            </w:r>
            <w:r w:rsidRPr="00850B85">
              <w:rPr>
                <w:b/>
                <w:bCs/>
                <w:color w:val="E36C0A"/>
              </w:rPr>
              <w:t>Aşağıdaki boşlukları doldurunuz.10p</w:t>
            </w:r>
          </w:p>
        </w:tc>
      </w:tr>
    </w:tbl>
    <w:p w:rsidR="005C52C9" w:rsidRPr="00C4066F" w:rsidRDefault="005C52C9" w:rsidP="00E14C52"/>
    <w:sectPr w:rsidR="005C52C9" w:rsidRPr="00C4066F" w:rsidSect="00C4066F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2C9" w:rsidRDefault="005C52C9" w:rsidP="00C4066F">
      <w:pPr>
        <w:spacing w:after="0" w:line="240" w:lineRule="auto"/>
      </w:pPr>
      <w:r>
        <w:separator/>
      </w:r>
    </w:p>
  </w:endnote>
  <w:endnote w:type="continuationSeparator" w:id="0">
    <w:p w:rsidR="005C52C9" w:rsidRDefault="005C52C9" w:rsidP="00C40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2C9" w:rsidRDefault="005C52C9" w:rsidP="00C4066F">
      <w:pPr>
        <w:spacing w:after="0" w:line="240" w:lineRule="auto"/>
      </w:pPr>
      <w:r>
        <w:separator/>
      </w:r>
    </w:p>
  </w:footnote>
  <w:footnote w:type="continuationSeparator" w:id="0">
    <w:p w:rsidR="005C52C9" w:rsidRDefault="005C52C9" w:rsidP="00C406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F08F9"/>
    <w:multiLevelType w:val="hybridMultilevel"/>
    <w:tmpl w:val="75B07B3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1353FC"/>
    <w:multiLevelType w:val="hybridMultilevel"/>
    <w:tmpl w:val="BCF81C7A"/>
    <w:lvl w:ilvl="0" w:tplc="803E436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6F35EB"/>
    <w:multiLevelType w:val="hybridMultilevel"/>
    <w:tmpl w:val="A1A23FB2"/>
    <w:lvl w:ilvl="0" w:tplc="DBB8A2A8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066F"/>
    <w:rsid w:val="000C5C06"/>
    <w:rsid w:val="0014647E"/>
    <w:rsid w:val="00160984"/>
    <w:rsid w:val="001B0501"/>
    <w:rsid w:val="004B4606"/>
    <w:rsid w:val="00590ED0"/>
    <w:rsid w:val="005B3C98"/>
    <w:rsid w:val="005C52C9"/>
    <w:rsid w:val="006D5045"/>
    <w:rsid w:val="00850B85"/>
    <w:rsid w:val="008A0A68"/>
    <w:rsid w:val="008B579D"/>
    <w:rsid w:val="00955783"/>
    <w:rsid w:val="009D7948"/>
    <w:rsid w:val="00A506DF"/>
    <w:rsid w:val="00C23AFE"/>
    <w:rsid w:val="00C4066F"/>
    <w:rsid w:val="00CD4B9E"/>
    <w:rsid w:val="00CE3822"/>
    <w:rsid w:val="00E14C52"/>
    <w:rsid w:val="00E85585"/>
    <w:rsid w:val="00F97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04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uiPriority w:val="99"/>
    <w:rsid w:val="00C4066F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C40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4066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40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4066F"/>
    <w:rPr>
      <w:rFonts w:cs="Times New Roman"/>
    </w:rPr>
  </w:style>
  <w:style w:type="table" w:styleId="TableGrid">
    <w:name w:val="Table Grid"/>
    <w:basedOn w:val="TableNormal"/>
    <w:uiPriority w:val="99"/>
    <w:rsid w:val="00C4066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406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40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066F"/>
    <w:rPr>
      <w:rFonts w:ascii="Tahoma" w:hAnsi="Tahoma" w:cs="Tahoma"/>
      <w:sz w:val="16"/>
      <w:szCs w:val="16"/>
    </w:rPr>
  </w:style>
  <w:style w:type="table" w:styleId="MediumShading1-Accent6">
    <w:name w:val="Medium Shading 1 Accent 6"/>
    <w:basedOn w:val="TableNormal"/>
    <w:uiPriority w:val="99"/>
    <w:rsid w:val="00C4066F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DE4D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LightShading-Accent6">
    <w:name w:val="Light Shading Accent 6"/>
    <w:basedOn w:val="TableNormal"/>
    <w:uiPriority w:val="99"/>
    <w:rsid w:val="00C4066F"/>
    <w:rPr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Hyperlink">
    <w:name w:val="Hyperlink"/>
    <w:basedOn w:val="DefaultParagraphFont"/>
    <w:uiPriority w:val="99"/>
    <w:rsid w:val="005B3C9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openxmlformats.org/officeDocument/2006/relationships/settings" Target="settings.xml"/><Relationship Id="rId21" Type="http://schemas.openxmlformats.org/officeDocument/2006/relationships/image" Target="media/image14.emf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2</Pages>
  <Words>127</Words>
  <Characters>726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fatih</dc:creator>
  <cp:keywords>www.sorubak.com</cp:keywords>
  <dc:description>www.sorubak.com</dc:description>
  <cp:lastModifiedBy>edanur</cp:lastModifiedBy>
  <cp:revision>11</cp:revision>
  <dcterms:created xsi:type="dcterms:W3CDTF">2013-12-29T10:22:00Z</dcterms:created>
  <dcterms:modified xsi:type="dcterms:W3CDTF">2013-12-31T13:24:00Z</dcterms:modified>
  <cp:category>www.sorubak.com</cp:category>
</cp:coreProperties>
</file>