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C3" w:rsidRPr="009868BE" w:rsidRDefault="00DB3FC3" w:rsidP="009868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EGE İL</w:t>
      </w:r>
      <w:r w:rsidRPr="009868BE">
        <w:rPr>
          <w:rFonts w:ascii="Times New Roman" w:hAnsi="Times New Roman"/>
          <w:b/>
          <w:sz w:val="24"/>
          <w:szCs w:val="24"/>
        </w:rPr>
        <w:t>OKULU</w:t>
      </w:r>
    </w:p>
    <w:p w:rsidR="00DB3FC3" w:rsidRPr="009868BE" w:rsidRDefault="00DB3FC3" w:rsidP="009868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2013 / 2014</w:t>
      </w:r>
      <w:r w:rsidRPr="009868BE">
        <w:rPr>
          <w:rFonts w:ascii="Times New Roman" w:hAnsi="Times New Roman"/>
          <w:b/>
          <w:sz w:val="24"/>
          <w:szCs w:val="24"/>
        </w:rPr>
        <w:t xml:space="preserve"> EĞİTİM-ÖĞRETİM YILI</w:t>
      </w:r>
    </w:p>
    <w:p w:rsidR="00DB3FC3" w:rsidRPr="009868BE" w:rsidRDefault="00DB3FC3" w:rsidP="009868BE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6/B</w:t>
      </w:r>
      <w:r w:rsidRPr="009868BE">
        <w:rPr>
          <w:rFonts w:ascii="Times New Roman" w:hAnsi="Times New Roman"/>
          <w:b/>
          <w:sz w:val="24"/>
          <w:szCs w:val="24"/>
        </w:rPr>
        <w:t xml:space="preserve"> SINIFI ŞUBE ÖĞRETMENLER KURULU 2. DÖNEM TOPLANTI TUTANAĞI</w:t>
      </w:r>
    </w:p>
    <w:p w:rsidR="00DB3FC3" w:rsidRPr="009868BE" w:rsidRDefault="00DB3FC3" w:rsidP="009868BE">
      <w:pPr>
        <w:pStyle w:val="NoSpacing"/>
        <w:rPr>
          <w:b/>
        </w:rPr>
      </w:pPr>
      <w:r w:rsidRPr="009868BE">
        <w:rPr>
          <w:b/>
        </w:rPr>
        <w:t>KARAR NO</w:t>
      </w:r>
      <w:r w:rsidRPr="009868BE">
        <w:rPr>
          <w:b/>
        </w:rPr>
        <w:tab/>
      </w:r>
      <w:r w:rsidRPr="009868BE">
        <w:rPr>
          <w:b/>
        </w:rPr>
        <w:tab/>
        <w:t xml:space="preserve">:  </w:t>
      </w:r>
      <w:r w:rsidRPr="009868BE">
        <w:t>2</w:t>
      </w:r>
    </w:p>
    <w:p w:rsidR="00DB3FC3" w:rsidRPr="009868BE" w:rsidRDefault="00DB3FC3" w:rsidP="009868BE">
      <w:pPr>
        <w:pStyle w:val="NoSpacing"/>
      </w:pPr>
      <w:r w:rsidRPr="009868BE">
        <w:rPr>
          <w:b/>
        </w:rPr>
        <w:t xml:space="preserve">TOPLANTI TARİHİ </w:t>
      </w:r>
      <w:r w:rsidRPr="009868BE">
        <w:rPr>
          <w:b/>
        </w:rPr>
        <w:tab/>
        <w:t xml:space="preserve">:  </w:t>
      </w:r>
      <w:r>
        <w:t xml:space="preserve">     </w:t>
      </w:r>
      <w:r w:rsidRPr="009868BE">
        <w:t>.02.201</w:t>
      </w:r>
      <w:r>
        <w:t>4</w:t>
      </w:r>
      <w:r w:rsidRPr="009868BE">
        <w:t xml:space="preserve"> - </w:t>
      </w:r>
      <w:r>
        <w:t>CUMA</w:t>
      </w:r>
    </w:p>
    <w:p w:rsidR="00DB3FC3" w:rsidRPr="009868BE" w:rsidRDefault="00DB3FC3" w:rsidP="009868BE">
      <w:pPr>
        <w:pStyle w:val="NoSpacing"/>
        <w:rPr>
          <w:b/>
        </w:rPr>
      </w:pPr>
      <w:r w:rsidRPr="009868BE">
        <w:rPr>
          <w:b/>
        </w:rPr>
        <w:t>TOPLANTI YERİ</w:t>
      </w:r>
      <w:r w:rsidRPr="009868BE">
        <w:rPr>
          <w:b/>
        </w:rPr>
        <w:tab/>
        <w:t xml:space="preserve">               :  </w:t>
      </w:r>
      <w:r>
        <w:t>Öğretmenler Odası</w:t>
      </w:r>
    </w:p>
    <w:p w:rsidR="00DB3FC3" w:rsidRPr="009868BE" w:rsidRDefault="00DB3FC3" w:rsidP="009868BE">
      <w:pPr>
        <w:pStyle w:val="NoSpacing"/>
        <w:rPr>
          <w:b/>
        </w:rPr>
      </w:pPr>
      <w:r w:rsidRPr="009868BE">
        <w:rPr>
          <w:b/>
        </w:rPr>
        <w:t>TOPLANTI SAATİ</w:t>
      </w:r>
      <w:r w:rsidRPr="009868BE">
        <w:rPr>
          <w:b/>
        </w:rPr>
        <w:tab/>
        <w:t xml:space="preserve">:  </w:t>
      </w:r>
      <w:r>
        <w:t>13:00</w:t>
      </w:r>
    </w:p>
    <w:p w:rsidR="00DB3FC3" w:rsidRPr="00586881" w:rsidRDefault="00DB3FC3" w:rsidP="009868BE">
      <w:pPr>
        <w:pStyle w:val="NoSpacing"/>
      </w:pPr>
    </w:p>
    <w:p w:rsidR="00DB3FC3" w:rsidRPr="009868BE" w:rsidRDefault="00DB3FC3" w:rsidP="009868BE">
      <w:pPr>
        <w:pStyle w:val="NoSpacing"/>
        <w:rPr>
          <w:b/>
          <w:u w:val="single"/>
        </w:rPr>
      </w:pPr>
      <w:r w:rsidRPr="009868BE">
        <w:rPr>
          <w:b/>
          <w:u w:val="single"/>
        </w:rPr>
        <w:t>GÜNDEM MADDELERİ</w:t>
      </w:r>
    </w:p>
    <w:p w:rsidR="00DB3FC3" w:rsidRPr="00586881" w:rsidRDefault="00DB3FC3" w:rsidP="009868BE">
      <w:pPr>
        <w:pStyle w:val="NoSpacing"/>
        <w:numPr>
          <w:ilvl w:val="0"/>
          <w:numId w:val="2"/>
        </w:numPr>
        <w:rPr>
          <w:color w:val="000000"/>
        </w:rPr>
      </w:pPr>
      <w:r w:rsidRPr="00586881">
        <w:rPr>
          <w:color w:val="000000"/>
        </w:rPr>
        <w:t>Açılış ve yoklama</w:t>
      </w:r>
    </w:p>
    <w:p w:rsidR="00DB3FC3" w:rsidRDefault="00DB3FC3" w:rsidP="009868BE">
      <w:pPr>
        <w:pStyle w:val="NoSpacing"/>
        <w:numPr>
          <w:ilvl w:val="0"/>
          <w:numId w:val="2"/>
        </w:numPr>
      </w:pPr>
      <w:r>
        <w:t>Öğrencilerin;</w:t>
      </w:r>
    </w:p>
    <w:p w:rsidR="00DB3FC3" w:rsidRDefault="00DB3FC3" w:rsidP="009868BE">
      <w:pPr>
        <w:pStyle w:val="NoSpacing"/>
        <w:numPr>
          <w:ilvl w:val="0"/>
          <w:numId w:val="4"/>
        </w:numPr>
      </w:pPr>
      <w:r>
        <w:t>Kişilik gelişimlerinin görüşülmesi</w:t>
      </w:r>
    </w:p>
    <w:p w:rsidR="00DB3FC3" w:rsidRDefault="00DB3FC3" w:rsidP="009868BE">
      <w:pPr>
        <w:pStyle w:val="NoSpacing"/>
        <w:numPr>
          <w:ilvl w:val="0"/>
          <w:numId w:val="4"/>
        </w:numPr>
      </w:pPr>
      <w:r>
        <w:t>Beslenme alışkanlıklarının görüşülmesi</w:t>
      </w:r>
    </w:p>
    <w:p w:rsidR="00DB3FC3" w:rsidRDefault="00DB3FC3" w:rsidP="009868BE">
      <w:pPr>
        <w:pStyle w:val="NoSpacing"/>
        <w:numPr>
          <w:ilvl w:val="0"/>
          <w:numId w:val="4"/>
        </w:numPr>
      </w:pPr>
      <w:r>
        <w:t>Sağlık durumlarının görüşülmesi</w:t>
      </w:r>
    </w:p>
    <w:p w:rsidR="00DB3FC3" w:rsidRDefault="00DB3FC3" w:rsidP="009868BE">
      <w:pPr>
        <w:pStyle w:val="NoSpacing"/>
        <w:numPr>
          <w:ilvl w:val="0"/>
          <w:numId w:val="4"/>
        </w:numPr>
      </w:pPr>
      <w:r>
        <w:t>Sosyal ilişkilerin görüşülmesi</w:t>
      </w:r>
    </w:p>
    <w:p w:rsidR="00DB3FC3" w:rsidRDefault="00DB3FC3" w:rsidP="009868BE">
      <w:pPr>
        <w:pStyle w:val="NoSpacing"/>
        <w:numPr>
          <w:ilvl w:val="0"/>
          <w:numId w:val="4"/>
        </w:numPr>
      </w:pPr>
      <w:r>
        <w:t>Ailelerin ekonomik durumlarının görüşülmesi</w:t>
      </w:r>
    </w:p>
    <w:p w:rsidR="00DB3FC3" w:rsidRDefault="00DB3FC3" w:rsidP="009868BE">
      <w:pPr>
        <w:pStyle w:val="NoSpacing"/>
        <w:numPr>
          <w:ilvl w:val="0"/>
          <w:numId w:val="4"/>
        </w:numPr>
      </w:pPr>
      <w:r>
        <w:t>Problemin çözümüne yönelik çalışmaların görüşülmesi</w:t>
      </w:r>
    </w:p>
    <w:p w:rsidR="00DB3FC3" w:rsidRPr="009D2605" w:rsidRDefault="00DB3FC3" w:rsidP="009D2605">
      <w:pPr>
        <w:pStyle w:val="NoSpacing"/>
        <w:numPr>
          <w:ilvl w:val="0"/>
          <w:numId w:val="4"/>
        </w:numPr>
      </w:pPr>
      <w:r>
        <w:t>Devamsızlık durumlarının görüşülmesi</w:t>
      </w:r>
    </w:p>
    <w:p w:rsidR="00DB3FC3" w:rsidRDefault="00DB3FC3" w:rsidP="009868BE">
      <w:pPr>
        <w:pStyle w:val="NoSpacing"/>
        <w:numPr>
          <w:ilvl w:val="0"/>
          <w:numId w:val="2"/>
        </w:numPr>
      </w:pPr>
      <w:r>
        <w:t>Dilek ve temenniler.</w:t>
      </w:r>
    </w:p>
    <w:p w:rsidR="00DB3FC3" w:rsidRDefault="00DB3FC3" w:rsidP="009868BE">
      <w:pPr>
        <w:pStyle w:val="NoSpacing"/>
      </w:pPr>
    </w:p>
    <w:p w:rsidR="00DB3FC3" w:rsidRDefault="00DB3FC3" w:rsidP="009868BE">
      <w:pPr>
        <w:pStyle w:val="NoSpacing"/>
        <w:rPr>
          <w:b/>
          <w:u w:val="single"/>
        </w:rPr>
      </w:pPr>
      <w:r w:rsidRPr="009868BE">
        <w:rPr>
          <w:b/>
          <w:u w:val="single"/>
        </w:rPr>
        <w:t>GÜNDEM MADDELERİNİN GÖRÜŞÜLMESİ</w:t>
      </w:r>
    </w:p>
    <w:p w:rsidR="00DB3FC3" w:rsidRDefault="00DB3FC3" w:rsidP="009868BE">
      <w:pPr>
        <w:pStyle w:val="NoSpacing"/>
        <w:rPr>
          <w:b/>
          <w:u w:val="single"/>
        </w:rPr>
      </w:pPr>
    </w:p>
    <w:p w:rsidR="00DB3FC3" w:rsidRDefault="00DB3FC3" w:rsidP="00606DBD">
      <w:pPr>
        <w:pStyle w:val="NoSpacing"/>
        <w:numPr>
          <w:ilvl w:val="0"/>
          <w:numId w:val="6"/>
        </w:numPr>
        <w:ind w:left="0" w:firstLine="360"/>
        <w:rPr>
          <w:rFonts w:ascii="Times New Roman" w:hAnsi="Times New Roman"/>
          <w:sz w:val="24"/>
          <w:szCs w:val="24"/>
        </w:rPr>
      </w:pPr>
      <w:r w:rsidRPr="009868BE">
        <w:rPr>
          <w:rFonts w:ascii="Times New Roman" w:hAnsi="Times New Roman"/>
          <w:sz w:val="24"/>
          <w:szCs w:val="24"/>
        </w:rPr>
        <w:t xml:space="preserve">Okul Müdürü </w:t>
      </w:r>
      <w:r>
        <w:rPr>
          <w:rFonts w:ascii="Times New Roman" w:hAnsi="Times New Roman"/>
          <w:b/>
          <w:sz w:val="24"/>
          <w:szCs w:val="24"/>
        </w:rPr>
        <w:t>Nalan ÇETİN</w:t>
      </w:r>
      <w:r w:rsidRPr="009868BE">
        <w:rPr>
          <w:rFonts w:ascii="Times New Roman" w:hAnsi="Times New Roman"/>
          <w:sz w:val="24"/>
          <w:szCs w:val="24"/>
        </w:rPr>
        <w:t xml:space="preserve"> başkanlığında, okulumuz </w:t>
      </w:r>
      <w:r>
        <w:rPr>
          <w:rFonts w:ascii="Times New Roman" w:hAnsi="Times New Roman"/>
          <w:sz w:val="24"/>
          <w:szCs w:val="24"/>
        </w:rPr>
        <w:t>öğretmenler odasında</w:t>
      </w:r>
      <w:r w:rsidRPr="009868B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9868BE">
        <w:rPr>
          <w:rFonts w:ascii="Times New Roman" w:hAnsi="Times New Roman"/>
          <w:sz w:val="24"/>
          <w:szCs w:val="24"/>
        </w:rPr>
        <w:t>.02.201</w:t>
      </w:r>
      <w:r>
        <w:rPr>
          <w:rFonts w:ascii="Times New Roman" w:hAnsi="Times New Roman"/>
          <w:sz w:val="24"/>
          <w:szCs w:val="24"/>
        </w:rPr>
        <w:t>4</w:t>
      </w:r>
      <w:r w:rsidRPr="009868BE">
        <w:rPr>
          <w:rFonts w:ascii="Times New Roman" w:hAnsi="Times New Roman"/>
          <w:sz w:val="24"/>
          <w:szCs w:val="24"/>
        </w:rPr>
        <w:t xml:space="preserve"> tarihinde, saat </w:t>
      </w:r>
      <w:r>
        <w:rPr>
          <w:rFonts w:ascii="Times New Roman" w:hAnsi="Times New Roman"/>
          <w:sz w:val="24"/>
          <w:szCs w:val="24"/>
        </w:rPr>
        <w:t>13</w:t>
      </w:r>
      <w:r w:rsidRPr="009868BE">
        <w:rPr>
          <w:rFonts w:ascii="Times New Roman" w:hAnsi="Times New Roman"/>
          <w:sz w:val="24"/>
          <w:szCs w:val="24"/>
        </w:rPr>
        <w:t xml:space="preserve">.00’da Şube Öğretmenler Kurulu toplantısı başladı. Yapılan yoklamada derse giren bütün branş öğretmenlerinin hazır bulunduğu görüldü. İkinci dönemin başarılı ve verimli geçmesi temennisiyle gündem maddelerinin görüşülmesine başlandı. </w:t>
      </w:r>
      <w:r>
        <w:rPr>
          <w:rFonts w:ascii="Times New Roman" w:hAnsi="Times New Roman"/>
          <w:sz w:val="24"/>
          <w:szCs w:val="24"/>
        </w:rPr>
        <w:t>Fen ve Teknoloji öğretmeni Yasemin Pınar AKBAŞ</w:t>
      </w:r>
      <w:r w:rsidRPr="009868BE">
        <w:rPr>
          <w:rFonts w:ascii="Times New Roman" w:hAnsi="Times New Roman"/>
          <w:sz w:val="24"/>
          <w:szCs w:val="24"/>
        </w:rPr>
        <w:t xml:space="preserve"> yazman olarak seçildi.</w:t>
      </w:r>
    </w:p>
    <w:p w:rsidR="00DB3FC3" w:rsidRDefault="00DB3FC3" w:rsidP="00606DBD">
      <w:pPr>
        <w:pStyle w:val="NoSpacing"/>
        <w:ind w:left="360"/>
        <w:rPr>
          <w:rFonts w:ascii="Times New Roman" w:hAnsi="Times New Roman"/>
          <w:sz w:val="24"/>
          <w:szCs w:val="24"/>
        </w:rPr>
      </w:pPr>
    </w:p>
    <w:p w:rsidR="00DB3FC3" w:rsidRPr="00606DBD" w:rsidRDefault="00DB3FC3" w:rsidP="00606DBD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06DBD">
        <w:rPr>
          <w:sz w:val="24"/>
          <w:szCs w:val="24"/>
        </w:rPr>
        <w:t>Öğrencilerin;</w:t>
      </w:r>
    </w:p>
    <w:p w:rsidR="00DB3FC3" w:rsidRPr="00606DBD" w:rsidRDefault="00DB3FC3" w:rsidP="00606DBD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606DBD">
        <w:rPr>
          <w:rFonts w:ascii="Times New Roman" w:hAnsi="Times New Roman"/>
          <w:sz w:val="24"/>
          <w:szCs w:val="24"/>
          <w:u w:val="single"/>
        </w:rPr>
        <w:t>Kişilik gelişimlerinin görüşülmesiyle ilgili</w:t>
      </w:r>
      <w:r w:rsidRPr="00606DBD">
        <w:rPr>
          <w:rFonts w:ascii="Times New Roman" w:hAnsi="Times New Roman"/>
          <w:sz w:val="24"/>
          <w:szCs w:val="24"/>
        </w:rPr>
        <w:t>; öğrencilerimiz arasında kişilik problemi olan öğrencinin olmadığı ifade edildi. Ancak bazı öğrencilerin ergenlik dönemini yaşamasından dolayı küçük problemler yaşadığı söylendi.</w:t>
      </w:r>
    </w:p>
    <w:p w:rsidR="00DB3FC3" w:rsidRPr="00606DBD" w:rsidRDefault="00DB3FC3" w:rsidP="00606DBD">
      <w:pPr>
        <w:pStyle w:val="NoSpacing"/>
        <w:rPr>
          <w:rFonts w:ascii="Times New Roman" w:hAnsi="Times New Roman"/>
          <w:sz w:val="24"/>
          <w:szCs w:val="24"/>
        </w:rPr>
      </w:pPr>
    </w:p>
    <w:p w:rsidR="00DB3FC3" w:rsidRPr="00606DBD" w:rsidRDefault="00DB3FC3" w:rsidP="00606DBD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u w:val="single"/>
        </w:rPr>
      </w:pPr>
      <w:r w:rsidRPr="00606DBD">
        <w:rPr>
          <w:rFonts w:ascii="Times New Roman" w:hAnsi="Times New Roman"/>
          <w:sz w:val="24"/>
          <w:szCs w:val="24"/>
          <w:u w:val="single"/>
        </w:rPr>
        <w:t>Beslenme alışkanlıklarının görüşülmesi</w:t>
      </w:r>
    </w:p>
    <w:p w:rsidR="00DB3FC3" w:rsidRPr="00606DBD" w:rsidRDefault="00DB3FC3" w:rsidP="00606DBD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606DBD">
        <w:rPr>
          <w:rFonts w:ascii="Times New Roman" w:hAnsi="Times New Roman"/>
          <w:sz w:val="24"/>
          <w:szCs w:val="24"/>
        </w:rPr>
        <w:t>Öğrencilerimizin beslenme alışkanlığı kazanması için uyarılarda bulunmamız gerektiği üzerinde duruldu. Kesinlikle sabah kahvaltısı yapmaları gerektiği belirtildi. Kahvaltının önemi üzerinde duruldu</w:t>
      </w:r>
      <w:r>
        <w:rPr>
          <w:rFonts w:ascii="Times New Roman" w:hAnsi="Times New Roman"/>
          <w:sz w:val="24"/>
          <w:szCs w:val="24"/>
        </w:rPr>
        <w:t>ilK dönem yapğılan toplantılarda bu konu üzerinde durulduğu,velilerin uyarıldığı belirtildi.</w:t>
      </w:r>
      <w:r w:rsidRPr="00606D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Neslihan Demiröz</w:t>
      </w:r>
      <w:r w:rsidRPr="00606DBD">
        <w:rPr>
          <w:rFonts w:ascii="Times New Roman" w:hAnsi="Times New Roman"/>
          <w:sz w:val="24"/>
          <w:szCs w:val="24"/>
        </w:rPr>
        <w:t xml:space="preserve"> kahvaltı yapan öğrencinin daha dinamik, canlı olduğunu söyledi.</w:t>
      </w:r>
    </w:p>
    <w:p w:rsidR="00DB3FC3" w:rsidRPr="00606DBD" w:rsidRDefault="00DB3FC3" w:rsidP="00606DBD">
      <w:pPr>
        <w:pStyle w:val="NoSpacing"/>
        <w:rPr>
          <w:rFonts w:ascii="Times New Roman" w:hAnsi="Times New Roman"/>
          <w:sz w:val="24"/>
          <w:szCs w:val="24"/>
        </w:rPr>
      </w:pPr>
    </w:p>
    <w:p w:rsidR="00DB3FC3" w:rsidRPr="00606DBD" w:rsidRDefault="00DB3FC3" w:rsidP="00606DBD">
      <w:pPr>
        <w:pStyle w:val="NoSpacing"/>
        <w:rPr>
          <w:rFonts w:ascii="Times New Roman" w:hAnsi="Times New Roman"/>
          <w:sz w:val="24"/>
          <w:szCs w:val="24"/>
        </w:rPr>
      </w:pPr>
    </w:p>
    <w:p w:rsidR="00DB3FC3" w:rsidRPr="00606DBD" w:rsidRDefault="00DB3FC3" w:rsidP="00606DBD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u w:val="single"/>
        </w:rPr>
      </w:pPr>
      <w:r w:rsidRPr="00606DBD">
        <w:rPr>
          <w:rFonts w:ascii="Times New Roman" w:hAnsi="Times New Roman"/>
          <w:sz w:val="24"/>
          <w:szCs w:val="24"/>
          <w:u w:val="single"/>
        </w:rPr>
        <w:t>Sağlık durumlarının görüşülmesi</w:t>
      </w:r>
    </w:p>
    <w:p w:rsidR="00DB3FC3" w:rsidRPr="00606DBD" w:rsidRDefault="00DB3FC3" w:rsidP="00606DBD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606DBD">
        <w:rPr>
          <w:rFonts w:ascii="Times New Roman" w:hAnsi="Times New Roman"/>
          <w:sz w:val="24"/>
          <w:szCs w:val="24"/>
        </w:rPr>
        <w:t>Öğrencilerimizin genel sağlık durumunun iyi olduğu ifade edildi. Hasta olan öğrencilerin velileriyle iletişime geçildiği söylendi</w:t>
      </w:r>
      <w:r>
        <w:rPr>
          <w:rFonts w:ascii="Times New Roman" w:hAnsi="Times New Roman"/>
          <w:sz w:val="24"/>
          <w:szCs w:val="24"/>
        </w:rPr>
        <w:t>.</w:t>
      </w:r>
    </w:p>
    <w:p w:rsidR="00DB3FC3" w:rsidRPr="00606DBD" w:rsidRDefault="00DB3FC3" w:rsidP="00606DBD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u w:val="single"/>
        </w:rPr>
      </w:pPr>
      <w:r w:rsidRPr="00606DBD">
        <w:rPr>
          <w:rFonts w:ascii="Times New Roman" w:hAnsi="Times New Roman"/>
          <w:sz w:val="24"/>
          <w:szCs w:val="24"/>
          <w:u w:val="single"/>
        </w:rPr>
        <w:t>Sosyal ilişkilerin görüşülmesi</w:t>
      </w:r>
    </w:p>
    <w:p w:rsidR="00DB3FC3" w:rsidRPr="00606DBD" w:rsidRDefault="00DB3FC3" w:rsidP="00606DBD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606DBD">
        <w:rPr>
          <w:rFonts w:ascii="Times New Roman" w:hAnsi="Times New Roman"/>
          <w:sz w:val="24"/>
          <w:szCs w:val="24"/>
        </w:rPr>
        <w:t xml:space="preserve">Öğrencilerle yakından ilgilenildiği, ailelerle iletişim içerisinde olunduğu, öğrencilerin sosyal problemlerine yardımcı olunduğu söylendi. </w:t>
      </w:r>
      <w:r>
        <w:rPr>
          <w:rFonts w:ascii="Times New Roman" w:hAnsi="Times New Roman"/>
          <w:sz w:val="24"/>
          <w:szCs w:val="24"/>
        </w:rPr>
        <w:t>Ayrıca çoğu öğrencimizin tiyatro ve sinema gibi etkinliklere gidememesinden dolayı Gezi ve İnceleme kulübünün faaliyetleri sonucunda bu gibi etkinliklere götürüldüğü belirtildi.Bu durumun öğrencileri çok mutlu ettiği belirtildi.</w:t>
      </w:r>
    </w:p>
    <w:p w:rsidR="00DB3FC3" w:rsidRPr="00606DBD" w:rsidRDefault="00DB3FC3" w:rsidP="00606DBD">
      <w:pPr>
        <w:pStyle w:val="NoSpacing"/>
        <w:rPr>
          <w:rFonts w:ascii="Times New Roman" w:hAnsi="Times New Roman"/>
          <w:sz w:val="24"/>
          <w:szCs w:val="24"/>
        </w:rPr>
      </w:pPr>
    </w:p>
    <w:p w:rsidR="00DB3FC3" w:rsidRPr="00606DBD" w:rsidRDefault="00DB3FC3" w:rsidP="00606DBD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u w:val="single"/>
        </w:rPr>
      </w:pPr>
      <w:r w:rsidRPr="00606DBD">
        <w:rPr>
          <w:rFonts w:ascii="Times New Roman" w:hAnsi="Times New Roman"/>
          <w:sz w:val="24"/>
          <w:szCs w:val="24"/>
          <w:u w:val="single"/>
        </w:rPr>
        <w:t>Ailelerin ekonomik durumlarının görüşülmesi</w:t>
      </w:r>
    </w:p>
    <w:p w:rsidR="00DB3FC3" w:rsidRPr="001306CA" w:rsidRDefault="00DB3FC3" w:rsidP="00606DBD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606DBD">
        <w:rPr>
          <w:rFonts w:ascii="Times New Roman" w:hAnsi="Times New Roman"/>
          <w:sz w:val="24"/>
          <w:szCs w:val="24"/>
        </w:rPr>
        <w:t xml:space="preserve">Ekonomik olarak öğrenciler arasında büyük uçurumların olmadığı </w:t>
      </w:r>
      <w:r>
        <w:rPr>
          <w:rFonts w:ascii="Times New Roman" w:hAnsi="Times New Roman"/>
          <w:b/>
          <w:sz w:val="24"/>
          <w:szCs w:val="24"/>
        </w:rPr>
        <w:t>,</w:t>
      </w:r>
      <w:r w:rsidRPr="001306CA">
        <w:rPr>
          <w:rFonts w:ascii="Times New Roman" w:hAnsi="Times New Roman"/>
          <w:sz w:val="24"/>
          <w:szCs w:val="24"/>
        </w:rPr>
        <w:t>velilerin ekonomik durumlarının orta halli olduğu söylendi.</w:t>
      </w:r>
    </w:p>
    <w:p w:rsidR="00DB3FC3" w:rsidRPr="001306CA" w:rsidRDefault="00DB3FC3" w:rsidP="00606DBD">
      <w:pPr>
        <w:pStyle w:val="NoSpacing"/>
        <w:rPr>
          <w:rFonts w:ascii="Times New Roman" w:hAnsi="Times New Roman"/>
          <w:sz w:val="24"/>
          <w:szCs w:val="24"/>
        </w:rPr>
      </w:pPr>
    </w:p>
    <w:p w:rsidR="00DB3FC3" w:rsidRPr="00F84D31" w:rsidRDefault="00DB3FC3" w:rsidP="00F84D31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u w:val="single"/>
        </w:rPr>
      </w:pPr>
      <w:r w:rsidRPr="00F84D31">
        <w:rPr>
          <w:rFonts w:ascii="Times New Roman" w:hAnsi="Times New Roman"/>
          <w:sz w:val="24"/>
          <w:szCs w:val="24"/>
          <w:u w:val="single"/>
        </w:rPr>
        <w:t>Problemin çözümüne yönelik çalışmaların görüşülmesi</w:t>
      </w:r>
    </w:p>
    <w:p w:rsidR="00DB3FC3" w:rsidRPr="00606DBD" w:rsidRDefault="00DB3FC3" w:rsidP="00F84D31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606DBD">
        <w:rPr>
          <w:rFonts w:ascii="Times New Roman" w:hAnsi="Times New Roman"/>
          <w:sz w:val="24"/>
          <w:szCs w:val="24"/>
        </w:rPr>
        <w:t>Problem çözümüyle ilgili önce sınıf öğretmeninin ilgilenmesi çözüme ulaşamazsa okul idaresinin konuyla ilgilenmesi gerektiği belirtildi.</w:t>
      </w:r>
    </w:p>
    <w:p w:rsidR="00DB3FC3" w:rsidRPr="00606DBD" w:rsidRDefault="00DB3FC3" w:rsidP="00606DBD">
      <w:pPr>
        <w:pStyle w:val="NoSpacing"/>
        <w:rPr>
          <w:rFonts w:ascii="Times New Roman" w:hAnsi="Times New Roman"/>
          <w:sz w:val="24"/>
          <w:szCs w:val="24"/>
        </w:rPr>
      </w:pPr>
    </w:p>
    <w:p w:rsidR="00DB3FC3" w:rsidRPr="00F84D31" w:rsidRDefault="00DB3FC3" w:rsidP="00F84D31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  <w:szCs w:val="24"/>
          <w:u w:val="single"/>
        </w:rPr>
      </w:pPr>
      <w:r w:rsidRPr="00F84D31">
        <w:rPr>
          <w:rFonts w:ascii="Times New Roman" w:hAnsi="Times New Roman"/>
          <w:sz w:val="24"/>
          <w:szCs w:val="24"/>
          <w:u w:val="single"/>
        </w:rPr>
        <w:t>Devamsızlık durumlarının görüşülmesi</w:t>
      </w:r>
    </w:p>
    <w:p w:rsidR="00DB3FC3" w:rsidRDefault="00DB3FC3" w:rsidP="00F84D31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606DBD">
        <w:rPr>
          <w:rFonts w:ascii="Times New Roman" w:hAnsi="Times New Roman"/>
          <w:sz w:val="24"/>
          <w:szCs w:val="24"/>
        </w:rPr>
        <w:t>Genel olarak okula devamın sağlandığı söylendi.</w:t>
      </w:r>
    </w:p>
    <w:p w:rsidR="00DB3FC3" w:rsidRPr="00606DBD" w:rsidRDefault="00DB3FC3" w:rsidP="00F84D31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DB3FC3" w:rsidRPr="00B71F44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  <w:r w:rsidRPr="00B71F44">
        <w:rPr>
          <w:rFonts w:ascii="Times New Roman" w:hAnsi="Times New Roman"/>
          <w:b/>
          <w:sz w:val="24"/>
          <w:szCs w:val="24"/>
        </w:rPr>
        <w:t>Yukarıda genel olarak görüşülen maddeler her öğrenci için ele</w:t>
      </w:r>
      <w:r>
        <w:rPr>
          <w:rFonts w:ascii="Times New Roman" w:hAnsi="Times New Roman"/>
          <w:b/>
          <w:sz w:val="24"/>
          <w:szCs w:val="24"/>
        </w:rPr>
        <w:t xml:space="preserve"> alınarak tabloda belirtilmiş olup ekte sunulmuştur.</w:t>
      </w:r>
    </w:p>
    <w:p w:rsidR="00DB3FC3" w:rsidRPr="00606DBD" w:rsidRDefault="00DB3FC3" w:rsidP="00606DBD">
      <w:pPr>
        <w:pStyle w:val="NoSpacing"/>
        <w:rPr>
          <w:rFonts w:ascii="Times New Roman" w:hAnsi="Times New Roman"/>
          <w:sz w:val="24"/>
          <w:szCs w:val="24"/>
        </w:rPr>
      </w:pPr>
    </w:p>
    <w:p w:rsidR="00DB3FC3" w:rsidRPr="00F84D31" w:rsidRDefault="00DB3FC3" w:rsidP="00F84D31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84D31">
        <w:rPr>
          <w:rFonts w:ascii="Times New Roman" w:hAnsi="Times New Roman"/>
          <w:sz w:val="24"/>
          <w:szCs w:val="24"/>
        </w:rPr>
        <w:t>İyi dilek ve temennilerle toplantıya son verildi.</w:t>
      </w: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Pr="00586881" w:rsidRDefault="00DB3FC3" w:rsidP="009D2605">
      <w:pPr>
        <w:spacing w:before="120" w:after="60"/>
        <w:ind w:left="2124" w:firstLine="708"/>
        <w:rPr>
          <w:b/>
          <w:sz w:val="22"/>
          <w:szCs w:val="22"/>
          <w:u w:val="single"/>
        </w:rPr>
      </w:pPr>
      <w:r w:rsidRPr="00586881">
        <w:rPr>
          <w:b/>
          <w:sz w:val="22"/>
          <w:szCs w:val="22"/>
          <w:u w:val="single"/>
        </w:rPr>
        <w:t>ALINAN KARARLAR</w:t>
      </w:r>
    </w:p>
    <w:p w:rsidR="00DB3FC3" w:rsidRDefault="00DB3FC3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Öğrenci merkezli eğitim sistemi örnek alınarak öğrencilerin ders içi etkinliklerinin arttırılması sağlanacak.</w:t>
      </w:r>
    </w:p>
    <w:p w:rsidR="00DB3FC3" w:rsidRDefault="00DB3FC3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Türkçeyi en iyi şekilde kullanmaları için öğrencilere gerekli bilgi ve davranışlar kazandırılacak</w:t>
      </w:r>
    </w:p>
    <w:p w:rsidR="00DB3FC3" w:rsidRDefault="00DB3FC3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Veli toplantıları belli aralıklarla yapılacak. Maddi problemi, hastalık problemi olan öğrencilere gereken ilgi gösterilecek. Velilerin toplantıya katılmaları için gerekli aktivasyon sağlanacak</w:t>
      </w:r>
    </w:p>
    <w:p w:rsidR="00DB3FC3" w:rsidRDefault="00DB3FC3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Derse geçmeden dikkatlerin toplanması ve motivasyonun sağlanması için ön konuşma yapılacak.</w:t>
      </w:r>
    </w:p>
    <w:p w:rsidR="00DB3FC3" w:rsidRDefault="00DB3FC3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>
        <w:rPr>
          <w:sz w:val="22"/>
          <w:szCs w:val="22"/>
        </w:rPr>
        <w:t>Öğrencilerin test tekniğini geliştirmeleri, zamanı iyi kullanmaları ve yapamadıkları soruları atmaktansa boş bırakmaları gerektiğini kavratmak için deneme sınavları yapılmasına</w:t>
      </w:r>
      <w:r w:rsidRPr="00586881">
        <w:rPr>
          <w:sz w:val="22"/>
          <w:szCs w:val="22"/>
        </w:rPr>
        <w:t>,</w:t>
      </w:r>
    </w:p>
    <w:p w:rsidR="00DB3FC3" w:rsidRDefault="00DB3FC3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b/>
          <w:sz w:val="22"/>
          <w:szCs w:val="22"/>
        </w:rPr>
        <w:t xml:space="preserve"> </w:t>
      </w:r>
      <w:r w:rsidRPr="00586881">
        <w:rPr>
          <w:sz w:val="22"/>
          <w:szCs w:val="22"/>
        </w:rPr>
        <w:t>Durumu zayıf olan öğrencilerin incitilmeden, uygun yöntem ve tekniklerle ve öğrenci merkezli bir eğitimle başarılı hale getirilmeye çalışılmasına</w:t>
      </w:r>
    </w:p>
    <w:p w:rsidR="00DB3FC3" w:rsidRPr="00586881" w:rsidRDefault="00DB3FC3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color w:val="000000"/>
          <w:sz w:val="22"/>
          <w:szCs w:val="22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</w:t>
      </w:r>
      <w:r>
        <w:rPr>
          <w:color w:val="000000"/>
          <w:sz w:val="22"/>
          <w:szCs w:val="22"/>
        </w:rPr>
        <w:t xml:space="preserve"> karar verildi.</w:t>
      </w:r>
    </w:p>
    <w:p w:rsidR="00DB3FC3" w:rsidRPr="00586881" w:rsidRDefault="00DB3FC3" w:rsidP="00942A70">
      <w:pPr>
        <w:spacing w:before="120" w:after="60"/>
        <w:jc w:val="both"/>
        <w:rPr>
          <w:color w:val="000000"/>
          <w:sz w:val="22"/>
          <w:szCs w:val="22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606DB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B3FC3" w:rsidRDefault="00DB3FC3" w:rsidP="00F84D31">
      <w:pPr>
        <w:pStyle w:val="NoSpacing"/>
      </w:pPr>
      <w:r>
        <w:t xml:space="preserve">       </w:t>
      </w:r>
    </w:p>
    <w:p w:rsidR="00DB3FC3" w:rsidRDefault="00DB3FC3" w:rsidP="00F84D31">
      <w:pPr>
        <w:pStyle w:val="NoSpacing"/>
      </w:pPr>
      <w:r>
        <w:t xml:space="preserve"> Türkçe Öğretmeni         </w:t>
      </w:r>
      <w:r w:rsidRPr="00586881">
        <w:t>Beden Eğitimi Öğretmeni</w:t>
      </w:r>
      <w:r>
        <w:t xml:space="preserve">    Teknoloji Tasarım</w:t>
      </w:r>
      <w:r w:rsidRPr="00586881">
        <w:t xml:space="preserve"> Öğretmeni</w:t>
      </w:r>
    </w:p>
    <w:p w:rsidR="00DB3FC3" w:rsidRDefault="00DB3FC3" w:rsidP="00F84D31">
      <w:pPr>
        <w:pStyle w:val="NoSpacing"/>
      </w:pPr>
    </w:p>
    <w:p w:rsidR="00DB3FC3" w:rsidRDefault="00DB3FC3" w:rsidP="00F84D31">
      <w:pPr>
        <w:pStyle w:val="NoSpacing"/>
      </w:pPr>
    </w:p>
    <w:p w:rsidR="00DB3FC3" w:rsidRDefault="00DB3FC3" w:rsidP="00F84D31">
      <w:pPr>
        <w:pStyle w:val="NoSpacing"/>
      </w:pPr>
    </w:p>
    <w:p w:rsidR="00DB3FC3" w:rsidRDefault="00DB3FC3" w:rsidP="00F84D31">
      <w:pPr>
        <w:pStyle w:val="NoSpacing"/>
      </w:pPr>
      <w:r>
        <w:t xml:space="preserve">                                  </w:t>
      </w:r>
    </w:p>
    <w:p w:rsidR="00DB3FC3" w:rsidRDefault="00DB3FC3" w:rsidP="00F84D31">
      <w:pPr>
        <w:pStyle w:val="NoSpacing"/>
      </w:pPr>
      <w:r>
        <w:t xml:space="preserve"> </w:t>
      </w:r>
      <w:r w:rsidRPr="00586881">
        <w:t>Müzik Öğretmeni</w:t>
      </w:r>
      <w:r>
        <w:t xml:space="preserve">            </w:t>
      </w:r>
      <w:r w:rsidRPr="00586881">
        <w:t>İngilizce Öğretmeni</w:t>
      </w:r>
      <w:r>
        <w:t xml:space="preserve">         </w:t>
      </w:r>
      <w:r w:rsidRPr="00586881">
        <w:t>Matematik Öğretmeni</w:t>
      </w:r>
      <w:r>
        <w:t xml:space="preserve">   </w:t>
      </w:r>
    </w:p>
    <w:p w:rsidR="00DB3FC3" w:rsidRDefault="00DB3FC3" w:rsidP="00F84D31">
      <w:pPr>
        <w:pStyle w:val="NoSpacing"/>
      </w:pPr>
    </w:p>
    <w:p w:rsidR="00DB3FC3" w:rsidRDefault="00DB3FC3" w:rsidP="00F84D31">
      <w:pPr>
        <w:pStyle w:val="NoSpacing"/>
      </w:pPr>
      <w:r>
        <w:t xml:space="preserve"> </w:t>
      </w:r>
    </w:p>
    <w:p w:rsidR="00DB3FC3" w:rsidRDefault="00DB3FC3" w:rsidP="00F84D31">
      <w:pPr>
        <w:pStyle w:val="NoSpacing"/>
      </w:pPr>
    </w:p>
    <w:p w:rsidR="00DB3FC3" w:rsidRDefault="00DB3FC3" w:rsidP="00F84D31">
      <w:pPr>
        <w:pStyle w:val="NoSpacing"/>
      </w:pPr>
      <w:r>
        <w:t xml:space="preserve">     </w:t>
      </w:r>
    </w:p>
    <w:p w:rsidR="00DB3FC3" w:rsidRDefault="00DB3FC3" w:rsidP="00F84D31">
      <w:pPr>
        <w:pStyle w:val="NoSpacing"/>
      </w:pPr>
      <w:r>
        <w:t xml:space="preserve"> </w:t>
      </w:r>
      <w:r w:rsidRPr="00586881">
        <w:t>Fen ve Teknoloji Öğretmeni</w:t>
      </w:r>
      <w:r>
        <w:t xml:space="preserve">              </w:t>
      </w:r>
      <w:r>
        <w:tab/>
      </w:r>
      <w:r>
        <w:tab/>
      </w:r>
      <w:r>
        <w:tab/>
      </w:r>
      <w:r>
        <w:tab/>
        <w:t>Mustafa AYAZ</w:t>
      </w:r>
    </w:p>
    <w:p w:rsidR="00DB3FC3" w:rsidRDefault="00DB3FC3" w:rsidP="00F84D31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Mdr.Yrd.</w:t>
      </w:r>
    </w:p>
    <w:p w:rsidR="00DB3FC3" w:rsidRDefault="00DB3FC3" w:rsidP="00F84D31">
      <w:pPr>
        <w:pStyle w:val="NoSpacing"/>
      </w:pPr>
    </w:p>
    <w:p w:rsidR="00DB3FC3" w:rsidRDefault="00DB3FC3" w:rsidP="00F84D31">
      <w:pPr>
        <w:pStyle w:val="NoSpacing"/>
      </w:pPr>
    </w:p>
    <w:p w:rsidR="00DB3FC3" w:rsidRDefault="00DB3FC3" w:rsidP="00F84D31">
      <w:pPr>
        <w:pStyle w:val="NoSpacing"/>
      </w:pPr>
    </w:p>
    <w:p w:rsidR="00DB3FC3" w:rsidRDefault="00DB3FC3" w:rsidP="00C522B3">
      <w:pPr>
        <w:pStyle w:val="NoSpacing"/>
        <w:jc w:val="center"/>
      </w:pPr>
    </w:p>
    <w:p w:rsidR="00DB3FC3" w:rsidRPr="00586881" w:rsidRDefault="00DB3FC3" w:rsidP="00C522B3">
      <w:pPr>
        <w:pStyle w:val="NoSpacing"/>
        <w:jc w:val="center"/>
      </w:pPr>
      <w:r>
        <w:t xml:space="preserve">         /02/2014</w:t>
      </w:r>
    </w:p>
    <w:p w:rsidR="00DB3FC3" w:rsidRDefault="00DB3FC3" w:rsidP="00C522B3">
      <w:pPr>
        <w:pStyle w:val="NoSpacing"/>
        <w:jc w:val="center"/>
      </w:pPr>
      <w:r>
        <w:t>Nalan ÇETİN</w:t>
      </w:r>
    </w:p>
    <w:p w:rsidR="00DB3FC3" w:rsidRDefault="00DB3FC3" w:rsidP="00C522B3">
      <w:pPr>
        <w:pStyle w:val="NoSpacing"/>
        <w:jc w:val="center"/>
      </w:pPr>
      <w:r>
        <w:t>Okul Müdürü</w:t>
      </w:r>
    </w:p>
    <w:p w:rsidR="00DB3FC3" w:rsidRDefault="00DB3FC3" w:rsidP="00C522B3">
      <w:pPr>
        <w:pStyle w:val="NoSpacing"/>
        <w:jc w:val="center"/>
      </w:pPr>
    </w:p>
    <w:p w:rsidR="00DB3FC3" w:rsidRDefault="00DB3FC3" w:rsidP="00C522B3">
      <w:pPr>
        <w:pStyle w:val="NoSpacing"/>
        <w:jc w:val="center"/>
      </w:pPr>
    </w:p>
    <w:p w:rsidR="00DB3FC3" w:rsidRDefault="00DB3FC3" w:rsidP="00C522B3">
      <w:pPr>
        <w:pStyle w:val="NoSpacing"/>
        <w:jc w:val="center"/>
      </w:pPr>
    </w:p>
    <w:p w:rsidR="00DB3FC3" w:rsidRDefault="00DB3FC3" w:rsidP="00EF6253">
      <w:pPr>
        <w:pStyle w:val="NoSpacing"/>
        <w:sectPr w:rsidR="00DB3FC3" w:rsidSect="00461990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B3FC3" w:rsidRPr="00586881" w:rsidRDefault="00DB3FC3" w:rsidP="00EF6253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705"/>
        <w:gridCol w:w="1705"/>
        <w:gridCol w:w="2552"/>
        <w:gridCol w:w="2268"/>
        <w:gridCol w:w="2126"/>
        <w:gridCol w:w="2126"/>
        <w:gridCol w:w="3261"/>
      </w:tblGrid>
      <w:tr w:rsidR="00DB3FC3" w:rsidTr="00F959EB">
        <w:tc>
          <w:tcPr>
            <w:tcW w:w="15276" w:type="dxa"/>
            <w:gridSpan w:val="8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</w:rPr>
            </w:pPr>
            <w:r w:rsidRPr="00F959EB">
              <w:rPr>
                <w:b/>
              </w:rPr>
              <w:t>2. DÖNEM ŞUBE ÖĞRETMENLER KURULU TUTANAĞI (Yönetmelik, md. 96 )</w:t>
            </w:r>
          </w:p>
        </w:tc>
      </w:tr>
      <w:tr w:rsidR="00DB3FC3" w:rsidTr="00F959EB">
        <w:tc>
          <w:tcPr>
            <w:tcW w:w="15276" w:type="dxa"/>
            <w:gridSpan w:val="8"/>
          </w:tcPr>
          <w:p w:rsidR="00DB3FC3" w:rsidRPr="00F959EB" w:rsidRDefault="00DB3FC3" w:rsidP="00D05956">
            <w:pPr>
              <w:pStyle w:val="NoSpacing"/>
              <w:rPr>
                <w:b/>
              </w:rPr>
            </w:pPr>
            <w:r w:rsidRPr="00F959EB">
              <w:rPr>
                <w:b/>
              </w:rPr>
              <w:t xml:space="preserve">SINIF: 8   /   C                                                                                                                                                                                                                          </w:t>
            </w:r>
            <w:r w:rsidRPr="00F959EB">
              <w:rPr>
                <w:b/>
                <w:bCs/>
              </w:rPr>
              <w:t>Toplantı Tarihi:            /02/2014 Saat: 13.00</w:t>
            </w:r>
          </w:p>
        </w:tc>
      </w:tr>
      <w:tr w:rsidR="00DB3FC3" w:rsidRPr="00DD6DDE" w:rsidTr="00F959EB">
        <w:tc>
          <w:tcPr>
            <w:tcW w:w="533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Sıra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No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Okul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705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Öğrencinin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Adı Soyadı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Kişilik Durumu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Beslenme Durumu Değerlendirmesi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Sağlık Durumu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Sosyal İlişkiler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Ekonomik Durumu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Değerlendirmesi</w:t>
            </w:r>
          </w:p>
        </w:tc>
      </w:tr>
      <w:tr w:rsidR="00DB3FC3" w:rsidRPr="00DD6DDE" w:rsidTr="00F959EB">
        <w:trPr>
          <w:trHeight w:val="692"/>
        </w:trPr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</w:p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16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C44B1E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Gruplara katılmak ister, arada arkadaşlarıyla problem yaşar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. 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80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330D14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Çok iyi değil.Anne baba ayrı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119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Aktif, iyi huylu, konuşkan birisidir</w:t>
            </w:r>
            <w:r w:rsidRPr="00F959E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Beslenmesinde bir sorun yok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6F6C03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 xml:space="preserve">Ekonomik durumu orta seviyede 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275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Aktif, iyi huylu, konuşkan birisidir</w:t>
            </w:r>
            <w:r w:rsidRPr="00F959E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rPr>
          <w:trHeight w:val="484"/>
        </w:trPr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358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Zaman zaman derste arkadaşlarını rahatsız ediyor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İyi. Anne öğretmen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373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Aktif, iyi huylu, konuşkan birisidir</w:t>
            </w:r>
            <w:r w:rsidRPr="00F959E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394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Dürüst,  iyi huylu, sakin,lduygusal birisidir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rPr>
          <w:trHeight w:val="810"/>
        </w:trPr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408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457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sakin birisidir.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6F6C03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Sıra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No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460</w:t>
            </w:r>
          </w:p>
        </w:tc>
        <w:tc>
          <w:tcPr>
            <w:tcW w:w="1705" w:type="dxa"/>
            <w:shd w:val="clear" w:color="auto" w:fill="D9D9D9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sz w:val="16"/>
                <w:szCs w:val="16"/>
              </w:rPr>
              <w:t>sakin birisidir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shd w:val="clear" w:color="auto" w:fill="D9D9D9"/>
          </w:tcPr>
          <w:p w:rsidR="00DB3FC3" w:rsidRDefault="00DB3FC3" w:rsidP="006F6C03">
            <w:r w:rsidRPr="00F959EB">
              <w:rPr>
                <w:bCs/>
                <w:sz w:val="16"/>
                <w:szCs w:val="16"/>
              </w:rPr>
              <w:t>Ekonomik durum orta.Ablasıyla kalmaktadrı.anne ve babsı başka şehirde.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465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Aktif, dürüst,  güvenilir, iyi huylu, konuşkan birisidir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Çok iyi değilAnne baba ayrı.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469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Aktif, dürüst,  güvenilir, iyi huylu, konuşkan birisidir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başkanı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471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Dürüst,  güvenilir, iyi huylu, sakin birisidir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rFonts w:cs="Calibri"/>
                <w:sz w:val="16"/>
                <w:szCs w:val="16"/>
              </w:rPr>
            </w:pPr>
            <w:r w:rsidRPr="00F959EB">
              <w:rPr>
                <w:rFonts w:cs="Calibri"/>
                <w:sz w:val="16"/>
                <w:szCs w:val="16"/>
              </w:rPr>
              <w:t>Sağlıklı beslenmeye, düzenli kahvaltı yapmaya önem verir</w:t>
            </w:r>
          </w:p>
        </w:tc>
        <w:tc>
          <w:tcPr>
            <w:tcW w:w="2126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rFonts w:cs="Calibri"/>
                <w:sz w:val="16"/>
                <w:szCs w:val="16"/>
              </w:rPr>
            </w:pPr>
            <w:r w:rsidRPr="00F959EB">
              <w:rPr>
                <w:rFonts w:cs="Calibri"/>
                <w:sz w:val="16"/>
                <w:szCs w:val="16"/>
              </w:rPr>
              <w:t>Sınıfa sonradan gelmesine rağmen uyumlu birisidir.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472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Dürüst,  güvenilir, iyi huylu, sakin birisidir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Default="00DB3FC3" w:rsidP="00F959EB">
            <w:pPr>
              <w:jc w:val="center"/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</w:tcPr>
          <w:p w:rsidR="00DB3FC3" w:rsidRDefault="00DB3FC3" w:rsidP="00F959EB">
            <w:pPr>
              <w:jc w:val="center"/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İyi..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474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Dersle alakası olmayan arada düzen bozan bir öğrenci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480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Çok iyi değilAnne bba ayrı.Anne ve dedeyle kalıyor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481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Aktif, dürüst,  güvenilir, iyi huylu, konuşkan birisidir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494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Aktif, dürüst,  güvenilir, iyi huylu, konuşkan birisidir.ttaziz verilmemeli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rPr>
          <w:trHeight w:val="386"/>
        </w:trPr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498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Titiz, kendisine güvenen, doğru sözlü,başarılı birisidir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Ayaktan ameliyat geçirmiş olup, bronşit mevcut.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Arkadaşlarıyla iletişim kurmakta güçlük çekiyor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501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Gereksiz konuşuyor. Derslerde sınıf ortamını bozabilir. Taviz verilmemeli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beslenmektedir.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Ara sıra gözlük kullanıyor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arkadaşlarına liderlik yapacak özellikte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531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Dersle alakası olmayan sessiz bir öğrenci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Kahvaltısını bazen yapıyor.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535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Dürüst,  güvenilir, iyi huylu, sakin,t,itiz birisidir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23</w:t>
            </w:r>
          </w:p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541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Aktif, dürüst,  güvenilir, iyi huylu, konuşkan birisidir.ttaziz verilmemeli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Okula kahvaltı yapmadan gelmektedir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  <w:tr w:rsidR="00DB3FC3" w:rsidRPr="00DD6DDE" w:rsidTr="00F959EB">
        <w:tc>
          <w:tcPr>
            <w:tcW w:w="533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Sıra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/>
                <w:i/>
                <w:sz w:val="18"/>
                <w:szCs w:val="18"/>
              </w:rPr>
              <w:t>No</w:t>
            </w:r>
          </w:p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542</w:t>
            </w:r>
          </w:p>
        </w:tc>
        <w:tc>
          <w:tcPr>
            <w:tcW w:w="1705" w:type="dxa"/>
            <w:shd w:val="clear" w:color="auto" w:fill="D9D9D9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sz w:val="18"/>
                <w:szCs w:val="18"/>
              </w:rPr>
            </w:pPr>
            <w:r w:rsidRPr="00F959EB">
              <w:rPr>
                <w:sz w:val="18"/>
                <w:szCs w:val="18"/>
              </w:rPr>
              <w:t>Arada problemler yaşamaktadır.Dikkat edilmemlidir.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i/>
                <w:sz w:val="18"/>
                <w:szCs w:val="18"/>
              </w:rPr>
            </w:pPr>
            <w:r w:rsidRPr="00F959EB">
              <w:rPr>
                <w:bCs/>
                <w:sz w:val="16"/>
                <w:szCs w:val="16"/>
              </w:rPr>
              <w:t>Ekonomik durum orta</w:t>
            </w:r>
            <w:bookmarkStart w:id="0" w:name="_GoBack"/>
            <w:bookmarkEnd w:id="0"/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623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Aktif, dürüst,  güvenilir, iyi huylu, konuşkan birisidir.Taviz verilmemeli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DB3FC3" w:rsidRPr="00F959EB" w:rsidRDefault="00DB3FC3" w:rsidP="00330D14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 xml:space="preserve">İyi. 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701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sz w:val="16"/>
                <w:szCs w:val="16"/>
              </w:rPr>
              <w:t>Temiz, iyi huylu, sakin birisidir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Çok iyi değil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702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Safra taşı sıkıntısı var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DB3FC3" w:rsidRDefault="00DB3FC3">
            <w:r w:rsidRPr="00F959EB">
              <w:rPr>
                <w:bCs/>
                <w:sz w:val="16"/>
                <w:szCs w:val="16"/>
              </w:rPr>
              <w:t>Çok iyi değil</w:t>
            </w:r>
          </w:p>
        </w:tc>
      </w:tr>
      <w:tr w:rsidR="00DB3FC3" w:rsidRPr="00DD6DDE" w:rsidTr="00F959EB">
        <w:tc>
          <w:tcPr>
            <w:tcW w:w="533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959EB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959EB">
              <w:rPr>
                <w:rFonts w:ascii="Tahoma" w:hAnsi="Tahoma" w:cs="Tahoma"/>
                <w:sz w:val="17"/>
                <w:szCs w:val="17"/>
              </w:rPr>
              <w:t>750</w:t>
            </w:r>
          </w:p>
        </w:tc>
        <w:tc>
          <w:tcPr>
            <w:tcW w:w="1705" w:type="dxa"/>
            <w:vAlign w:val="center"/>
          </w:tcPr>
          <w:p w:rsidR="00DB3FC3" w:rsidRPr="00F959EB" w:rsidRDefault="00DB3FC3" w:rsidP="006F6C03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552" w:type="dxa"/>
            <w:vAlign w:val="center"/>
          </w:tcPr>
          <w:p w:rsidR="00DB3FC3" w:rsidRPr="00F959EB" w:rsidRDefault="00DB3FC3" w:rsidP="00F959EB">
            <w:pPr>
              <w:pStyle w:val="NoSpacing"/>
              <w:jc w:val="center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Sessiz, sakin, arkadaşlarına ve öğretmenlerine karşı saygılı bir öğrenci</w:t>
            </w:r>
          </w:p>
        </w:tc>
        <w:tc>
          <w:tcPr>
            <w:tcW w:w="2268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DB3FC3" w:rsidRPr="00F959EB" w:rsidRDefault="00DB3FC3" w:rsidP="009D2605">
            <w:pPr>
              <w:pStyle w:val="NoSpacing"/>
              <w:rPr>
                <w:bCs/>
                <w:sz w:val="16"/>
                <w:szCs w:val="16"/>
              </w:rPr>
            </w:pPr>
            <w:r w:rsidRPr="00F959EB">
              <w:rPr>
                <w:bCs/>
                <w:sz w:val="16"/>
                <w:szCs w:val="16"/>
              </w:rPr>
              <w:t>Ekonomik durum orta</w:t>
            </w:r>
          </w:p>
        </w:tc>
      </w:tr>
    </w:tbl>
    <w:p w:rsidR="00DB3FC3" w:rsidRPr="00606DBD" w:rsidRDefault="00DB3FC3" w:rsidP="00F84D31">
      <w:pPr>
        <w:pStyle w:val="NoSpacing"/>
        <w:rPr>
          <w:rFonts w:ascii="Times New Roman" w:hAnsi="Times New Roman"/>
          <w:b/>
          <w:sz w:val="24"/>
          <w:szCs w:val="24"/>
        </w:rPr>
      </w:pPr>
    </w:p>
    <w:sectPr w:rsidR="00DB3FC3" w:rsidRPr="00606DBD" w:rsidSect="00EF6253">
      <w:pgSz w:w="16838" w:h="11906" w:orient="landscape"/>
      <w:pgMar w:top="426" w:right="395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FC3" w:rsidRDefault="00DB3FC3" w:rsidP="00C522B3">
      <w:r>
        <w:separator/>
      </w:r>
    </w:p>
  </w:endnote>
  <w:endnote w:type="continuationSeparator" w:id="0">
    <w:p w:rsidR="00DB3FC3" w:rsidRDefault="00DB3FC3" w:rsidP="00C52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C3" w:rsidRDefault="00DB3FC3">
    <w:pPr>
      <w:pStyle w:val="Footer"/>
      <w:jc w:val="right"/>
    </w:pPr>
    <w:r>
      <w:t xml:space="preserve">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5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5</w:t>
    </w:r>
    <w:r>
      <w:rPr>
        <w:b/>
      </w:rPr>
      <w:fldChar w:fldCharType="end"/>
    </w:r>
  </w:p>
  <w:p w:rsidR="00DB3FC3" w:rsidRDefault="00DB3F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FC3" w:rsidRDefault="00DB3FC3" w:rsidP="00C522B3">
      <w:r>
        <w:separator/>
      </w:r>
    </w:p>
  </w:footnote>
  <w:footnote w:type="continuationSeparator" w:id="0">
    <w:p w:rsidR="00DB3FC3" w:rsidRDefault="00DB3FC3" w:rsidP="00C52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617A8C"/>
    <w:multiLevelType w:val="singleLevel"/>
    <w:tmpl w:val="BE52C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">
    <w:nsid w:val="15261375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2F39B9"/>
    <w:multiLevelType w:val="hybridMultilevel"/>
    <w:tmpl w:val="64625C52"/>
    <w:lvl w:ilvl="0" w:tplc="2670102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920C6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D01D66"/>
    <w:multiLevelType w:val="hybridMultilevel"/>
    <w:tmpl w:val="F7AC32E4"/>
    <w:lvl w:ilvl="0" w:tplc="041F000F">
      <w:start w:val="1"/>
      <w:numFmt w:val="decimal"/>
      <w:lvlText w:val="%1."/>
      <w:lvlJc w:val="left"/>
      <w:pPr>
        <w:ind w:left="1429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EE740E"/>
    <w:multiLevelType w:val="hybridMultilevel"/>
    <w:tmpl w:val="3D8C70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8BE"/>
    <w:rsid w:val="00067CF6"/>
    <w:rsid w:val="000915E2"/>
    <w:rsid w:val="00112647"/>
    <w:rsid w:val="001306CA"/>
    <w:rsid w:val="00265665"/>
    <w:rsid w:val="002B5B9E"/>
    <w:rsid w:val="002B6F2A"/>
    <w:rsid w:val="002F1054"/>
    <w:rsid w:val="00330D14"/>
    <w:rsid w:val="003A45A4"/>
    <w:rsid w:val="004548FC"/>
    <w:rsid w:val="00461990"/>
    <w:rsid w:val="00461AC2"/>
    <w:rsid w:val="00586881"/>
    <w:rsid w:val="005C6E4A"/>
    <w:rsid w:val="00606DBD"/>
    <w:rsid w:val="006E361D"/>
    <w:rsid w:val="006F6C03"/>
    <w:rsid w:val="0070436B"/>
    <w:rsid w:val="00765F15"/>
    <w:rsid w:val="00942A70"/>
    <w:rsid w:val="009552DE"/>
    <w:rsid w:val="009857F4"/>
    <w:rsid w:val="009868BE"/>
    <w:rsid w:val="009B2C35"/>
    <w:rsid w:val="009B6D25"/>
    <w:rsid w:val="009D2605"/>
    <w:rsid w:val="00A3153E"/>
    <w:rsid w:val="00A91930"/>
    <w:rsid w:val="00AA7676"/>
    <w:rsid w:val="00B71F44"/>
    <w:rsid w:val="00C44B1E"/>
    <w:rsid w:val="00C522B3"/>
    <w:rsid w:val="00C62BF3"/>
    <w:rsid w:val="00C77A26"/>
    <w:rsid w:val="00D05956"/>
    <w:rsid w:val="00DB3FC3"/>
    <w:rsid w:val="00DD6DDE"/>
    <w:rsid w:val="00E32AEC"/>
    <w:rsid w:val="00E33198"/>
    <w:rsid w:val="00E46A28"/>
    <w:rsid w:val="00E8544C"/>
    <w:rsid w:val="00EA0E69"/>
    <w:rsid w:val="00EF6253"/>
    <w:rsid w:val="00F13382"/>
    <w:rsid w:val="00F353F7"/>
    <w:rsid w:val="00F84D31"/>
    <w:rsid w:val="00F959EB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868BE"/>
    <w:rPr>
      <w:lang w:eastAsia="en-US"/>
    </w:rPr>
  </w:style>
  <w:style w:type="paragraph" w:customStyle="1" w:styleId="ListeParagraf1">
    <w:name w:val="Liste Paragraf1"/>
    <w:basedOn w:val="Normal"/>
    <w:uiPriority w:val="99"/>
    <w:rsid w:val="009868BE"/>
    <w:pPr>
      <w:ind w:left="720"/>
      <w:contextualSpacing/>
    </w:pPr>
  </w:style>
  <w:style w:type="paragraph" w:styleId="ListParagraph">
    <w:name w:val="List Paragraph"/>
    <w:basedOn w:val="Normal"/>
    <w:uiPriority w:val="99"/>
    <w:qFormat/>
    <w:rsid w:val="00606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522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22B3"/>
    <w:rPr>
      <w:rFonts w:ascii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C52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522B3"/>
    <w:rPr>
      <w:rFonts w:ascii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EF625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C6E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1746</Words>
  <Characters>9957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www.ogretimhane.com</dc:title>
  <dc:subject/>
  <dc:creator>www.ogretimhane.com; Hüseyin DÜZGÜNOĞLU</dc:creator>
  <cp:keywords>www.ogretimhane.com</cp:keywords>
  <dc:description>www.ogretimhane.com</dc:description>
  <cp:lastModifiedBy>BİRSEN</cp:lastModifiedBy>
  <cp:revision>9</cp:revision>
  <dcterms:created xsi:type="dcterms:W3CDTF">2013-02-20T13:33:00Z</dcterms:created>
  <dcterms:modified xsi:type="dcterms:W3CDTF">2014-02-05T10:33:00Z</dcterms:modified>
  <cp:category>www.ogretimhane.com</cp:category>
</cp:coreProperties>
</file>