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9C" w:rsidRPr="006E39D2" w:rsidRDefault="00100A9C" w:rsidP="00F75C94">
      <w:pPr>
        <w:ind w:left="-540"/>
        <w:jc w:val="center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 xml:space="preserve">ZAMANI ÖLÇME </w:t>
      </w:r>
      <w:r w:rsidRPr="006E39D2">
        <w:rPr>
          <w:b/>
        </w:rPr>
        <w:t>–</w:t>
      </w:r>
      <w:r w:rsidRPr="006E39D2">
        <w:rPr>
          <w:rFonts w:ascii="EL YAZISI adanaokullari.com" w:hAnsi="EL YAZISI adanaokullari.com"/>
          <w:b/>
        </w:rPr>
        <w:t xml:space="preserve"> ARİTMETİK ORTALAMA (C E VA P LAR  SARI RENKTEDİR)</w:t>
      </w:r>
    </w:p>
    <w:p w:rsidR="00100A9C" w:rsidRPr="006E39D2" w:rsidRDefault="00100A9C" w:rsidP="00F75C94">
      <w:pPr>
        <w:ind w:left="-540"/>
        <w:rPr>
          <w:rFonts w:ascii="EL YAZISI adanaokullari.com" w:hAnsi="EL YAZISI adanaokullari.com"/>
          <w:b/>
        </w:rPr>
        <w:sectPr w:rsidR="00100A9C" w:rsidRPr="006E39D2" w:rsidSect="00F75C94">
          <w:type w:val="continuous"/>
          <w:pgSz w:w="11906" w:h="16838"/>
          <w:pgMar w:top="720" w:right="746" w:bottom="1417" w:left="1417" w:header="708" w:footer="708" w:gutter="0"/>
          <w:cols w:space="708"/>
          <w:docGrid w:linePitch="360"/>
        </w:sectPr>
      </w:pPr>
    </w:p>
    <w:p w:rsidR="00100A9C" w:rsidRDefault="00100A9C" w:rsidP="00F75C94">
      <w:pPr>
        <w:numPr>
          <w:ilvl w:val="0"/>
          <w:numId w:val="1"/>
        </w:numPr>
        <w:tabs>
          <w:tab w:val="clear" w:pos="-180"/>
          <w:tab w:val="num" w:pos="-360"/>
        </w:tabs>
        <w:ind w:left="-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 xml:space="preserve">Günde 4 saat ders çalışması gereken Ali, 210 dakika çalıştığına göre, kaç dakika daha çalışmalıdır? </w:t>
      </w:r>
    </w:p>
    <w:p w:rsidR="00100A9C" w:rsidRDefault="00100A9C" w:rsidP="005F2AE9">
      <w:pPr>
        <w:ind w:left="-720"/>
        <w:rPr>
          <w:rFonts w:ascii="EL YAZISI adanaokullari.com" w:hAnsi="EL YAZISI adanaokullari.com"/>
          <w:b/>
        </w:rPr>
      </w:pPr>
    </w:p>
    <w:p w:rsidR="00100A9C" w:rsidRPr="006E39D2" w:rsidRDefault="00100A9C" w:rsidP="005F2AE9">
      <w:pPr>
        <w:ind w:left="-54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60</w:t>
      </w:r>
      <w:r w:rsidRPr="006E39D2">
        <w:rPr>
          <w:b/>
        </w:rPr>
        <w:t>*</w:t>
      </w:r>
      <w:r w:rsidRPr="006E39D2">
        <w:rPr>
          <w:rFonts w:ascii="EL YAZISI adanaokullari.com" w:hAnsi="EL YAZISI adanaokullari.com"/>
          <w:b/>
        </w:rPr>
        <w:t xml:space="preserve">4= 240 dakika  240-210= </w:t>
      </w:r>
      <w:r w:rsidRPr="006E39D2">
        <w:rPr>
          <w:rFonts w:ascii="EL YAZISI adanaokullari.com" w:hAnsi="EL YAZISI adanaokullari.com"/>
          <w:b/>
          <w:highlight w:val="yellow"/>
        </w:rPr>
        <w:t>30</w:t>
      </w:r>
      <w:r w:rsidRPr="006E39D2">
        <w:rPr>
          <w:rFonts w:ascii="EL YAZISI adanaokullari.com" w:hAnsi="EL YAZISI adanaokullari.com"/>
          <w:b/>
        </w:rPr>
        <w:t xml:space="preserve">  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numPr>
          <w:ilvl w:val="0"/>
          <w:numId w:val="1"/>
        </w:numPr>
        <w:tabs>
          <w:tab w:val="clear" w:pos="-180"/>
          <w:tab w:val="num" w:pos="-360"/>
        </w:tabs>
        <w:ind w:left="-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 xml:space="preserve">Ece saat </w:t>
      </w:r>
      <w:smartTag w:uri="urn:schemas-microsoft-com:office:smarttags" w:element="metricconverter">
        <w:smartTagPr>
          <w:attr w:name="ProductID" w:val="21.30’"/>
        </w:smartTagPr>
        <w:r w:rsidRPr="006E39D2">
          <w:rPr>
            <w:rFonts w:ascii="EL YAZISI adanaokullari.com" w:hAnsi="EL YAZISI adanaokullari.com"/>
            <w:b/>
          </w:rPr>
          <w:t>21.30</w:t>
        </w:r>
        <w:r w:rsidRPr="006E39D2">
          <w:rPr>
            <w:b/>
          </w:rPr>
          <w:t>’</w:t>
        </w:r>
      </w:smartTag>
      <w:r w:rsidRPr="006E39D2">
        <w:rPr>
          <w:rFonts w:ascii="EL YAZISI adanaokullari.com" w:hAnsi="EL YAZISI adanaokullari.com"/>
          <w:b/>
        </w:rPr>
        <w:t xml:space="preserve"> da uyuyup 06.00</w:t>
      </w:r>
      <w:r w:rsidRPr="006E39D2">
        <w:rPr>
          <w:b/>
        </w:rPr>
        <w:t>’</w:t>
      </w:r>
      <w:r w:rsidRPr="006E39D2">
        <w:rPr>
          <w:rFonts w:ascii="EL YAZISI adanaokullari.com" w:hAnsi="EL YAZISI adanaokullari.com"/>
          <w:b/>
        </w:rPr>
        <w:t>da kalktığına göre, kaç saat uyumuştur?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24:00- 21.30= 02:30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21.30-06.00= 15.30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21.30-15.30=</w:t>
      </w:r>
      <w:r w:rsidRPr="006E39D2">
        <w:rPr>
          <w:rFonts w:ascii="EL YAZISI adanaokullari.com" w:hAnsi="EL YAZISI adanaokullari.com"/>
          <w:b/>
          <w:highlight w:val="yellow"/>
        </w:rPr>
        <w:t>06.00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numPr>
          <w:ilvl w:val="0"/>
          <w:numId w:val="1"/>
        </w:numPr>
        <w:tabs>
          <w:tab w:val="clear" w:pos="-180"/>
          <w:tab w:val="num" w:pos="-360"/>
        </w:tabs>
        <w:ind w:left="-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Saatte 10 sayfa kitap okuyan bir öğrenci 40 sayfalık bir kitabı kaç dakikada bitirir? 1 Saat=60 dk</w:t>
      </w:r>
      <w:r w:rsidRPr="006E39D2">
        <w:rPr>
          <w:b/>
        </w:rPr>
        <w:t>’</w:t>
      </w:r>
      <w:r w:rsidRPr="006E39D2">
        <w:rPr>
          <w:rFonts w:ascii="EL YAZISI adanaokullari.com" w:hAnsi="EL YAZISI adanaokullari.com"/>
          <w:b/>
        </w:rPr>
        <w:t>dir.</w:t>
      </w:r>
    </w:p>
    <w:p w:rsidR="00100A9C" w:rsidRPr="006E39D2" w:rsidRDefault="00100A9C" w:rsidP="00F75C94">
      <w:pPr>
        <w:ind w:left="-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40/10=4 saat okuması gerek ama dk olarak istiyor. 60</w:t>
      </w:r>
      <w:r w:rsidRPr="006E39D2">
        <w:rPr>
          <w:b/>
        </w:rPr>
        <w:t>*</w:t>
      </w:r>
      <w:r w:rsidRPr="006E39D2">
        <w:rPr>
          <w:rFonts w:ascii="EL YAZISI adanaokullari.com" w:hAnsi="EL YAZISI adanaokullari.com"/>
          <w:b/>
        </w:rPr>
        <w:t>4=</w:t>
      </w:r>
      <w:r w:rsidRPr="006E39D2">
        <w:rPr>
          <w:rFonts w:ascii="EL YAZISI adanaokullari.com" w:hAnsi="EL YAZISI adanaokullari.com"/>
          <w:b/>
          <w:highlight w:val="yellow"/>
        </w:rPr>
        <w:t>240 dk olur</w:t>
      </w:r>
      <w:r w:rsidRPr="006E39D2">
        <w:rPr>
          <w:rFonts w:ascii="EL YAZISI adanaokullari.com" w:hAnsi="EL YAZISI adanaokullari.com"/>
          <w:b/>
        </w:rPr>
        <w:t>.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numPr>
          <w:ilvl w:val="0"/>
          <w:numId w:val="1"/>
        </w:numPr>
        <w:tabs>
          <w:tab w:val="clear" w:pos="-180"/>
          <w:tab w:val="num" w:pos="-360"/>
        </w:tabs>
        <w:ind w:left="-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Marangoz Harun usta, bir sehpayı 3 saatte yapmaktadır. 12 sehpayı kaç dakikada yapar?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1 sehpa= 3 saat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 xml:space="preserve">12 sehpa= 36 saat 36x60= </w:t>
      </w:r>
      <w:r w:rsidRPr="006E39D2">
        <w:rPr>
          <w:rFonts w:ascii="EL YAZISI adanaokullari.com" w:hAnsi="EL YAZISI adanaokullari.com"/>
          <w:b/>
          <w:highlight w:val="yellow"/>
        </w:rPr>
        <w:t>2160 dakikada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hyperlink r:id="rId5" w:history="1">
        <w:r>
          <w:rPr>
            <w:rStyle w:val="Hyperlink"/>
            <w:sz w:val="20"/>
            <w:szCs w:val="20"/>
          </w:rPr>
          <w:t>www.sorubak.com</w:t>
        </w:r>
      </w:hyperlink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numPr>
          <w:ilvl w:val="0"/>
          <w:numId w:val="1"/>
        </w:numPr>
        <w:tabs>
          <w:tab w:val="clear" w:pos="-180"/>
          <w:tab w:val="num" w:pos="-360"/>
        </w:tabs>
        <w:ind w:left="-360"/>
        <w:rPr>
          <w:rFonts w:ascii="EL YAZISI adanaokullari.com" w:hAnsi="EL YAZISI adanaokullari.com"/>
          <w:b/>
        </w:rPr>
      </w:pPr>
      <w:smartTag w:uri="urn:schemas-microsoft-com:office:smarttags" w:element="metricconverter">
        <w:smartTagPr>
          <w:attr w:name="ProductID" w:val="8.00’"/>
        </w:smartTagPr>
        <w:r w:rsidRPr="006E39D2">
          <w:rPr>
            <w:rFonts w:ascii="EL YAZISI adanaokullari.com" w:hAnsi="EL YAZISI adanaokullari.com"/>
            <w:b/>
          </w:rPr>
          <w:t>8.00</w:t>
        </w:r>
        <w:r w:rsidRPr="006E39D2">
          <w:rPr>
            <w:b/>
          </w:rPr>
          <w:t>’</w:t>
        </w:r>
      </w:smartTag>
      <w:r w:rsidRPr="006E39D2">
        <w:rPr>
          <w:rFonts w:ascii="EL YAZISI adanaokullari.com" w:hAnsi="EL YAZISI adanaokullari.com"/>
          <w:b/>
        </w:rPr>
        <w:t xml:space="preserve"> da okula giden Ahmet, 13.10</w:t>
      </w:r>
      <w:r w:rsidRPr="006E39D2">
        <w:rPr>
          <w:b/>
        </w:rPr>
        <w:t>’</w:t>
      </w:r>
      <w:r w:rsidRPr="006E39D2">
        <w:rPr>
          <w:rFonts w:ascii="EL YAZISI adanaokullari.com" w:hAnsi="EL YAZISI adanaokullari.com"/>
          <w:b/>
        </w:rPr>
        <w:t>da eve döndüğüne göre, ne kadar zamanını okulda geçirmiştir? 13.10-8.00=</w:t>
      </w:r>
      <w:r w:rsidRPr="006E39D2">
        <w:rPr>
          <w:rFonts w:ascii="EL YAZISI adanaokullari.com" w:hAnsi="EL YAZISI adanaokullari.com"/>
          <w:b/>
          <w:highlight w:val="yellow"/>
        </w:rPr>
        <w:t>05.10</w:t>
      </w:r>
      <w:r w:rsidRPr="006E39D2">
        <w:rPr>
          <w:rFonts w:ascii="EL YAZISI adanaokullari.com" w:hAnsi="EL YAZISI adanaokullari.com"/>
          <w:b/>
        </w:rPr>
        <w:t xml:space="preserve"> 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>7. Ayşe   1 sa 20 dk</w:t>
      </w:r>
      <w:r w:rsidRPr="006E39D2">
        <w:rPr>
          <w:b/>
        </w:rPr>
        <w:t>’</w:t>
      </w:r>
      <w:r w:rsidRPr="006E39D2">
        <w:rPr>
          <w:rFonts w:ascii="EL YAZISI adanaokullari.com" w:hAnsi="EL YAZISI adanaokullari.com"/>
          <w:b/>
        </w:rPr>
        <w:t xml:space="preserve"> da Matematik ödevini, 50 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 xml:space="preserve">    dk</w:t>
      </w:r>
      <w:r w:rsidRPr="006E39D2">
        <w:rPr>
          <w:b/>
        </w:rPr>
        <w:t>’</w:t>
      </w:r>
      <w:r w:rsidRPr="006E39D2">
        <w:rPr>
          <w:rFonts w:ascii="EL YAZISI adanaokullari.com" w:hAnsi="EL YAZISI adanaokullari.com"/>
          <w:b/>
        </w:rPr>
        <w:t>da Türkçe ödevini, 35 dk</w:t>
      </w:r>
      <w:r w:rsidRPr="006E39D2">
        <w:rPr>
          <w:b/>
        </w:rPr>
        <w:t>’</w:t>
      </w:r>
      <w:r w:rsidRPr="006E39D2">
        <w:rPr>
          <w:rFonts w:ascii="EL YAZISI adanaokullari.com" w:hAnsi="EL YAZISI adanaokullari.com"/>
          <w:b/>
        </w:rPr>
        <w:t xml:space="preserve">da Sosyal Bilgiler  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 xml:space="preserve">    ödevini, 1 sa 10 dk</w:t>
      </w:r>
      <w:r w:rsidRPr="006E39D2">
        <w:rPr>
          <w:b/>
        </w:rPr>
        <w:t>’</w:t>
      </w:r>
      <w:r w:rsidRPr="006E39D2">
        <w:rPr>
          <w:rFonts w:ascii="EL YAZISI adanaokullari.com" w:hAnsi="EL YAZISI adanaokullari.com"/>
          <w:b/>
        </w:rPr>
        <w:t xml:space="preserve"> da da Fen ve Teknoloji 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 xml:space="preserve">    ödevini bitirmiştir. Ayşe toplam kaç saat kaç </w:t>
      </w:r>
    </w:p>
    <w:p w:rsidR="00100A9C" w:rsidRPr="006E39D2" w:rsidRDefault="00100A9C" w:rsidP="00F75C94">
      <w:pPr>
        <w:tabs>
          <w:tab w:val="num" w:pos="-360"/>
        </w:tabs>
        <w:ind w:left="-360" w:hanging="360"/>
        <w:rPr>
          <w:rFonts w:ascii="EL YAZISI adanaokullari.com" w:hAnsi="EL YAZISI adanaokullari.com"/>
          <w:b/>
        </w:rPr>
      </w:pPr>
      <w:r w:rsidRPr="006E39D2">
        <w:rPr>
          <w:rFonts w:ascii="EL YAZISI adanaokullari.com" w:hAnsi="EL YAZISI adanaokullari.com"/>
          <w:b/>
        </w:rPr>
        <w:t xml:space="preserve">    dk ödev yapmıştır?</w:t>
      </w:r>
    </w:p>
    <w:p w:rsidR="00100A9C" w:rsidRDefault="00100A9C" w:rsidP="00F75C94">
      <w:pPr>
        <w:rPr>
          <w:rFonts w:ascii="EL YAZISI adanaokullari.com" w:hAnsi="EL YAZISI adanaokullari.com"/>
          <w:b/>
        </w:rPr>
      </w:pPr>
      <w:r>
        <w:rPr>
          <w:rFonts w:ascii="EL YAZISI adanaokullari.com" w:hAnsi="EL YAZISI adanaokullari.com"/>
          <w:b/>
        </w:rPr>
        <w:t xml:space="preserve">80+50+35+70=235 dk </w:t>
      </w:r>
    </w:p>
    <w:p w:rsidR="00100A9C" w:rsidRPr="006E39D2" w:rsidRDefault="00100A9C" w:rsidP="00F75C94">
      <w:pPr>
        <w:rPr>
          <w:rFonts w:ascii="EL YAZISI adanaokullari.com" w:hAnsi="EL YAZISI adanaokullari.com"/>
          <w:b/>
        </w:rPr>
      </w:pPr>
      <w:r>
        <w:rPr>
          <w:rFonts w:ascii="EL YAZISI adanaokullari.com" w:hAnsi="EL YAZISI adanaokullari.com"/>
          <w:b/>
        </w:rPr>
        <w:t>235/60=</w:t>
      </w:r>
      <w:r w:rsidRPr="00E1772D">
        <w:rPr>
          <w:rFonts w:ascii="EL YAZISI adanaokullari.com" w:hAnsi="EL YAZISI adanaokullari.com"/>
          <w:b/>
          <w:highlight w:val="yellow"/>
        </w:rPr>
        <w:t>3 saat 55 dakika</w:t>
      </w:r>
      <w:r>
        <w:rPr>
          <w:rFonts w:ascii="EL YAZISI adanaokullari.com" w:hAnsi="EL YAZISI adanaokullari.com"/>
          <w:b/>
        </w:rPr>
        <w:t>.</w:t>
      </w:r>
    </w:p>
    <w:p w:rsidR="00100A9C" w:rsidRPr="006E39D2" w:rsidRDefault="00100A9C" w:rsidP="00F75C94">
      <w:pPr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rPr>
          <w:rFonts w:ascii="EL YAZISI adanaokullari.com" w:hAnsi="EL YAZISI adanaokullari.com"/>
          <w:b/>
        </w:rPr>
      </w:pPr>
    </w:p>
    <w:p w:rsidR="00100A9C" w:rsidRPr="006E39D2" w:rsidRDefault="00100A9C" w:rsidP="00F75C94">
      <w:pPr>
        <w:pStyle w:val="NoSpacing"/>
        <w:rPr>
          <w:rFonts w:ascii="EL YAZISI adanaokullari.com" w:hAnsi="EL YAZISI adanaokullari.com"/>
          <w:sz w:val="24"/>
          <w:szCs w:val="24"/>
        </w:rPr>
      </w:pPr>
    </w:p>
    <w:sectPr w:rsidR="00100A9C" w:rsidRPr="006E39D2" w:rsidSect="0068303F">
      <w:type w:val="continuous"/>
      <w:pgSz w:w="11906" w:h="16838"/>
      <w:pgMar w:top="720" w:right="746" w:bottom="720" w:left="1417" w:header="708" w:footer="708" w:gutter="0"/>
      <w:cols w:num="2" w:space="7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L YAZISI adanaokullari.co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13A7A"/>
    <w:multiLevelType w:val="hybridMultilevel"/>
    <w:tmpl w:val="2D4E80B2"/>
    <w:lvl w:ilvl="0" w:tplc="B4BE5B64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9CAC045C">
      <w:start w:val="9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63B"/>
    <w:rsid w:val="00040053"/>
    <w:rsid w:val="00100A9C"/>
    <w:rsid w:val="00157666"/>
    <w:rsid w:val="00261557"/>
    <w:rsid w:val="00437475"/>
    <w:rsid w:val="005F2AE9"/>
    <w:rsid w:val="0068303F"/>
    <w:rsid w:val="006E39D2"/>
    <w:rsid w:val="00780336"/>
    <w:rsid w:val="007E0316"/>
    <w:rsid w:val="00874477"/>
    <w:rsid w:val="0091248F"/>
    <w:rsid w:val="00AC4C4F"/>
    <w:rsid w:val="00AE0E95"/>
    <w:rsid w:val="00B25220"/>
    <w:rsid w:val="00B3645F"/>
    <w:rsid w:val="00C7658E"/>
    <w:rsid w:val="00C96EE2"/>
    <w:rsid w:val="00CA6B06"/>
    <w:rsid w:val="00CB6D05"/>
    <w:rsid w:val="00CF0568"/>
    <w:rsid w:val="00D547AD"/>
    <w:rsid w:val="00E1772D"/>
    <w:rsid w:val="00E21CB9"/>
    <w:rsid w:val="00E82BFA"/>
    <w:rsid w:val="00F75C94"/>
    <w:rsid w:val="00FB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C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4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463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261557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261557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261557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261557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61557"/>
    <w:rPr>
      <w:rFonts w:ascii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CF0568"/>
    <w:rPr>
      <w:lang w:eastAsia="en-US"/>
    </w:rPr>
  </w:style>
  <w:style w:type="character" w:styleId="Hyperlink">
    <w:name w:val="Hyperlink"/>
    <w:basedOn w:val="DefaultParagraphFont"/>
    <w:uiPriority w:val="99"/>
    <w:rsid w:val="005F2A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82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495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0482495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0482495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0482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0482496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0482496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289</TotalTime>
  <Pages>1</Pages>
  <Words>166</Words>
  <Characters>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14</cp:revision>
  <dcterms:created xsi:type="dcterms:W3CDTF">2013-11-19T17:52:00Z</dcterms:created>
  <dcterms:modified xsi:type="dcterms:W3CDTF">2013-12-12T10:37:00Z</dcterms:modified>
</cp:coreProperties>
</file>