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065B59" w:rsidRPr="00390B1D" w:rsidTr="00D33B8B">
        <w:trPr>
          <w:trHeight w:val="212"/>
          <w:jc w:val="center"/>
        </w:trPr>
        <w:tc>
          <w:tcPr>
            <w:tcW w:w="1401" w:type="pct"/>
          </w:tcPr>
          <w:p w:rsidR="00065B59" w:rsidRPr="006E1566" w:rsidRDefault="00065B59" w:rsidP="00D33B8B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</w:p>
        </w:tc>
        <w:tc>
          <w:tcPr>
            <w:tcW w:w="2620" w:type="pct"/>
            <w:tcBorders>
              <w:bottom w:val="nil"/>
            </w:tcBorders>
          </w:tcPr>
          <w:p w:rsidR="00065B59" w:rsidRPr="006E1566" w:rsidRDefault="00065B59" w:rsidP="00D33B8B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CENGİZ TOPEL İLKÖĞRETİM</w:t>
            </w:r>
            <w:r w:rsidRPr="006E1566">
              <w:rPr>
                <w:rFonts w:ascii="Comic Sans MS" w:hAnsi="Comic Sans MS"/>
                <w:sz w:val="18"/>
                <w:szCs w:val="20"/>
              </w:rPr>
              <w:t xml:space="preserve"> OKULU</w:t>
            </w:r>
          </w:p>
        </w:tc>
        <w:tc>
          <w:tcPr>
            <w:tcW w:w="979" w:type="pct"/>
            <w:vMerge w:val="restart"/>
          </w:tcPr>
          <w:p w:rsidR="00065B59" w:rsidRDefault="00065B59" w:rsidP="00D33B8B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065B59" w:rsidRPr="00390B1D" w:rsidRDefault="00065B59" w:rsidP="00D33B8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8"/>
                <w:szCs w:val="20"/>
              </w:rPr>
              <w:t>28.03.2014</w:t>
            </w:r>
          </w:p>
        </w:tc>
      </w:tr>
      <w:tr w:rsidR="00065B59" w:rsidRPr="00390B1D" w:rsidTr="00D33B8B">
        <w:trPr>
          <w:trHeight w:val="212"/>
          <w:jc w:val="center"/>
        </w:trPr>
        <w:tc>
          <w:tcPr>
            <w:tcW w:w="1401" w:type="pct"/>
          </w:tcPr>
          <w:p w:rsidR="00065B59" w:rsidRPr="006E1566" w:rsidRDefault="00065B59" w:rsidP="00D33B8B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065B59" w:rsidRPr="006E1566" w:rsidRDefault="00065B59" w:rsidP="00D33B8B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 xml:space="preserve">SOSYAL BİLGİLER </w:t>
            </w:r>
          </w:p>
        </w:tc>
        <w:tc>
          <w:tcPr>
            <w:tcW w:w="979" w:type="pct"/>
            <w:vMerge/>
          </w:tcPr>
          <w:p w:rsidR="00065B59" w:rsidRPr="00390B1D" w:rsidRDefault="00065B59" w:rsidP="00D33B8B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065B59" w:rsidRPr="00390B1D" w:rsidTr="00D33B8B">
        <w:trPr>
          <w:trHeight w:val="250"/>
          <w:jc w:val="center"/>
        </w:trPr>
        <w:tc>
          <w:tcPr>
            <w:tcW w:w="1401" w:type="pct"/>
            <w:vAlign w:val="center"/>
          </w:tcPr>
          <w:p w:rsidR="00065B59" w:rsidRPr="006E1566" w:rsidRDefault="00065B59" w:rsidP="00D33B8B">
            <w:pPr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NO :</w:t>
            </w:r>
          </w:p>
        </w:tc>
        <w:tc>
          <w:tcPr>
            <w:tcW w:w="2620" w:type="pct"/>
            <w:tcBorders>
              <w:top w:val="nil"/>
            </w:tcBorders>
          </w:tcPr>
          <w:p w:rsidR="00065B59" w:rsidRDefault="00065B59" w:rsidP="00206F86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 xml:space="preserve">2013-2014  EĞİTİM ÖĞRETİM YILI </w:t>
            </w:r>
            <w:r w:rsidRPr="006E1566">
              <w:rPr>
                <w:rFonts w:ascii="Comic Sans MS" w:hAnsi="Comic Sans MS"/>
                <w:sz w:val="18"/>
                <w:szCs w:val="20"/>
              </w:rPr>
              <w:t>I</w:t>
            </w:r>
            <w:r>
              <w:rPr>
                <w:rFonts w:ascii="Comic Sans MS" w:hAnsi="Comic Sans MS"/>
                <w:sz w:val="18"/>
                <w:szCs w:val="20"/>
              </w:rPr>
              <w:t>I</w:t>
            </w:r>
            <w:r w:rsidRPr="006E1566">
              <w:rPr>
                <w:rFonts w:ascii="Comic Sans MS" w:hAnsi="Comic Sans MS"/>
                <w:sz w:val="18"/>
                <w:szCs w:val="20"/>
              </w:rPr>
              <w:t xml:space="preserve">. DÖNEM </w:t>
            </w:r>
            <w:r>
              <w:rPr>
                <w:rFonts w:ascii="Comic Sans MS" w:hAnsi="Comic Sans MS"/>
                <w:sz w:val="18"/>
                <w:szCs w:val="20"/>
              </w:rPr>
              <w:t xml:space="preserve">I. </w:t>
            </w:r>
            <w:r w:rsidRPr="006E1566">
              <w:rPr>
                <w:rFonts w:ascii="Comic Sans MS" w:hAnsi="Comic Sans MS"/>
                <w:sz w:val="18"/>
                <w:szCs w:val="20"/>
              </w:rPr>
              <w:t>SINAVI</w:t>
            </w:r>
          </w:p>
          <w:p w:rsidR="00065B59" w:rsidRPr="00F16E91" w:rsidRDefault="00065B59" w:rsidP="00206F86">
            <w:pPr>
              <w:jc w:val="center"/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979" w:type="pct"/>
            <w:vMerge/>
          </w:tcPr>
          <w:p w:rsidR="00065B59" w:rsidRPr="00390B1D" w:rsidRDefault="00065B59" w:rsidP="00D33B8B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065B59" w:rsidRDefault="00065B59"/>
    <w:p w:rsidR="00065B59" w:rsidRDefault="00065B59" w:rsidP="005A7130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Pr="004D3770" w:rsidRDefault="00065B59" w:rsidP="007B259C">
      <w:pPr>
        <w:pStyle w:val="ListParagraph"/>
        <w:numPr>
          <w:ilvl w:val="0"/>
          <w:numId w:val="1"/>
        </w:numPr>
        <w:rPr>
          <w:rFonts w:ascii="Monotype Corsiva" w:hAnsi="Monotype Corsiva"/>
          <w:b/>
          <w:sz w:val="28"/>
          <w:szCs w:val="28"/>
        </w:rPr>
      </w:pPr>
      <w:r w:rsidRPr="004D3770">
        <w:rPr>
          <w:rFonts w:ascii="Monotype Corsiva" w:hAnsi="Monotype Corsiva"/>
          <w:b/>
          <w:sz w:val="28"/>
          <w:szCs w:val="28"/>
        </w:rPr>
        <w:t>Aşağıda verilen tarım ürünlerini en çok yetiştirildikleri bölge ile eşleştiriniz. ( 21 Puan)</w:t>
      </w: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421.65pt;margin-top:5.05pt;width:73.5pt;height:64.5pt;z-index:251626496;visibility:visible">
            <v:imagedata r:id="rId7" o:title=""/>
            <w10:wrap type="square"/>
          </v:shape>
        </w:pict>
      </w:r>
      <w:r>
        <w:rPr>
          <w:noProof/>
        </w:rPr>
        <w:pict>
          <v:shape id="Resim 11" o:spid="_x0000_s1027" type="#_x0000_t75" style="position:absolute;left:0;text-align:left;margin-left:75.9pt;margin-top:12.55pt;width:336pt;height:154.5pt;z-index:251631616;visibility:visible">
            <v:imagedata r:id="rId8" o:title=""/>
            <w10:wrap type="square"/>
          </v:shape>
        </w:pict>
      </w: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shape id="Resim 1" o:spid="_x0000_s1028" type="#_x0000_t75" style="position:absolute;left:0;text-align:left;margin-left:21.15pt;margin-top:3.6pt;width:54.75pt;height:55.5pt;z-index:251628544;visibility:visible">
            <v:imagedata r:id="rId9" o:title=""/>
            <w10:wrap type="square"/>
          </v:shape>
        </w:pict>
      </w: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29" style="position:absolute;left:0;text-align:left;margin-left:-66pt;margin-top:5.2pt;width:36pt;height:20.25pt;z-index:251634688">
            <v:textbox style="mso-next-textbox:#_x0000_s1029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xbxContent>
            </v:textbox>
          </v:rect>
        </w:pict>
      </w: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30" style="position:absolute;left:0;text-align:left;margin-left:21.3pt;margin-top:1.3pt;width:36pt;height:20.25pt;z-index:251633664">
            <v:textbox style="mso-next-textbox:#_x0000_s1030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-501.75pt;margin-top:9.75pt;width:36pt;height:20.25pt;z-index:251632640"/>
        </w:pict>
      </w:r>
    </w:p>
    <w:p w:rsidR="00065B59" w:rsidRPr="00660E8F" w:rsidRDefault="00065B59" w:rsidP="007B259C">
      <w:r>
        <w:rPr>
          <w:noProof/>
        </w:rPr>
        <w:pict>
          <v:shape id="Resim 3" o:spid="_x0000_s1032" type="#_x0000_t75" style="position:absolute;margin-left:411.9pt;margin-top:6.05pt;width:76.05pt;height:60.75pt;z-index:251625472;visibility:visible">
            <v:imagedata r:id="rId10" o:title=""/>
            <w10:wrap type="square"/>
          </v:shape>
        </w:pict>
      </w:r>
    </w:p>
    <w:p w:rsidR="00065B59" w:rsidRPr="00660E8F" w:rsidRDefault="00065B59" w:rsidP="007B259C">
      <w:r>
        <w:rPr>
          <w:noProof/>
        </w:rPr>
        <w:pict>
          <v:shape id="Resim 2" o:spid="_x0000_s1033" type="#_x0000_t75" style="position:absolute;margin-left:4.6pt;margin-top:5.75pt;width:71.3pt;height:53.25pt;z-index:251624448;visibility:visible">
            <v:imagedata r:id="rId11" o:title=""/>
            <w10:wrap type="square"/>
          </v:shape>
        </w:pict>
      </w: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34" style="position:absolute;left:0;text-align:left;margin-left:-59.25pt;margin-top:11.5pt;width:36pt;height:20.25pt;z-index:251639808">
            <v:textbox style="mso-next-textbox:#_x0000_s1034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</w:p>
              </w:txbxContent>
            </v:textbox>
          </v:rect>
        </w:pict>
      </w:r>
      <w:r>
        <w:rPr>
          <w:noProof/>
        </w:rPr>
        <w:pict>
          <v:shape id="Resim 6" o:spid="_x0000_s1035" type="#_x0000_t75" style="position:absolute;left:0;text-align:left;margin-left:-189.75pt;margin-top:7.75pt;width:71.25pt;height:59.25pt;z-index:251629568;visibility:visible">
            <v:imagedata r:id="rId12" o:title=""/>
            <w10:wrap type="square"/>
          </v:shape>
        </w:pict>
      </w:r>
      <w:r>
        <w:rPr>
          <w:noProof/>
        </w:rPr>
        <w:pict>
          <v:rect id="_x0000_s1036" style="position:absolute;left:0;text-align:left;margin-left:-476.1pt;margin-top:15.25pt;width:36pt;height:20.25pt;z-index:251638784">
            <v:textbox style="mso-next-textbox:#_x0000_s1036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noProof/>
        </w:rPr>
        <w:pict>
          <v:shape id="Resim 5" o:spid="_x0000_s1037" type="#_x0000_t75" style="position:absolute;left:0;text-align:left;margin-left:-293.25pt;margin-top:7.75pt;width:75.75pt;height:69.75pt;z-index:251627520;visibility:visible">
            <v:imagedata r:id="rId13" o:title=""/>
            <w10:wrap type="square"/>
          </v:shape>
        </w:pict>
      </w:r>
      <w:r>
        <w:rPr>
          <w:noProof/>
        </w:rPr>
        <w:pict>
          <v:shape id="Resim 7" o:spid="_x0000_s1038" type="#_x0000_t75" alt="pamuk 1 150x150 PAMUK VE PAMUĞUN KULLANIM ALANI" style="position:absolute;left:0;text-align:left;margin-left:-387pt;margin-top:7.75pt;width:72.75pt;height:72.75pt;z-index:-251685888;visibility:visible" wrapcoords="-223 0 -223 21377 21600 21377 21600 0 -223 0">
            <v:imagedata r:id="rId14" o:title=""/>
            <w10:wrap type="tight"/>
          </v:shape>
        </w:pict>
      </w: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39" style="position:absolute;left:0;text-align:left;margin-left:336.15pt;margin-top:2.75pt;width:36pt;height:20.25pt;z-index:251635712">
            <v:textbox style="mso-next-textbox:#_x0000_s1039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232.65pt;margin-top:2.75pt;width:36pt;height:20.25pt;z-index:251636736">
            <v:textbox style="mso-next-textbox:#_x0000_s1040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125.4pt;margin-top:2.75pt;width:36pt;height:20.25pt;z-index:251637760">
            <v:textbox style="mso-next-textbox:#_x0000_s1041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C</w:t>
                  </w:r>
                </w:p>
              </w:txbxContent>
            </v:textbox>
          </v:rect>
        </w:pict>
      </w:r>
    </w:p>
    <w:p w:rsidR="00065B59" w:rsidRDefault="00065B59" w:rsidP="007B259C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Pr="007B259C" w:rsidRDefault="00065B59" w:rsidP="007B259C">
      <w:pPr>
        <w:rPr>
          <w:rFonts w:ascii="Monotype Corsiva" w:hAnsi="Monotype Corsiva"/>
          <w:sz w:val="28"/>
          <w:szCs w:val="28"/>
        </w:rPr>
      </w:pPr>
    </w:p>
    <w:p w:rsidR="00065B59" w:rsidRPr="004D3770" w:rsidRDefault="00065B59" w:rsidP="005C7868">
      <w:pPr>
        <w:rPr>
          <w:rFonts w:ascii="Monotype Corsiva" w:hAnsi="Monotype Corsiva"/>
          <w:b/>
          <w:sz w:val="28"/>
          <w:szCs w:val="28"/>
        </w:rPr>
      </w:pPr>
      <w:r w:rsidRPr="004D3770">
        <w:rPr>
          <w:rFonts w:ascii="Monotype Corsiva" w:hAnsi="Monotype Corsiva"/>
          <w:b/>
          <w:sz w:val="28"/>
          <w:szCs w:val="28"/>
        </w:rPr>
        <w:t xml:space="preserve">         B-Aşağıdaki cümleleri uygun sözcüklerle tamamlayınız ( 10 Puan)</w:t>
      </w:r>
    </w:p>
    <w:p w:rsidR="00065B59" w:rsidRDefault="00065B59" w:rsidP="006D7DCE"/>
    <w:p w:rsidR="00065B59" w:rsidRDefault="00065B59" w:rsidP="006D7DCE">
      <w:r>
        <w:rPr>
          <w:noProof/>
        </w:rPr>
        <w:pict>
          <v:rect id="_x0000_s1042" style="position:absolute;margin-left:428.25pt;margin-top:4.15pt;width:81.75pt;height:21.75pt;z-index:251644928" strokeweight="2.25pt">
            <o:extrusion v:ext="view" on="t" lightposition="0" lightposition2="0"/>
            <v:textbox style="mso-next-textbox:#_x0000_s1042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Balıkçılık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-5.1pt;margin-top:6.4pt;width:81.75pt;height:21.75pt;z-index:251640832" strokeweight="2.25pt">
            <o:extrusion v:ext="view" on="t" lightposition="0" lightposition2="0"/>
            <v:textbox style="mso-next-textbox:#_x0000_s1043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Hayvancılık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322.65pt;margin-top:4.15pt;width:81.75pt;height:21.75pt;z-index:251643904" strokeweight="2.25pt">
            <o:extrusion v:ext="view" on="t" lightposition="0" lightposition2="0"/>
            <v:textbox style="mso-next-textbox:#_x0000_s1044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Turizm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213.9pt;margin-top:4.15pt;width:81.75pt;height:21.75pt;z-index:251642880" strokeweight="2.25pt">
            <o:extrusion v:ext="view" on="t" lightposition="0" lightposition2="0"/>
            <v:textbox style="mso-next-textbox:#_x0000_s1045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Sanayi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100.65pt;margin-top:6.4pt;width:81.75pt;height:21.75pt;z-index:251641856" strokeweight="2.25pt">
            <o:extrusion v:ext="view" on="t" lightposition="0" lightposition2="0"/>
            <v:textbox style="mso-next-textbox:#_x0000_s1046">
              <w:txbxContent>
                <w:p w:rsidR="00065B59" w:rsidRPr="007B259C" w:rsidRDefault="00065B59" w:rsidP="007B25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Tarım</w:t>
                  </w:r>
                </w:p>
              </w:txbxContent>
            </v:textbox>
          </v:rect>
        </w:pict>
      </w:r>
    </w:p>
    <w:p w:rsidR="00065B59" w:rsidRDefault="00065B59" w:rsidP="006D7DCE"/>
    <w:p w:rsidR="00065B59" w:rsidRDefault="00065B59" w:rsidP="006D7DCE"/>
    <w:p w:rsidR="00065B59" w:rsidRDefault="00065B59" w:rsidP="00861931">
      <w:pPr>
        <w:pStyle w:val="ListParagraph"/>
        <w:numPr>
          <w:ilvl w:val="0"/>
          <w:numId w:val="17"/>
        </w:numPr>
        <w:spacing w:line="480" w:lineRule="auto"/>
      </w:pPr>
      <w:r>
        <w:t>Marmara Bölgesinde …………………………………………………...gelişmiştir.</w:t>
      </w:r>
    </w:p>
    <w:p w:rsidR="00065B59" w:rsidRDefault="00065B59" w:rsidP="00861931">
      <w:pPr>
        <w:pStyle w:val="ListParagraph"/>
        <w:numPr>
          <w:ilvl w:val="0"/>
          <w:numId w:val="17"/>
        </w:numPr>
        <w:spacing w:line="480" w:lineRule="auto"/>
      </w:pPr>
      <w:r>
        <w:t>Doğu Anadolu Bölgesinde ………………………………………….…..gelişmiştir.</w:t>
      </w:r>
    </w:p>
    <w:p w:rsidR="00065B59" w:rsidRDefault="00065B59" w:rsidP="00861931">
      <w:pPr>
        <w:pStyle w:val="ListParagraph"/>
        <w:numPr>
          <w:ilvl w:val="0"/>
          <w:numId w:val="17"/>
        </w:numPr>
        <w:spacing w:line="480" w:lineRule="auto"/>
      </w:pPr>
      <w:r>
        <w:t>İç Anadolu Bölgesinde ………………………………………………….gelişmiştir.</w:t>
      </w:r>
    </w:p>
    <w:p w:rsidR="00065B59" w:rsidRDefault="00065B59" w:rsidP="00861931">
      <w:pPr>
        <w:pStyle w:val="ListParagraph"/>
        <w:numPr>
          <w:ilvl w:val="0"/>
          <w:numId w:val="17"/>
        </w:numPr>
        <w:spacing w:line="480" w:lineRule="auto"/>
      </w:pPr>
      <w:r>
        <w:t>Karadeniz Bölgesinde …………………………………………………..gelişmiştir.</w:t>
      </w:r>
    </w:p>
    <w:p w:rsidR="00065B59" w:rsidRDefault="00065B59" w:rsidP="00861931">
      <w:pPr>
        <w:pStyle w:val="ListParagraph"/>
        <w:numPr>
          <w:ilvl w:val="0"/>
          <w:numId w:val="17"/>
        </w:numPr>
        <w:spacing w:line="480" w:lineRule="auto"/>
      </w:pPr>
      <w:r>
        <w:t>Akdeniz  Bölgesinde …………………………………………………....gelişmiştir.</w:t>
      </w:r>
    </w:p>
    <w:p w:rsidR="00065B59" w:rsidRDefault="00065B59" w:rsidP="008D5E40">
      <w:pPr>
        <w:pStyle w:val="ListParagraph"/>
        <w:spacing w:line="480" w:lineRule="auto"/>
      </w:pPr>
    </w:p>
    <w:p w:rsidR="00065B59" w:rsidRPr="004D3770" w:rsidRDefault="00065B59" w:rsidP="008D5E40">
      <w:pPr>
        <w:pStyle w:val="ListParagraph"/>
        <w:rPr>
          <w:rFonts w:ascii="Monotype Corsiva" w:hAnsi="Monotype Corsiva"/>
          <w:b/>
          <w:sz w:val="28"/>
          <w:szCs w:val="28"/>
        </w:rPr>
      </w:pPr>
      <w:r w:rsidRPr="004D3770">
        <w:rPr>
          <w:rFonts w:ascii="Monotype Corsiva" w:hAnsi="Monotype Corsiva"/>
          <w:b/>
          <w:sz w:val="28"/>
          <w:szCs w:val="28"/>
        </w:rPr>
        <w:t>C-Aşağıda verilen kavramları açıklamalar  ile eşleştiriniz..( 9 Puan)</w:t>
      </w:r>
    </w:p>
    <w:p w:rsidR="00065B59" w:rsidRDefault="00065B59" w:rsidP="00861931">
      <w:pPr>
        <w:pStyle w:val="ListParagraph"/>
      </w:pPr>
    </w:p>
    <w:p w:rsidR="00065B59" w:rsidRDefault="00065B59" w:rsidP="006D7DCE">
      <w:r>
        <w:rPr>
          <w:noProof/>
        </w:rPr>
        <w:pict>
          <v:shape id="Resim 13" o:spid="_x0000_s1047" type="#_x0000_t75" style="position:absolute;margin-left:183.15pt;margin-top:2.2pt;width:102.75pt;height:51.75pt;z-index:251645952;visibility:visible">
            <v:imagedata r:id="rId15" o:title=""/>
            <w10:wrap type="square"/>
          </v:shape>
        </w:pict>
      </w:r>
      <w:r>
        <w:rPr>
          <w:noProof/>
        </w:rPr>
        <w:pict>
          <v:shape id="Resim 14" o:spid="_x0000_s1048" type="#_x0000_t75" style="position:absolute;margin-left:337.3pt;margin-top:4.45pt;width:103.1pt;height:51.75pt;z-index:-251668480;visibility:visible" wrapcoords="-158 0 -158 21287 21600 21287 21600 0 -158 0">
            <v:imagedata r:id="rId16" o:title=""/>
            <w10:wrap type="tight"/>
          </v:shape>
        </w:pict>
      </w:r>
      <w:r>
        <w:rPr>
          <w:noProof/>
        </w:rPr>
        <w:pict>
          <v:shape id="Resim 12" o:spid="_x0000_s1049" type="#_x0000_t75" style="position:absolute;margin-left:21.15pt;margin-top:-.05pt;width:108.75pt;height:51.75pt;z-index:251646976;visibility:visible">
            <v:imagedata r:id="rId17" o:title=""/>
            <w10:wrap type="square"/>
          </v:shape>
        </w:pict>
      </w:r>
    </w:p>
    <w:p w:rsidR="00065B59" w:rsidRDefault="00065B59" w:rsidP="006D7DCE"/>
    <w:p w:rsidR="00065B59" w:rsidRDefault="00065B59" w:rsidP="006D7DCE"/>
    <w:p w:rsidR="00065B59" w:rsidRDefault="00065B59" w:rsidP="006D7DCE"/>
    <w:p w:rsidR="00065B59" w:rsidRDefault="00065B59" w:rsidP="006D7DCE"/>
    <w:p w:rsidR="00065B59" w:rsidRDefault="00065B59" w:rsidP="006D7DCE">
      <w:r>
        <w:rPr>
          <w:noProof/>
        </w:rPr>
        <w:pict>
          <v:rect id="_x0000_s1050" style="position:absolute;margin-left:3.9pt;margin-top:11.2pt;width:157.5pt;height:48.75pt;z-index:251651072">
            <v:textbox style="mso-next-textbox:#_x0000_s1050">
              <w:txbxContent>
                <w:p w:rsidR="00065B59" w:rsidRDefault="00065B59">
                  <w:r>
                    <w:t>Ürnlerin tüketiciye ulaşması için üretildiği yerden tüketiciye taşınmasıdır.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172.65pt;margin-top:11.2pt;width:150pt;height:48.75pt;z-index:251650048">
            <v:textbox style="mso-next-textbox:#_x0000_s1051">
              <w:txbxContent>
                <w:p w:rsidR="00065B59" w:rsidRDefault="00065B59">
                  <w:r>
                    <w:t>İnsanların ihtiyacı olan ürünleri satın alarak kullanmalarıdır.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348.9pt;margin-top:11.2pt;width:161.1pt;height:48.75pt;z-index:251649024">
            <v:textbox style="mso-next-textbox:#_x0000_s1052">
              <w:txbxContent>
                <w:p w:rsidR="00065B59" w:rsidRDefault="00065B59">
                  <w:r>
                    <w:t>İnsanların ihtiyaç duyduğu mal ve hizmetlerin meydana getirilmesidir.</w:t>
                  </w:r>
                </w:p>
              </w:txbxContent>
            </v:textbox>
          </v:rect>
        </w:pict>
      </w:r>
    </w:p>
    <w:p w:rsidR="00065B59" w:rsidRDefault="00065B59" w:rsidP="006D7DCE"/>
    <w:p w:rsidR="00065B59" w:rsidRDefault="00065B59" w:rsidP="006D7DCE"/>
    <w:p w:rsidR="00065B59" w:rsidRDefault="00065B59" w:rsidP="006D7DCE"/>
    <w:p w:rsidR="00065B59" w:rsidRDefault="00065B59" w:rsidP="006D7DCE"/>
    <w:p w:rsidR="00065B59" w:rsidRPr="004D3770" w:rsidRDefault="00065B59" w:rsidP="00ED0ABF">
      <w:pPr>
        <w:jc w:val="center"/>
        <w:rPr>
          <w:rFonts w:ascii="Monotype Corsiva" w:hAnsi="Monotype Corsiva"/>
          <w:b/>
          <w:sz w:val="28"/>
          <w:szCs w:val="28"/>
        </w:rPr>
        <w:sectPr w:rsidR="00065B59" w:rsidRPr="004D3770" w:rsidSect="00206F86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4D3770">
        <w:rPr>
          <w:rFonts w:ascii="Monotype Corsiva" w:hAnsi="Monotype Corsiva"/>
          <w:b/>
          <w:sz w:val="28"/>
          <w:szCs w:val="28"/>
        </w:rPr>
        <w:t>E- Aşağıdaki test sorularını cevaplayınız.( 60 Puan)</w:t>
      </w:r>
    </w:p>
    <w:p w:rsidR="00065B59" w:rsidRPr="008D5E40" w:rsidRDefault="00065B59" w:rsidP="008D5E40">
      <w:pPr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shape id="_x0000_s1053" type="#_x0000_t75" style="position:absolute;margin-left:12.9pt;margin-top:8.15pt;width:219.75pt;height:45pt;z-index:251652096;visibility:visible">
            <v:imagedata r:id="rId18" o:title=""/>
            <w10:wrap type="square"/>
          </v:shape>
        </w:pict>
      </w:r>
    </w:p>
    <w:p w:rsidR="00065B59" w:rsidRPr="009A7938" w:rsidRDefault="00065B59" w:rsidP="001F4ABD">
      <w:pPr>
        <w:rPr>
          <w:b/>
        </w:rPr>
      </w:pPr>
      <w:r w:rsidRPr="009A7938">
        <w:rPr>
          <w:b/>
        </w:rPr>
        <w:t>1-Aşağıdakilerden hangisi Kerem’in öğretmenine vereceği cevaplar arasında olamaz?</w:t>
      </w:r>
    </w:p>
    <w:p w:rsidR="00065B59" w:rsidRDefault="00065B59" w:rsidP="001F4ABD"/>
    <w:p w:rsidR="00065B59" w:rsidRDefault="00065B59" w:rsidP="009A7938">
      <w:pPr>
        <w:pStyle w:val="ListParagraph"/>
        <w:numPr>
          <w:ilvl w:val="0"/>
          <w:numId w:val="18"/>
        </w:numPr>
      </w:pPr>
      <w:r>
        <w:t>Bilimsel Kitaplar</w:t>
      </w:r>
    </w:p>
    <w:p w:rsidR="00065B59" w:rsidRDefault="00065B59" w:rsidP="001F4ABD">
      <w:pPr>
        <w:pStyle w:val="ListParagraph"/>
        <w:numPr>
          <w:ilvl w:val="0"/>
          <w:numId w:val="18"/>
        </w:numPr>
      </w:pPr>
      <w:r>
        <w:rPr>
          <w:noProof/>
        </w:rPr>
        <w:pict>
          <v:shape id="_x0000_s1054" type="#_x0000_t75" style="position:absolute;left:0;text-align:left;margin-left:285.9pt;margin-top:1.4pt;width:179.25pt;height:90.75pt;z-index:251653120;visibility:visible">
            <v:imagedata r:id="rId19" o:title=""/>
            <w10:wrap type="square"/>
          </v:shape>
        </w:pict>
      </w:r>
      <w:r>
        <w:t>Bilimsel Dergiler</w:t>
      </w:r>
    </w:p>
    <w:p w:rsidR="00065B59" w:rsidRDefault="00065B59" w:rsidP="001F4ABD">
      <w:pPr>
        <w:pStyle w:val="ListParagraph"/>
        <w:numPr>
          <w:ilvl w:val="0"/>
          <w:numId w:val="18"/>
        </w:numPr>
      </w:pPr>
      <w:r>
        <w:t>İnternet</w:t>
      </w:r>
    </w:p>
    <w:p w:rsidR="00065B59" w:rsidRDefault="00065B59" w:rsidP="001F4ABD">
      <w:pPr>
        <w:pStyle w:val="ListParagraph"/>
        <w:numPr>
          <w:ilvl w:val="0"/>
          <w:numId w:val="18"/>
        </w:numPr>
      </w:pPr>
      <w:r>
        <w:t>Roman</w:t>
      </w:r>
    </w:p>
    <w:p w:rsidR="00065B59" w:rsidRDefault="00065B59" w:rsidP="001F4ABD"/>
    <w:p w:rsidR="00065B59" w:rsidRDefault="00065B59" w:rsidP="001F4ABD">
      <w:r w:rsidRPr="00D51774">
        <w:rPr>
          <w:noProof/>
        </w:rPr>
        <w:pict>
          <v:shape id="Resim 3" o:spid="_x0000_i1025" type="#_x0000_t75" style="width:201.75pt;height:51pt;visibility:visible">
            <v:imagedata r:id="rId20" o:title=""/>
          </v:shape>
        </w:pict>
      </w:r>
    </w:p>
    <w:p w:rsidR="00065B59" w:rsidRPr="001F4ABD" w:rsidRDefault="00065B59" w:rsidP="001F4ABD"/>
    <w:p w:rsidR="00065B59" w:rsidRPr="009A7938" w:rsidRDefault="00065B59" w:rsidP="008D5E40">
      <w:pPr>
        <w:rPr>
          <w:b/>
        </w:rPr>
      </w:pPr>
      <w:r w:rsidRPr="009A7938">
        <w:rPr>
          <w:b/>
        </w:rPr>
        <w:t>2-Aşağıdakilerden hangisi bu bölümde bulunması gereken bilgilerden değildir?</w:t>
      </w:r>
    </w:p>
    <w:p w:rsidR="00065B59" w:rsidRDefault="00065B59" w:rsidP="00477012">
      <w:pPr>
        <w:pStyle w:val="ListParagraph"/>
        <w:numPr>
          <w:ilvl w:val="0"/>
          <w:numId w:val="19"/>
        </w:numPr>
      </w:pPr>
      <w:r>
        <w:t>Kaynak adı</w:t>
      </w:r>
    </w:p>
    <w:p w:rsidR="00065B59" w:rsidRDefault="00065B59" w:rsidP="00477012">
      <w:pPr>
        <w:pStyle w:val="ListParagraph"/>
        <w:numPr>
          <w:ilvl w:val="0"/>
          <w:numId w:val="19"/>
        </w:numPr>
      </w:pPr>
      <w:r>
        <w:t>Basıldığı Tarih</w:t>
      </w:r>
    </w:p>
    <w:p w:rsidR="00065B59" w:rsidRDefault="00065B59" w:rsidP="00477012">
      <w:pPr>
        <w:pStyle w:val="ListParagraph"/>
        <w:numPr>
          <w:ilvl w:val="0"/>
          <w:numId w:val="19"/>
        </w:numPr>
      </w:pPr>
      <w:r>
        <w:t>Yazarın Doğum tarihi</w:t>
      </w:r>
    </w:p>
    <w:p w:rsidR="00065B59" w:rsidRDefault="00065B59" w:rsidP="00477012">
      <w:pPr>
        <w:pStyle w:val="ListParagraph"/>
        <w:numPr>
          <w:ilvl w:val="0"/>
          <w:numId w:val="19"/>
        </w:numPr>
      </w:pPr>
      <w:r>
        <w:t>Basımevi</w:t>
      </w:r>
    </w:p>
    <w:p w:rsidR="00065B59" w:rsidRDefault="00065B59" w:rsidP="00477012"/>
    <w:p w:rsidR="00065B59" w:rsidRPr="009A7938" w:rsidRDefault="00065B59" w:rsidP="00477012">
      <w:pPr>
        <w:rPr>
          <w:b/>
        </w:rPr>
      </w:pPr>
      <w:r w:rsidRPr="009A7938">
        <w:rPr>
          <w:b/>
        </w:rPr>
        <w:t>3-TUBİTAK tarafından her ayın 15’inde yayımlanan 7-15 yaş grubuna hitap eden dergi aşağıdakilerden hangisidir?</w:t>
      </w:r>
    </w:p>
    <w:p w:rsidR="00065B59" w:rsidRDefault="00065B59" w:rsidP="00477012">
      <w:pPr>
        <w:pStyle w:val="ListParagraph"/>
        <w:numPr>
          <w:ilvl w:val="0"/>
          <w:numId w:val="20"/>
        </w:numPr>
      </w:pPr>
      <w:r>
        <w:t>Natıonel Georapic</w:t>
      </w:r>
    </w:p>
    <w:p w:rsidR="00065B59" w:rsidRDefault="00065B59" w:rsidP="00477012">
      <w:pPr>
        <w:pStyle w:val="ListParagraph"/>
        <w:numPr>
          <w:ilvl w:val="0"/>
          <w:numId w:val="20"/>
        </w:numPr>
      </w:pPr>
      <w:r>
        <w:t>Salsa</w:t>
      </w:r>
    </w:p>
    <w:p w:rsidR="00065B59" w:rsidRDefault="00065B59" w:rsidP="00477012">
      <w:pPr>
        <w:pStyle w:val="ListParagraph"/>
        <w:numPr>
          <w:ilvl w:val="0"/>
          <w:numId w:val="20"/>
        </w:numPr>
      </w:pPr>
      <w:r>
        <w:t>Bilim Teknik</w:t>
      </w:r>
    </w:p>
    <w:p w:rsidR="00065B59" w:rsidRDefault="00065B59" w:rsidP="00477012">
      <w:pPr>
        <w:pStyle w:val="ListParagraph"/>
        <w:numPr>
          <w:ilvl w:val="0"/>
          <w:numId w:val="20"/>
        </w:numPr>
      </w:pPr>
      <w:r>
        <w:t>Bilim Çocuk</w:t>
      </w:r>
    </w:p>
    <w:p w:rsidR="00065B59" w:rsidRDefault="00065B59" w:rsidP="00477012">
      <w:r w:rsidRPr="00D51774">
        <w:rPr>
          <w:noProof/>
        </w:rPr>
        <w:pict>
          <v:shape id="Resim 4" o:spid="_x0000_i1026" type="#_x0000_t75" style="width:250.5pt;height:58.5pt;visibility:visible">
            <v:imagedata r:id="rId21" o:title=""/>
          </v:shape>
        </w:pict>
      </w:r>
    </w:p>
    <w:p w:rsidR="00065B59" w:rsidRPr="009A7938" w:rsidRDefault="00065B59" w:rsidP="00477012">
      <w:pPr>
        <w:rPr>
          <w:b/>
        </w:rPr>
      </w:pPr>
      <w:r w:rsidRPr="009A7938">
        <w:rPr>
          <w:b/>
        </w:rPr>
        <w:t>4-Atatürk bu sözü ile neyi vurgulamak istemiştir?</w:t>
      </w:r>
    </w:p>
    <w:p w:rsidR="00065B59" w:rsidRDefault="00065B59" w:rsidP="00477012">
      <w:pPr>
        <w:pStyle w:val="ListParagraph"/>
        <w:numPr>
          <w:ilvl w:val="0"/>
          <w:numId w:val="21"/>
        </w:numPr>
      </w:pPr>
      <w:r>
        <w:t>Bilim adamlarının tembel olduklarını</w:t>
      </w:r>
    </w:p>
    <w:p w:rsidR="00065B59" w:rsidRDefault="00065B59" w:rsidP="00477012">
      <w:pPr>
        <w:pStyle w:val="ListParagraph"/>
        <w:numPr>
          <w:ilvl w:val="0"/>
          <w:numId w:val="21"/>
        </w:numPr>
      </w:pPr>
      <w:r>
        <w:t>İlerlemenin ve kalkınmanın bilimle olacağını</w:t>
      </w:r>
    </w:p>
    <w:p w:rsidR="00065B59" w:rsidRDefault="00065B59" w:rsidP="00477012">
      <w:pPr>
        <w:pStyle w:val="ListParagraph"/>
        <w:numPr>
          <w:ilvl w:val="0"/>
          <w:numId w:val="21"/>
        </w:numPr>
      </w:pPr>
      <w:r>
        <w:t>İhtiyaçlarının yeterli olduğunu</w:t>
      </w:r>
    </w:p>
    <w:p w:rsidR="00065B59" w:rsidRDefault="00065B59" w:rsidP="00477012">
      <w:pPr>
        <w:pStyle w:val="ListParagraph"/>
        <w:numPr>
          <w:ilvl w:val="0"/>
          <w:numId w:val="21"/>
        </w:numPr>
      </w:pPr>
      <w:r>
        <w:t>Bilim adamlarının gelişmelere kapalı olması</w:t>
      </w:r>
    </w:p>
    <w:p w:rsidR="00065B59" w:rsidRDefault="00065B59" w:rsidP="001456BD"/>
    <w:p w:rsidR="00065B59" w:rsidRPr="009A7938" w:rsidRDefault="00065B59" w:rsidP="001456BD">
      <w:pPr>
        <w:rPr>
          <w:b/>
        </w:rPr>
      </w:pPr>
      <w:r w:rsidRPr="009A7938">
        <w:rPr>
          <w:b/>
        </w:rPr>
        <w:t>5-Aşağıdakilerden hangisi Atatürk’ün bilim ilie ilgili söylediği sözler arasında yer almaz?</w:t>
      </w:r>
    </w:p>
    <w:p w:rsidR="00065B59" w:rsidRDefault="00065B59" w:rsidP="001456BD">
      <w:pPr>
        <w:pStyle w:val="ListParagraph"/>
        <w:numPr>
          <w:ilvl w:val="0"/>
          <w:numId w:val="23"/>
        </w:numPr>
      </w:pPr>
      <w:r>
        <w:t>“Hayatta en hakiki mürşid ilimdir.”</w:t>
      </w:r>
    </w:p>
    <w:p w:rsidR="00065B59" w:rsidRDefault="00065B59" w:rsidP="001456BD">
      <w:pPr>
        <w:pStyle w:val="ListParagraph"/>
        <w:numPr>
          <w:ilvl w:val="0"/>
          <w:numId w:val="23"/>
        </w:numPr>
      </w:pPr>
      <w:r>
        <w:t>“İlim mutlaka cahilliği yener.”</w:t>
      </w:r>
    </w:p>
    <w:p w:rsidR="00065B59" w:rsidRDefault="00065B59" w:rsidP="001456BD">
      <w:pPr>
        <w:pStyle w:val="ListParagraph"/>
        <w:numPr>
          <w:ilvl w:val="0"/>
          <w:numId w:val="23"/>
        </w:numPr>
      </w:pPr>
      <w:r>
        <w:t>“Sağlam kafa sağlam vücudda bulunur.”</w:t>
      </w:r>
    </w:p>
    <w:p w:rsidR="00065B59" w:rsidRPr="001F4ABD" w:rsidRDefault="00065B59" w:rsidP="001456BD">
      <w:pPr>
        <w:pStyle w:val="ListParagraph"/>
        <w:numPr>
          <w:ilvl w:val="0"/>
          <w:numId w:val="23"/>
        </w:numPr>
      </w:pPr>
      <w:r>
        <w:t>“Zamana göre bilim ve teknikten azami ölçüde yararlanmalıyız.”</w:t>
      </w:r>
    </w:p>
    <w:p w:rsidR="00065B59" w:rsidRDefault="00065B59" w:rsidP="008D5E40"/>
    <w:p w:rsidR="00065B59" w:rsidRDefault="00065B59" w:rsidP="001F4ABD">
      <w:pPr>
        <w:ind w:left="360"/>
      </w:pPr>
    </w:p>
    <w:p w:rsidR="00065B59" w:rsidRDefault="00065B59" w:rsidP="001F4ABD">
      <w:pPr>
        <w:ind w:left="360"/>
      </w:pPr>
    </w:p>
    <w:p w:rsidR="00065B59" w:rsidRDefault="00065B59" w:rsidP="001F4ABD">
      <w:pPr>
        <w:ind w:left="360"/>
      </w:pPr>
    </w:p>
    <w:p w:rsidR="00065B59" w:rsidRDefault="00065B59" w:rsidP="001F4ABD">
      <w:pPr>
        <w:ind w:left="360"/>
      </w:pPr>
    </w:p>
    <w:p w:rsidR="00065B59" w:rsidRDefault="00065B59" w:rsidP="001456BD">
      <w:pPr>
        <w:ind w:left="142"/>
      </w:pPr>
      <w:r>
        <w:t>Yeni bir buluş yapan, yeni bir alet yapan kişilere…………. Denir.</w:t>
      </w:r>
    </w:p>
    <w:p w:rsidR="00065B59" w:rsidRPr="009A7938" w:rsidRDefault="00065B59" w:rsidP="001456BD">
      <w:pPr>
        <w:ind w:left="142"/>
        <w:rPr>
          <w:b/>
        </w:rPr>
      </w:pPr>
      <w:r w:rsidRPr="009A7938">
        <w:rPr>
          <w:b/>
        </w:rPr>
        <w:t>6-Yukarıdaki boşluk aşağıdaki kelimelerden hangisi ile doldurulabilir?</w:t>
      </w:r>
    </w:p>
    <w:p w:rsidR="00065B59" w:rsidRDefault="00065B59" w:rsidP="00863D59">
      <w:pPr>
        <w:pStyle w:val="ListParagraph"/>
        <w:numPr>
          <w:ilvl w:val="0"/>
          <w:numId w:val="25"/>
        </w:numPr>
      </w:pPr>
      <w:r>
        <w:t>Buluş</w:t>
      </w:r>
    </w:p>
    <w:p w:rsidR="00065B59" w:rsidRDefault="00065B59" w:rsidP="00863D59">
      <w:pPr>
        <w:pStyle w:val="ListParagraph"/>
        <w:numPr>
          <w:ilvl w:val="0"/>
          <w:numId w:val="25"/>
        </w:numPr>
      </w:pPr>
      <w:r>
        <w:t>İcat</w:t>
      </w:r>
    </w:p>
    <w:p w:rsidR="00065B59" w:rsidRDefault="00065B59" w:rsidP="00863D59">
      <w:pPr>
        <w:pStyle w:val="ListParagraph"/>
        <w:numPr>
          <w:ilvl w:val="0"/>
          <w:numId w:val="25"/>
        </w:numPr>
      </w:pPr>
      <w:r>
        <w:t>Bilim</w:t>
      </w:r>
    </w:p>
    <w:p w:rsidR="00065B59" w:rsidRDefault="00065B59" w:rsidP="00863D59">
      <w:pPr>
        <w:pStyle w:val="ListParagraph"/>
        <w:numPr>
          <w:ilvl w:val="0"/>
          <w:numId w:val="25"/>
        </w:numPr>
      </w:pPr>
      <w:r>
        <w:t>Tekinik</w:t>
      </w:r>
    </w:p>
    <w:p w:rsidR="00065B59" w:rsidRPr="00863D59" w:rsidRDefault="00065B59" w:rsidP="00863D59"/>
    <w:p w:rsidR="00065B59" w:rsidRDefault="00065B59" w:rsidP="001456BD"/>
    <w:p w:rsidR="00065B59" w:rsidRDefault="00065B59" w:rsidP="001F4ABD">
      <w:pPr>
        <w:ind w:left="360"/>
      </w:pPr>
    </w:p>
    <w:p w:rsidR="00065B59" w:rsidRDefault="00065B59" w:rsidP="001F4ABD">
      <w:pPr>
        <w:ind w:left="360"/>
      </w:pPr>
    </w:p>
    <w:p w:rsidR="00065B59" w:rsidRDefault="00065B59" w:rsidP="009A7938"/>
    <w:p w:rsidR="00065B59" w:rsidRDefault="00065B59" w:rsidP="001F4ABD">
      <w:pPr>
        <w:ind w:left="360"/>
      </w:pPr>
    </w:p>
    <w:p w:rsidR="00065B59" w:rsidRDefault="00065B59" w:rsidP="001F4ABD">
      <w:pPr>
        <w:ind w:left="360"/>
      </w:pPr>
    </w:p>
    <w:p w:rsidR="00065B59" w:rsidRDefault="00065B59" w:rsidP="001F4ABD">
      <w:pPr>
        <w:ind w:left="360"/>
      </w:pPr>
      <w:r>
        <w:t>Yukarıda bilim adamlarının bazı özelikleri verilmiştir.</w:t>
      </w:r>
    </w:p>
    <w:p w:rsidR="00065B59" w:rsidRPr="009A7938" w:rsidRDefault="00065B59" w:rsidP="001F4ABD">
      <w:pPr>
        <w:ind w:left="360"/>
        <w:rPr>
          <w:b/>
        </w:rPr>
      </w:pPr>
      <w:r w:rsidRPr="009A7938">
        <w:rPr>
          <w:b/>
        </w:rPr>
        <w:t>7- Buna göre şemada boş kalan yere hangi özellik yazılmalıdır?</w:t>
      </w:r>
    </w:p>
    <w:p w:rsidR="00065B59" w:rsidRDefault="00065B59" w:rsidP="00C4085A">
      <w:pPr>
        <w:pStyle w:val="ListParagraph"/>
        <w:numPr>
          <w:ilvl w:val="0"/>
          <w:numId w:val="26"/>
        </w:numPr>
      </w:pPr>
      <w:r>
        <w:t>Kararsızıdır</w:t>
      </w:r>
    </w:p>
    <w:p w:rsidR="00065B59" w:rsidRDefault="00065B59" w:rsidP="00C4085A">
      <w:pPr>
        <w:pStyle w:val="ListParagraph"/>
        <w:numPr>
          <w:ilvl w:val="0"/>
          <w:numId w:val="26"/>
        </w:numPr>
      </w:pPr>
      <w:r>
        <w:t>Araştırmacıdır</w:t>
      </w:r>
    </w:p>
    <w:p w:rsidR="00065B59" w:rsidRDefault="00065B59" w:rsidP="00C4085A">
      <w:pPr>
        <w:pStyle w:val="ListParagraph"/>
        <w:numPr>
          <w:ilvl w:val="0"/>
          <w:numId w:val="26"/>
        </w:numPr>
      </w:pPr>
      <w:r>
        <w:t>Acelecidir</w:t>
      </w:r>
    </w:p>
    <w:p w:rsidR="00065B59" w:rsidRDefault="00065B59" w:rsidP="00C4085A">
      <w:pPr>
        <w:pStyle w:val="ListParagraph"/>
        <w:numPr>
          <w:ilvl w:val="0"/>
          <w:numId w:val="26"/>
        </w:numPr>
      </w:pPr>
      <w:r>
        <w:t>Sabırsızdır</w:t>
      </w:r>
    </w:p>
    <w:p w:rsidR="00065B59" w:rsidRDefault="00065B59" w:rsidP="00C4085A">
      <w:pPr>
        <w:pStyle w:val="ListParagraph"/>
        <w:ind w:left="1080"/>
      </w:pPr>
    </w:p>
    <w:p w:rsidR="00065B59" w:rsidRPr="009A7938" w:rsidRDefault="00065B59" w:rsidP="00C4085A">
      <w:pPr>
        <w:rPr>
          <w:b/>
        </w:rPr>
      </w:pPr>
      <w:r w:rsidRPr="009A7938">
        <w:rPr>
          <w:b/>
        </w:rPr>
        <w:t>8- Bilim adamlarını hayatımızı kolaylaştıran icat ve buluşları yapmaya iten neden aşağıdakilerden hangisidir?</w:t>
      </w:r>
    </w:p>
    <w:p w:rsidR="00065B59" w:rsidRDefault="00065B59" w:rsidP="00C4085A">
      <w:pPr>
        <w:pStyle w:val="ListParagraph"/>
        <w:numPr>
          <w:ilvl w:val="0"/>
          <w:numId w:val="27"/>
        </w:numPr>
      </w:pPr>
      <w:r>
        <w:t>Dinlenme isteği</w:t>
      </w:r>
    </w:p>
    <w:p w:rsidR="00065B59" w:rsidRDefault="00065B59" w:rsidP="00C4085A">
      <w:pPr>
        <w:pStyle w:val="ListParagraph"/>
        <w:numPr>
          <w:ilvl w:val="0"/>
          <w:numId w:val="27"/>
        </w:numPr>
      </w:pPr>
      <w:r>
        <w:t>Merak ve ilgi</w:t>
      </w:r>
    </w:p>
    <w:p w:rsidR="00065B59" w:rsidRDefault="00065B59" w:rsidP="00C4085A">
      <w:pPr>
        <w:pStyle w:val="ListParagraph"/>
        <w:numPr>
          <w:ilvl w:val="0"/>
          <w:numId w:val="27"/>
        </w:numPr>
      </w:pPr>
      <w:r>
        <w:t>Para kazanma isteği</w:t>
      </w:r>
    </w:p>
    <w:p w:rsidR="00065B59" w:rsidRDefault="00065B59" w:rsidP="009A7938">
      <w:pPr>
        <w:pStyle w:val="ListParagraph"/>
        <w:numPr>
          <w:ilvl w:val="0"/>
          <w:numId w:val="27"/>
        </w:numPr>
      </w:pPr>
      <w:r>
        <w:t>Eğlenmek</w:t>
      </w:r>
      <w:r>
        <w:rPr>
          <w:noProof/>
        </w:rPr>
        <w:pict>
          <v:shape id="_x0000_s1055" type="#_x0000_t75" style="position:absolute;left:0;text-align:left;margin-left:-10.85pt;margin-top:14.05pt;width:251.25pt;height:51pt;z-index:251654144;visibility:visible;mso-position-horizontal-relative:text;mso-position-vertical-relative:text">
            <v:imagedata r:id="rId22" o:title=""/>
            <w10:wrap type="square"/>
          </v:shape>
        </w:pict>
      </w:r>
    </w:p>
    <w:p w:rsidR="00065B59" w:rsidRDefault="00065B59" w:rsidP="00C4085A">
      <w:pPr>
        <w:pStyle w:val="ListParagraph"/>
      </w:pPr>
    </w:p>
    <w:p w:rsidR="00065B59" w:rsidRPr="009A7938" w:rsidRDefault="00065B59" w:rsidP="001F4ABD">
      <w:pPr>
        <w:ind w:left="360"/>
        <w:rPr>
          <w:b/>
        </w:rPr>
      </w:pPr>
      <w:r w:rsidRPr="009A7938">
        <w:rPr>
          <w:b/>
        </w:rPr>
        <w:t>9- Yukarıdaki ifadeye göre aşağıdaki eşleştirmelerden hangisi yanlıştır?</w:t>
      </w:r>
    </w:p>
    <w:p w:rsidR="00065B59" w:rsidRDefault="00065B59" w:rsidP="00ED0ABF">
      <w:pPr>
        <w:pStyle w:val="ListParagraph"/>
        <w:numPr>
          <w:ilvl w:val="0"/>
          <w:numId w:val="28"/>
        </w:numPr>
      </w:pPr>
      <w:r>
        <w:t>Tekerlek-otomobil</w:t>
      </w:r>
    </w:p>
    <w:p w:rsidR="00065B59" w:rsidRDefault="00065B59" w:rsidP="00ED0ABF">
      <w:pPr>
        <w:pStyle w:val="ListParagraph"/>
        <w:numPr>
          <w:ilvl w:val="0"/>
          <w:numId w:val="28"/>
        </w:numPr>
      </w:pPr>
      <w:r>
        <w:t>Mum-Lamba</w:t>
      </w:r>
    </w:p>
    <w:p w:rsidR="00065B59" w:rsidRDefault="00065B59" w:rsidP="00ED0ABF">
      <w:pPr>
        <w:pStyle w:val="ListParagraph"/>
        <w:numPr>
          <w:ilvl w:val="0"/>
          <w:numId w:val="28"/>
        </w:numPr>
      </w:pPr>
      <w:r>
        <w:t>Kum saati- Dijital Saat</w:t>
      </w:r>
    </w:p>
    <w:p w:rsidR="00065B59" w:rsidRDefault="00065B59" w:rsidP="00ED0ABF">
      <w:pPr>
        <w:pStyle w:val="ListParagraph"/>
        <w:numPr>
          <w:ilvl w:val="0"/>
          <w:numId w:val="28"/>
        </w:numPr>
      </w:pPr>
      <w:r>
        <w:t>Bilgisayar- Tepegöz</w:t>
      </w:r>
    </w:p>
    <w:p w:rsidR="00065B59" w:rsidRDefault="00065B59" w:rsidP="00ED0ABF"/>
    <w:p w:rsidR="00065B59" w:rsidRDefault="00065B59" w:rsidP="001F4ABD">
      <w:pPr>
        <w:ind w:left="360"/>
      </w:pPr>
      <w:r>
        <w:t>Sağlık alanında kuduz aşını bularak büyük bir yenilik getirmiştir.</w:t>
      </w:r>
    </w:p>
    <w:p w:rsidR="00065B59" w:rsidRDefault="00065B59" w:rsidP="001F4ABD">
      <w:pPr>
        <w:ind w:left="360"/>
      </w:pPr>
      <w:r>
        <w:t>Süt ve süt ürünlerinin bozulmasını önleme amaçlı çalışmalar yürütmüştür.</w:t>
      </w:r>
    </w:p>
    <w:p w:rsidR="00065B59" w:rsidRPr="009A7938" w:rsidRDefault="00065B59" w:rsidP="001F4ABD">
      <w:pPr>
        <w:ind w:left="360"/>
        <w:rPr>
          <w:b/>
        </w:rPr>
      </w:pPr>
      <w:r>
        <w:rPr>
          <w:b/>
        </w:rPr>
        <w:t>10-</w:t>
      </w:r>
      <w:r w:rsidRPr="009A7938">
        <w:rPr>
          <w:b/>
        </w:rPr>
        <w:t>Yukarıda özellikleri verilen bilim adamı aşağıdakilerden hangisidir?</w:t>
      </w:r>
    </w:p>
    <w:p w:rsidR="00065B59" w:rsidRDefault="00065B59" w:rsidP="009A7938">
      <w:pPr>
        <w:pStyle w:val="ListParagraph"/>
        <w:numPr>
          <w:ilvl w:val="0"/>
          <w:numId w:val="29"/>
        </w:numPr>
      </w:pPr>
      <w:r>
        <w:t>Louis  Pastör</w:t>
      </w:r>
    </w:p>
    <w:p w:rsidR="00065B59" w:rsidRDefault="00065B59" w:rsidP="009A7938">
      <w:pPr>
        <w:pStyle w:val="ListParagraph"/>
        <w:numPr>
          <w:ilvl w:val="0"/>
          <w:numId w:val="29"/>
        </w:numPr>
      </w:pPr>
      <w:r>
        <w:t>Alexsandar Grahambell</w:t>
      </w:r>
    </w:p>
    <w:p w:rsidR="00065B59" w:rsidRDefault="00065B59" w:rsidP="009A7938">
      <w:pPr>
        <w:pStyle w:val="ListParagraph"/>
        <w:numPr>
          <w:ilvl w:val="0"/>
          <w:numId w:val="29"/>
        </w:numPr>
      </w:pPr>
      <w:r>
        <w:t>Newton</w:t>
      </w:r>
    </w:p>
    <w:p w:rsidR="00065B59" w:rsidRPr="009A7938" w:rsidRDefault="00065B59" w:rsidP="009A7938">
      <w:pPr>
        <w:pStyle w:val="ListParagraph"/>
        <w:numPr>
          <w:ilvl w:val="0"/>
          <w:numId w:val="29"/>
        </w:numPr>
      </w:pPr>
      <w:r>
        <w:t xml:space="preserve">Thomas Edison         </w:t>
      </w:r>
      <w:r w:rsidRPr="009A7938">
        <w:rPr>
          <w:rFonts w:ascii="Viner Hand ITC" w:hAnsi="Viner Hand ITC"/>
          <w:sz w:val="20"/>
          <w:szCs w:val="20"/>
        </w:rPr>
        <w:t>HAKAN ÖZKAN</w:t>
      </w:r>
    </w:p>
    <w:p w:rsidR="00065B59" w:rsidRDefault="00065B59" w:rsidP="006843D8">
      <w:pPr>
        <w:jc w:val="right"/>
        <w:rPr>
          <w:sz w:val="20"/>
          <w:szCs w:val="20"/>
        </w:r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</w:p>
    <w:p w:rsidR="00065B59" w:rsidRDefault="00065B59" w:rsidP="006843D8">
      <w:pPr>
        <w:jc w:val="right"/>
        <w:rPr>
          <w:rFonts w:ascii="Viner Hand ITC" w:hAnsi="Viner Hand ITC"/>
          <w:sz w:val="20"/>
          <w:szCs w:val="20"/>
        </w:rPr>
        <w:sectPr w:rsidR="00065B59" w:rsidSect="008D5E40">
          <w:type w:val="continuous"/>
          <w:pgSz w:w="11906" w:h="16838"/>
          <w:pgMar w:top="567" w:right="567" w:bottom="284" w:left="567" w:header="709" w:footer="709" w:gutter="0"/>
          <w:cols w:num="2" w:sep="1" w:space="709"/>
          <w:docGrid w:linePitch="360"/>
        </w:sectPr>
      </w:pPr>
    </w:p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065B59" w:rsidRPr="00390B1D" w:rsidTr="009E3DD8">
        <w:trPr>
          <w:trHeight w:val="212"/>
          <w:jc w:val="center"/>
        </w:trPr>
        <w:tc>
          <w:tcPr>
            <w:tcW w:w="1401" w:type="pct"/>
          </w:tcPr>
          <w:p w:rsidR="00065B59" w:rsidRPr="006E1566" w:rsidRDefault="00065B59" w:rsidP="009E3DD8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</w:p>
        </w:tc>
        <w:tc>
          <w:tcPr>
            <w:tcW w:w="2620" w:type="pct"/>
            <w:tcBorders>
              <w:bottom w:val="nil"/>
            </w:tcBorders>
          </w:tcPr>
          <w:p w:rsidR="00065B59" w:rsidRPr="006E1566" w:rsidRDefault="00065B59" w:rsidP="009E3DD8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CENGİZ TOPEL İLKÖĞRETİM</w:t>
            </w:r>
            <w:r w:rsidRPr="006E1566">
              <w:rPr>
                <w:rFonts w:ascii="Comic Sans MS" w:hAnsi="Comic Sans MS"/>
                <w:sz w:val="18"/>
                <w:szCs w:val="20"/>
              </w:rPr>
              <w:t xml:space="preserve"> OKULU</w:t>
            </w:r>
          </w:p>
        </w:tc>
        <w:tc>
          <w:tcPr>
            <w:tcW w:w="979" w:type="pct"/>
            <w:vMerge w:val="restart"/>
          </w:tcPr>
          <w:p w:rsidR="00065B59" w:rsidRDefault="00065B59" w:rsidP="009E3DD8">
            <w:pPr>
              <w:jc w:val="center"/>
              <w:rPr>
                <w:rFonts w:ascii="Comic Sans MS" w:hAnsi="Comic Sans MS"/>
                <w:b/>
                <w:sz w:val="16"/>
              </w:rPr>
            </w:pPr>
            <w:r>
              <w:rPr>
                <w:rFonts w:ascii="Comic Sans MS" w:hAnsi="Comic Sans MS"/>
                <w:b/>
                <w:sz w:val="44"/>
              </w:rPr>
              <w:t>5</w:t>
            </w:r>
            <w:r w:rsidRPr="009D2B87">
              <w:rPr>
                <w:rFonts w:ascii="Comic Sans MS" w:hAnsi="Comic Sans MS"/>
                <w:b/>
                <w:sz w:val="44"/>
              </w:rPr>
              <w:t>.</w:t>
            </w:r>
            <w:r w:rsidRPr="009D2B87">
              <w:rPr>
                <w:rFonts w:ascii="Comic Sans MS" w:hAnsi="Comic Sans MS"/>
                <w:b/>
                <w:sz w:val="16"/>
              </w:rPr>
              <w:t>SINIF</w:t>
            </w:r>
          </w:p>
          <w:p w:rsidR="00065B59" w:rsidRPr="00390B1D" w:rsidRDefault="00065B59" w:rsidP="009E3DD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8"/>
                <w:szCs w:val="20"/>
              </w:rPr>
              <w:t>28.03.2013</w:t>
            </w:r>
          </w:p>
        </w:tc>
      </w:tr>
      <w:tr w:rsidR="00065B59" w:rsidRPr="00390B1D" w:rsidTr="009E3DD8">
        <w:trPr>
          <w:trHeight w:val="212"/>
          <w:jc w:val="center"/>
        </w:trPr>
        <w:tc>
          <w:tcPr>
            <w:tcW w:w="1401" w:type="pct"/>
          </w:tcPr>
          <w:p w:rsidR="00065B59" w:rsidRPr="006E1566" w:rsidRDefault="00065B59" w:rsidP="009E3DD8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065B59" w:rsidRPr="006E1566" w:rsidRDefault="00065B59" w:rsidP="009E3DD8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 xml:space="preserve">SOSYAL BİLGİLER </w:t>
            </w:r>
          </w:p>
        </w:tc>
        <w:tc>
          <w:tcPr>
            <w:tcW w:w="979" w:type="pct"/>
            <w:vMerge/>
          </w:tcPr>
          <w:p w:rsidR="00065B59" w:rsidRPr="00390B1D" w:rsidRDefault="00065B59" w:rsidP="009E3DD8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065B59" w:rsidRPr="00390B1D" w:rsidTr="009E3DD8">
        <w:trPr>
          <w:trHeight w:val="250"/>
          <w:jc w:val="center"/>
        </w:trPr>
        <w:tc>
          <w:tcPr>
            <w:tcW w:w="1401" w:type="pct"/>
            <w:vAlign w:val="center"/>
          </w:tcPr>
          <w:p w:rsidR="00065B59" w:rsidRPr="006E1566" w:rsidRDefault="00065B59" w:rsidP="009E3DD8">
            <w:pPr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NO :</w:t>
            </w:r>
          </w:p>
        </w:tc>
        <w:tc>
          <w:tcPr>
            <w:tcW w:w="2620" w:type="pct"/>
            <w:tcBorders>
              <w:top w:val="nil"/>
            </w:tcBorders>
          </w:tcPr>
          <w:p w:rsidR="00065B59" w:rsidRDefault="00065B59" w:rsidP="009E3DD8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 xml:space="preserve">2012–2013EĞİTİM ÖĞRETİM YILI </w:t>
            </w:r>
            <w:r w:rsidRPr="006E1566">
              <w:rPr>
                <w:rFonts w:ascii="Comic Sans MS" w:hAnsi="Comic Sans MS"/>
                <w:sz w:val="18"/>
                <w:szCs w:val="20"/>
              </w:rPr>
              <w:t>I</w:t>
            </w:r>
            <w:r>
              <w:rPr>
                <w:rFonts w:ascii="Comic Sans MS" w:hAnsi="Comic Sans MS"/>
                <w:sz w:val="18"/>
                <w:szCs w:val="20"/>
              </w:rPr>
              <w:t>I</w:t>
            </w:r>
            <w:r w:rsidRPr="006E1566">
              <w:rPr>
                <w:rFonts w:ascii="Comic Sans MS" w:hAnsi="Comic Sans MS"/>
                <w:sz w:val="18"/>
                <w:szCs w:val="20"/>
              </w:rPr>
              <w:t xml:space="preserve">. DÖNEM </w:t>
            </w:r>
            <w:r>
              <w:rPr>
                <w:rFonts w:ascii="Comic Sans MS" w:hAnsi="Comic Sans MS"/>
                <w:sz w:val="18"/>
                <w:szCs w:val="20"/>
              </w:rPr>
              <w:t xml:space="preserve">I. </w:t>
            </w:r>
            <w:r w:rsidRPr="006E1566">
              <w:rPr>
                <w:rFonts w:ascii="Comic Sans MS" w:hAnsi="Comic Sans MS"/>
                <w:sz w:val="18"/>
                <w:szCs w:val="20"/>
              </w:rPr>
              <w:t>SINAVI</w:t>
            </w:r>
          </w:p>
          <w:p w:rsidR="00065B59" w:rsidRPr="00F16E91" w:rsidRDefault="00065B59" w:rsidP="009E3DD8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  <w:b/>
                <w:color w:val="FF0000"/>
              </w:rPr>
              <w:t>CEVAP ANAHTARI</w:t>
            </w:r>
          </w:p>
        </w:tc>
        <w:tc>
          <w:tcPr>
            <w:tcW w:w="979" w:type="pct"/>
            <w:vMerge/>
          </w:tcPr>
          <w:p w:rsidR="00065B59" w:rsidRPr="00390B1D" w:rsidRDefault="00065B59" w:rsidP="009E3DD8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065B59" w:rsidRDefault="00065B59" w:rsidP="00DB4356"/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Pr="004D3770" w:rsidRDefault="00065B59" w:rsidP="00DB4356">
      <w:pPr>
        <w:pStyle w:val="ListParagraph"/>
        <w:numPr>
          <w:ilvl w:val="0"/>
          <w:numId w:val="1"/>
        </w:numPr>
        <w:rPr>
          <w:rFonts w:ascii="Monotype Corsiva" w:hAnsi="Monotype Corsiva"/>
          <w:b/>
          <w:sz w:val="28"/>
          <w:szCs w:val="28"/>
        </w:rPr>
      </w:pPr>
      <w:r w:rsidRPr="004D3770">
        <w:rPr>
          <w:rFonts w:ascii="Monotype Corsiva" w:hAnsi="Monotype Corsiva"/>
          <w:b/>
          <w:sz w:val="28"/>
          <w:szCs w:val="28"/>
        </w:rPr>
        <w:t>Aşağıda verilen tarım ürünlerini en çok yetiştirildikleri bölge ile eşleştiriniz. ( 21 Puan)</w:t>
      </w: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shape id="_x0000_s1056" type="#_x0000_t75" style="position:absolute;left:0;text-align:left;margin-left:421.65pt;margin-top:5.05pt;width:73.5pt;height:64.5pt;z-index:251657216;visibility:visible">
            <v:imagedata r:id="rId7" o:title=""/>
            <w10:wrap type="square"/>
          </v:shape>
        </w:pict>
      </w:r>
      <w:r>
        <w:rPr>
          <w:noProof/>
        </w:rPr>
        <w:pict>
          <v:shape id="_x0000_s1057" type="#_x0000_t75" style="position:absolute;left:0;text-align:left;margin-left:75.9pt;margin-top:12.55pt;width:336pt;height:154.5pt;z-index:251662336;visibility:visible">
            <v:imagedata r:id="rId8" o:title=""/>
            <w10:wrap type="square"/>
          </v:shape>
        </w:pict>
      </w: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shape id="_x0000_s1058" type="#_x0000_t75" style="position:absolute;left:0;text-align:left;margin-left:21.15pt;margin-top:3.6pt;width:54.75pt;height:55.5pt;z-index:251659264;visibility:visible">
            <v:imagedata r:id="rId9" o:title=""/>
            <w10:wrap type="square"/>
          </v:shape>
        </w:pict>
      </w: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59" style="position:absolute;left:0;text-align:left;margin-left:-399pt;margin-top:3.65pt;width:36pt;height:24pt;z-index:251689984">
            <v:textbox>
              <w:txbxContent>
                <w:p w:rsidR="00065B59" w:rsidRPr="00DB4356" w:rsidRDefault="00065B59" w:rsidP="00DB4356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D-E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0" style="position:absolute;left:0;text-align:left;margin-left:-271.5pt;margin-top:12.6pt;width:36pt;height:24pt;z-index:251688960">
            <v:textbox>
              <w:txbxContent>
                <w:p w:rsidR="00065B59" w:rsidRPr="00DB4356" w:rsidRDefault="00065B59" w:rsidP="00DB4356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B</w:t>
                  </w:r>
                </w:p>
              </w:txbxContent>
            </v:textbox>
          </v:rect>
        </w:pict>
      </w: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61" style="position:absolute;left:0;text-align:left;margin-left:-66pt;margin-top:5.2pt;width:36pt;height:20.25pt;z-index:251665408">
            <v:textbox style="mso-next-textbox:#_x0000_s1061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xbxContent>
            </v:textbox>
          </v:rect>
        </w:pict>
      </w: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62" style="position:absolute;left:0;text-align:left;margin-left:105.15pt;margin-top:14.3pt;width:51.75pt;height:24pt;z-index:251685888">
            <v:textbox>
              <w:txbxContent>
                <w:p w:rsidR="00065B59" w:rsidRPr="00DB4356" w:rsidRDefault="00065B59" w:rsidP="00DB4356">
                  <w:pPr>
                    <w:jc w:val="center"/>
                    <w:rPr>
                      <w:b/>
                      <w:color w:val="FF0000"/>
                    </w:rPr>
                  </w:pPr>
                  <w:r w:rsidRPr="00DB4356">
                    <w:rPr>
                      <w:b/>
                      <w:color w:val="FF0000"/>
                    </w:rPr>
                    <w:t>A</w:t>
                  </w:r>
                  <w:r>
                    <w:rPr>
                      <w:b/>
                      <w:color w:val="FF0000"/>
                    </w:rPr>
                    <w:t>-E-C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3" style="position:absolute;left:0;text-align:left;margin-left:196.65pt;margin-top:1.3pt;width:36pt;height:24pt;z-index:251687936">
            <v:textbox>
              <w:txbxContent>
                <w:p w:rsidR="00065B59" w:rsidRPr="00DB4356" w:rsidRDefault="00065B59" w:rsidP="00DB4356">
                  <w:pPr>
                    <w:jc w:val="center"/>
                    <w:rPr>
                      <w:b/>
                      <w:color w:val="FF0000"/>
                    </w:rPr>
                  </w:pPr>
                  <w:r w:rsidRPr="00DB4356">
                    <w:rPr>
                      <w:b/>
                      <w:color w:val="FF0000"/>
                    </w:rPr>
                    <w:t>G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left:0;text-align:left;margin-left:21.3pt;margin-top:1.3pt;width:36pt;height:20.25pt;z-index:251664384">
            <v:textbox style="mso-next-textbox:#_x0000_s1064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left:0;text-align:left;margin-left:-501.75pt;margin-top:9.75pt;width:36pt;height:20.25pt;z-index:251663360"/>
        </w:pict>
      </w:r>
    </w:p>
    <w:p w:rsidR="00065B59" w:rsidRPr="00660E8F" w:rsidRDefault="00065B59" w:rsidP="00DB4356">
      <w:r>
        <w:rPr>
          <w:noProof/>
        </w:rPr>
        <w:pict>
          <v:shape id="_x0000_s1066" type="#_x0000_t75" style="position:absolute;margin-left:411.9pt;margin-top:6.05pt;width:76.05pt;height:60.75pt;z-index:251656192;visibility:visible">
            <v:imagedata r:id="rId10" o:title=""/>
            <w10:wrap type="square"/>
          </v:shape>
        </w:pict>
      </w:r>
    </w:p>
    <w:p w:rsidR="00065B59" w:rsidRPr="00660E8F" w:rsidRDefault="00065B59" w:rsidP="00DB4356">
      <w:r>
        <w:rPr>
          <w:noProof/>
        </w:rPr>
        <w:pict>
          <v:rect id="_x0000_s1067" style="position:absolute;margin-left:-201.75pt;margin-top:5.05pt;width:36pt;height:24pt;z-index:251686912">
            <v:textbox>
              <w:txbxContent>
                <w:p w:rsidR="00065B59" w:rsidRPr="00DB4356" w:rsidRDefault="00065B59" w:rsidP="00DB4356">
                  <w:pPr>
                    <w:jc w:val="center"/>
                    <w:rPr>
                      <w:b/>
                      <w:color w:val="FF0000"/>
                    </w:rPr>
                  </w:pPr>
                  <w:r w:rsidRPr="00DB4356">
                    <w:rPr>
                      <w:b/>
                      <w:color w:val="FF0000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8" type="#_x0000_t75" style="position:absolute;margin-left:4.6pt;margin-top:5.75pt;width:71.3pt;height:53.25pt;z-index:251655168;visibility:visible">
            <v:imagedata r:id="rId11" o:title=""/>
            <w10:wrap type="square"/>
          </v:shape>
        </w:pict>
      </w: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69" style="position:absolute;left:0;text-align:left;margin-left:-331.5pt;margin-top:2.5pt;width:52.5pt;height:24pt;z-index:251691008">
            <v:textbox>
              <w:txbxContent>
                <w:p w:rsidR="00065B59" w:rsidRPr="00DB4356" w:rsidRDefault="00065B59" w:rsidP="00DB4356">
                  <w:pPr>
                    <w:jc w:val="center"/>
                    <w:rPr>
                      <w:b/>
                      <w:color w:val="FF0000"/>
                    </w:rPr>
                  </w:pPr>
                  <w:r w:rsidRPr="00DB4356">
                    <w:rPr>
                      <w:b/>
                      <w:color w:val="FF0000"/>
                    </w:rPr>
                    <w:t>F</w:t>
                  </w:r>
                  <w:r>
                    <w:rPr>
                      <w:b/>
                      <w:color w:val="FF0000"/>
                    </w:rPr>
                    <w:t>-E-C</w:t>
                  </w:r>
                </w:p>
              </w:txbxContent>
            </v:textbox>
          </v:rect>
        </w:pict>
      </w: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70" style="position:absolute;left:0;text-align:left;margin-left:-59.25pt;margin-top:11.5pt;width:36pt;height:20.25pt;z-index:251670528">
            <v:textbox style="mso-next-textbox:#_x0000_s1070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1" type="#_x0000_t75" style="position:absolute;left:0;text-align:left;margin-left:-189.75pt;margin-top:7.75pt;width:71.25pt;height:59.25pt;z-index:251660288;visibility:visible">
            <v:imagedata r:id="rId12" o:title=""/>
            <w10:wrap type="square"/>
          </v:shape>
        </w:pict>
      </w:r>
      <w:r>
        <w:rPr>
          <w:noProof/>
        </w:rPr>
        <w:pict>
          <v:rect id="_x0000_s1072" style="position:absolute;left:0;text-align:left;margin-left:-476.1pt;margin-top:15.25pt;width:36pt;height:20.25pt;z-index:251669504">
            <v:textbox style="mso-next-textbox:#_x0000_s1072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3" type="#_x0000_t75" style="position:absolute;left:0;text-align:left;margin-left:-293.25pt;margin-top:7.75pt;width:75.75pt;height:69.75pt;z-index:251658240;visibility:visible">
            <v:imagedata r:id="rId13" o:title=""/>
            <w10:wrap type="square"/>
          </v:shape>
        </w:pict>
      </w:r>
      <w:r>
        <w:rPr>
          <w:noProof/>
        </w:rPr>
        <w:pict>
          <v:shape id="_x0000_s1074" type="#_x0000_t75" alt="pamuk 1 150x150 PAMUK VE PAMUĞUN KULLANIM ALANI" style="position:absolute;left:0;text-align:left;margin-left:-387pt;margin-top:7.75pt;width:72.75pt;height:72.75pt;z-index:-251655168;visibility:visible" wrapcoords="-223 0 -223 21377 21600 21377 21600 0 -223 0">
            <v:imagedata r:id="rId14" o:title=""/>
            <w10:wrap type="tight"/>
          </v:shape>
        </w:pict>
      </w: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rect id="_x0000_s1075" style="position:absolute;left:0;text-align:left;margin-left:336.15pt;margin-top:2.75pt;width:36pt;height:20.25pt;z-index:251666432">
            <v:textbox style="mso-next-textbox:#_x0000_s1075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6" style="position:absolute;left:0;text-align:left;margin-left:232.65pt;margin-top:2.75pt;width:36pt;height:20.25pt;z-index:251667456">
            <v:textbox style="mso-next-textbox:#_x0000_s1076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7" style="position:absolute;left:0;text-align:left;margin-left:125.4pt;margin-top:2.75pt;width:36pt;height:20.25pt;z-index:251668480">
            <v:textbox style="mso-next-textbox:#_x0000_s1077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C</w:t>
                  </w:r>
                </w:p>
              </w:txbxContent>
            </v:textbox>
          </v:rect>
        </w:pict>
      </w:r>
    </w:p>
    <w:p w:rsidR="00065B59" w:rsidRDefault="00065B59" w:rsidP="00DB4356">
      <w:pPr>
        <w:pStyle w:val="ListParagraph"/>
        <w:rPr>
          <w:rFonts w:ascii="Monotype Corsiva" w:hAnsi="Monotype Corsiva"/>
          <w:sz w:val="28"/>
          <w:szCs w:val="28"/>
        </w:rPr>
      </w:pPr>
    </w:p>
    <w:p w:rsidR="00065B59" w:rsidRPr="007B259C" w:rsidRDefault="00065B59" w:rsidP="00DB4356">
      <w:pPr>
        <w:rPr>
          <w:rFonts w:ascii="Monotype Corsiva" w:hAnsi="Monotype Corsiva"/>
          <w:sz w:val="28"/>
          <w:szCs w:val="28"/>
        </w:rPr>
      </w:pPr>
    </w:p>
    <w:p w:rsidR="00065B59" w:rsidRPr="004D3770" w:rsidRDefault="00065B59" w:rsidP="00DB4356">
      <w:pPr>
        <w:rPr>
          <w:rFonts w:ascii="Monotype Corsiva" w:hAnsi="Monotype Corsiva"/>
          <w:b/>
          <w:sz w:val="28"/>
          <w:szCs w:val="28"/>
        </w:rPr>
      </w:pPr>
      <w:r w:rsidRPr="004D3770">
        <w:rPr>
          <w:rFonts w:ascii="Monotype Corsiva" w:hAnsi="Monotype Corsiva"/>
          <w:b/>
          <w:sz w:val="28"/>
          <w:szCs w:val="28"/>
        </w:rPr>
        <w:t xml:space="preserve">         B-Aşağıdaki cümleleri uygun sözcüklerle tamamlayınız ( 10 Puan)</w:t>
      </w:r>
    </w:p>
    <w:p w:rsidR="00065B59" w:rsidRDefault="00065B59" w:rsidP="00DB4356"/>
    <w:p w:rsidR="00065B59" w:rsidRDefault="00065B59" w:rsidP="00DB4356">
      <w:r>
        <w:rPr>
          <w:noProof/>
        </w:rPr>
        <w:pict>
          <v:rect id="_x0000_s1078" style="position:absolute;margin-left:428.25pt;margin-top:4.15pt;width:81.75pt;height:21.75pt;z-index:251675648" strokeweight="2.25pt">
            <o:extrusion v:ext="view" on="t" lightposition="0" lightposition2="0"/>
            <v:textbox style="mso-next-textbox:#_x0000_s1078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Balıkçılık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9" style="position:absolute;margin-left:-5.1pt;margin-top:6.4pt;width:81.75pt;height:21.75pt;z-index:251671552" strokeweight="2.25pt">
            <o:extrusion v:ext="view" on="t" lightposition="0" lightposition2="0"/>
            <v:textbox style="mso-next-textbox:#_x0000_s1079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 w:rsidRPr="007B259C">
                    <w:rPr>
                      <w:b/>
                    </w:rPr>
                    <w:t>Hayvancılık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0" style="position:absolute;margin-left:322.65pt;margin-top:4.15pt;width:81.75pt;height:21.75pt;z-index:251674624" strokeweight="2.25pt">
            <o:extrusion v:ext="view" on="t" lightposition="0" lightposition2="0"/>
            <v:textbox style="mso-next-textbox:#_x0000_s1080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Turizm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1" style="position:absolute;margin-left:213.9pt;margin-top:4.15pt;width:81.75pt;height:21.75pt;z-index:251673600" strokeweight="2.25pt">
            <o:extrusion v:ext="view" on="t" lightposition="0" lightposition2="0"/>
            <v:textbox style="mso-next-textbox:#_x0000_s1081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Sanayi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2" style="position:absolute;margin-left:100.65pt;margin-top:6.4pt;width:81.75pt;height:21.75pt;z-index:251672576" strokeweight="2.25pt">
            <o:extrusion v:ext="view" on="t" lightposition="0" lightposition2="0"/>
            <v:textbox style="mso-next-textbox:#_x0000_s1082">
              <w:txbxContent>
                <w:p w:rsidR="00065B59" w:rsidRPr="007B259C" w:rsidRDefault="00065B59" w:rsidP="00DB43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Tarım</w:t>
                  </w:r>
                </w:p>
              </w:txbxContent>
            </v:textbox>
          </v:rect>
        </w:pict>
      </w:r>
    </w:p>
    <w:p w:rsidR="00065B59" w:rsidRDefault="00065B59" w:rsidP="00DB4356"/>
    <w:p w:rsidR="00065B59" w:rsidRDefault="00065B59" w:rsidP="00DB4356"/>
    <w:p w:rsidR="00065B59" w:rsidRDefault="00065B59" w:rsidP="00DB4356">
      <w:pPr>
        <w:pStyle w:val="ListParagraph"/>
        <w:numPr>
          <w:ilvl w:val="0"/>
          <w:numId w:val="17"/>
        </w:numPr>
        <w:spacing w:line="480" w:lineRule="auto"/>
      </w:pPr>
      <w:r>
        <w:t>Marmara Bölgesinde ………………</w:t>
      </w:r>
      <w:r>
        <w:rPr>
          <w:b/>
          <w:color w:val="FF0000"/>
        </w:rPr>
        <w:t>SANAYİ</w:t>
      </w:r>
      <w:r>
        <w:t>………………………...gelişmiştir.</w:t>
      </w:r>
    </w:p>
    <w:p w:rsidR="00065B59" w:rsidRDefault="00065B59" w:rsidP="00DB4356">
      <w:pPr>
        <w:pStyle w:val="ListParagraph"/>
        <w:numPr>
          <w:ilvl w:val="0"/>
          <w:numId w:val="17"/>
        </w:numPr>
        <w:spacing w:line="480" w:lineRule="auto"/>
      </w:pPr>
      <w:r>
        <w:t>Doğu Anadolu Bölgesinde ………………………………………….…..gelişmiştir.</w:t>
      </w:r>
    </w:p>
    <w:p w:rsidR="00065B59" w:rsidRDefault="00065B59" w:rsidP="00DB4356">
      <w:pPr>
        <w:pStyle w:val="ListParagraph"/>
        <w:numPr>
          <w:ilvl w:val="0"/>
          <w:numId w:val="17"/>
        </w:numPr>
        <w:spacing w:line="480" w:lineRule="auto"/>
      </w:pPr>
      <w:r>
        <w:t>İç Anadolu Bölgesinde ………………………………………………….gelişmiştir.</w:t>
      </w:r>
    </w:p>
    <w:p w:rsidR="00065B59" w:rsidRDefault="00065B59" w:rsidP="00DB4356">
      <w:pPr>
        <w:pStyle w:val="ListParagraph"/>
        <w:numPr>
          <w:ilvl w:val="0"/>
          <w:numId w:val="17"/>
        </w:numPr>
        <w:spacing w:line="480" w:lineRule="auto"/>
      </w:pPr>
      <w:r>
        <w:t>Karadeniz Bölgesinde …………………………………………………..gelişmiştir.</w:t>
      </w:r>
    </w:p>
    <w:p w:rsidR="00065B59" w:rsidRDefault="00065B59" w:rsidP="00DB4356">
      <w:pPr>
        <w:pStyle w:val="ListParagraph"/>
        <w:numPr>
          <w:ilvl w:val="0"/>
          <w:numId w:val="17"/>
        </w:numPr>
        <w:spacing w:line="480" w:lineRule="auto"/>
      </w:pPr>
      <w:r>
        <w:t>Akdeniz  Bölgesinde …………………………………………………....gelişmiştir.</w:t>
      </w:r>
    </w:p>
    <w:p w:rsidR="00065B59" w:rsidRDefault="00065B59" w:rsidP="00DB4356">
      <w:pPr>
        <w:pStyle w:val="ListParagraph"/>
        <w:spacing w:line="480" w:lineRule="auto"/>
      </w:pPr>
    </w:p>
    <w:p w:rsidR="00065B59" w:rsidRPr="004D3770" w:rsidRDefault="00065B59" w:rsidP="00DB4356">
      <w:pPr>
        <w:pStyle w:val="ListParagraph"/>
        <w:rPr>
          <w:rFonts w:ascii="Monotype Corsiva" w:hAnsi="Monotype Corsiva"/>
          <w:b/>
          <w:sz w:val="28"/>
          <w:szCs w:val="28"/>
        </w:rPr>
      </w:pPr>
      <w:r w:rsidRPr="004D3770">
        <w:rPr>
          <w:rFonts w:ascii="Monotype Corsiva" w:hAnsi="Monotype Corsiva"/>
          <w:b/>
          <w:sz w:val="28"/>
          <w:szCs w:val="28"/>
        </w:rPr>
        <w:t>C-Aşağıda verilen kavramları açıklamalar  ile eşleştiriniz..( 9 Puan)</w:t>
      </w:r>
    </w:p>
    <w:p w:rsidR="00065B59" w:rsidRDefault="00065B59" w:rsidP="00DB4356">
      <w:pPr>
        <w:pStyle w:val="ListParagraph"/>
      </w:pPr>
    </w:p>
    <w:p w:rsidR="00065B59" w:rsidRDefault="00065B59" w:rsidP="00DB4356">
      <w:r>
        <w:rPr>
          <w:noProof/>
        </w:rPr>
        <w:pict>
          <v:shape id="_x0000_s1083" type="#_x0000_t75" style="position:absolute;margin-left:183.15pt;margin-top:2.2pt;width:102.75pt;height:51.75pt;z-index:251676672;visibility:visible">
            <v:imagedata r:id="rId15" o:title=""/>
            <w10:wrap type="square"/>
          </v:shape>
        </w:pict>
      </w:r>
      <w:r>
        <w:rPr>
          <w:noProof/>
        </w:rPr>
        <w:pict>
          <v:shape id="_x0000_s1084" type="#_x0000_t75" style="position:absolute;margin-left:337.3pt;margin-top:4.45pt;width:103.1pt;height:51.75pt;z-index:-251637760;visibility:visible" wrapcoords="-158 0 -158 21287 21600 21287 21600 0 -158 0">
            <v:imagedata r:id="rId16" o:title=""/>
            <w10:wrap type="tight"/>
          </v:shape>
        </w:pict>
      </w:r>
      <w:r>
        <w:rPr>
          <w:noProof/>
        </w:rPr>
        <w:pict>
          <v:shape id="_x0000_s1085" type="#_x0000_t75" style="position:absolute;margin-left:21.15pt;margin-top:-.05pt;width:108.75pt;height:51.75pt;z-index:251677696;visibility:visible">
            <v:imagedata r:id="rId17" o:title=""/>
            <w10:wrap type="square"/>
          </v:shape>
        </w:pict>
      </w:r>
    </w:p>
    <w:p w:rsidR="00065B59" w:rsidRDefault="00065B59" w:rsidP="00DB4356"/>
    <w:p w:rsidR="00065B59" w:rsidRDefault="00065B59" w:rsidP="00DB4356"/>
    <w:p w:rsidR="00065B59" w:rsidRDefault="00065B59" w:rsidP="00DB4356"/>
    <w:p w:rsidR="00065B59" w:rsidRDefault="00065B59" w:rsidP="00DB4356"/>
    <w:p w:rsidR="00065B59" w:rsidRDefault="00065B59" w:rsidP="00DB4356">
      <w:r>
        <w:rPr>
          <w:noProof/>
        </w:rPr>
        <w:pict>
          <v:rect id="_x0000_s1086" style="position:absolute;margin-left:3.9pt;margin-top:11.2pt;width:157.5pt;height:48.75pt;z-index:251681792">
            <v:textbox style="mso-next-textbox:#_x0000_s1086">
              <w:txbxContent>
                <w:p w:rsidR="00065B59" w:rsidRDefault="00065B59" w:rsidP="00DB4356">
                  <w:r>
                    <w:t>Ürnlerin tüketiciye ulaşması için üretildiği yerden tüketiciye taşınmasıdır.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7" style="position:absolute;margin-left:172.65pt;margin-top:11.2pt;width:150pt;height:48.75pt;z-index:251680768">
            <v:textbox style="mso-next-textbox:#_x0000_s1087">
              <w:txbxContent>
                <w:p w:rsidR="00065B59" w:rsidRDefault="00065B59" w:rsidP="00DB4356">
                  <w:r>
                    <w:t>İnsanların ihtiyacı olan ürünleri satın alarak kullanmalarıdır.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8" style="position:absolute;margin-left:348.9pt;margin-top:11.2pt;width:161.1pt;height:48.75pt;z-index:251679744">
            <v:textbox style="mso-next-textbox:#_x0000_s1088">
              <w:txbxContent>
                <w:p w:rsidR="00065B59" w:rsidRDefault="00065B59" w:rsidP="00DB4356">
                  <w:r>
                    <w:t>İnsanların ihtiyaç duyduğu mal ve hizmetlerin meydana getirilmesidir.</w:t>
                  </w:r>
                </w:p>
              </w:txbxContent>
            </v:textbox>
          </v:rect>
        </w:pict>
      </w:r>
    </w:p>
    <w:p w:rsidR="00065B59" w:rsidRDefault="00065B59" w:rsidP="00DB4356"/>
    <w:p w:rsidR="00065B59" w:rsidRDefault="00065B59" w:rsidP="00DB4356"/>
    <w:p w:rsidR="00065B59" w:rsidRDefault="00065B59" w:rsidP="00DB4356"/>
    <w:p w:rsidR="00065B59" w:rsidRDefault="00065B59" w:rsidP="00DB4356"/>
    <w:p w:rsidR="00065B59" w:rsidRPr="004D3770" w:rsidRDefault="00065B59" w:rsidP="00DB4356">
      <w:pPr>
        <w:jc w:val="center"/>
        <w:rPr>
          <w:rFonts w:ascii="Monotype Corsiva" w:hAnsi="Monotype Corsiva"/>
          <w:b/>
          <w:sz w:val="28"/>
          <w:szCs w:val="28"/>
        </w:rPr>
        <w:sectPr w:rsidR="00065B59" w:rsidRPr="004D3770" w:rsidSect="00DB4356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4D3770">
        <w:rPr>
          <w:rFonts w:ascii="Monotype Corsiva" w:hAnsi="Monotype Corsiva"/>
          <w:b/>
          <w:sz w:val="28"/>
          <w:szCs w:val="28"/>
        </w:rPr>
        <w:t>E- Aşağıdaki test sorularını cevaplayınız.( 60 Puan)</w:t>
      </w:r>
    </w:p>
    <w:p w:rsidR="00065B59" w:rsidRPr="008D5E40" w:rsidRDefault="00065B59" w:rsidP="00DB4356">
      <w:pPr>
        <w:rPr>
          <w:rFonts w:ascii="Monotype Corsiva" w:hAnsi="Monotype Corsiva"/>
          <w:sz w:val="28"/>
          <w:szCs w:val="28"/>
        </w:rPr>
      </w:pPr>
      <w:r>
        <w:rPr>
          <w:noProof/>
        </w:rPr>
        <w:pict>
          <v:shape id="_x0000_s1089" type="#_x0000_t75" style="position:absolute;margin-left:12.9pt;margin-top:8.15pt;width:219.75pt;height:45pt;z-index:251682816;visibility:visible">
            <v:imagedata r:id="rId18" o:title=""/>
            <w10:wrap type="square"/>
          </v:shape>
        </w:pict>
      </w:r>
    </w:p>
    <w:p w:rsidR="00065B59" w:rsidRPr="009A7938" w:rsidRDefault="00065B59" w:rsidP="00DB4356">
      <w:pPr>
        <w:rPr>
          <w:b/>
        </w:rPr>
      </w:pPr>
      <w:r w:rsidRPr="009A7938">
        <w:rPr>
          <w:b/>
        </w:rPr>
        <w:t>1-Aşağıdakilerden hangisi Kerem’in öğretmenine vereceği cevaplar arasında olamaz?</w:t>
      </w:r>
    </w:p>
    <w:p w:rsidR="00065B59" w:rsidRDefault="00065B59" w:rsidP="00DB4356"/>
    <w:p w:rsidR="00065B59" w:rsidRDefault="00065B59" w:rsidP="00DB4356">
      <w:pPr>
        <w:pStyle w:val="ListParagraph"/>
        <w:numPr>
          <w:ilvl w:val="0"/>
          <w:numId w:val="18"/>
        </w:numPr>
      </w:pPr>
      <w:r>
        <w:t>Bilimsel Kitaplar</w:t>
      </w:r>
    </w:p>
    <w:p w:rsidR="00065B59" w:rsidRDefault="00065B59" w:rsidP="00DB4356">
      <w:pPr>
        <w:pStyle w:val="ListParagraph"/>
        <w:numPr>
          <w:ilvl w:val="0"/>
          <w:numId w:val="18"/>
        </w:numPr>
      </w:pPr>
      <w:r>
        <w:rPr>
          <w:noProof/>
        </w:rPr>
        <w:pict>
          <v:shape id="_x0000_s1090" type="#_x0000_t75" style="position:absolute;left:0;text-align:left;margin-left:285.9pt;margin-top:1.4pt;width:179.25pt;height:90.75pt;z-index:251683840;visibility:visible">
            <v:imagedata r:id="rId19" o:title=""/>
            <w10:wrap type="square"/>
          </v:shape>
        </w:pict>
      </w:r>
      <w:r>
        <w:t>Bilimsel Dergiler</w:t>
      </w:r>
    </w:p>
    <w:p w:rsidR="00065B59" w:rsidRDefault="00065B59" w:rsidP="00DB4356">
      <w:pPr>
        <w:pStyle w:val="ListParagraph"/>
        <w:numPr>
          <w:ilvl w:val="0"/>
          <w:numId w:val="18"/>
        </w:numPr>
      </w:pPr>
      <w:r>
        <w:t>İnternet</w:t>
      </w:r>
    </w:p>
    <w:p w:rsidR="00065B59" w:rsidRDefault="00065B59" w:rsidP="00DB4356">
      <w:pPr>
        <w:pStyle w:val="ListParagraph"/>
        <w:numPr>
          <w:ilvl w:val="0"/>
          <w:numId w:val="18"/>
        </w:numPr>
      </w:pPr>
      <w:r>
        <w:t>Roman</w:t>
      </w:r>
    </w:p>
    <w:p w:rsidR="00065B59" w:rsidRDefault="00065B59" w:rsidP="00DB4356"/>
    <w:p w:rsidR="00065B59" w:rsidRDefault="00065B59" w:rsidP="00DB4356">
      <w:r w:rsidRPr="00D51774">
        <w:rPr>
          <w:noProof/>
        </w:rPr>
        <w:pict>
          <v:shape id="_x0000_i1027" type="#_x0000_t75" style="width:201.75pt;height:51pt;visibility:visible">
            <v:imagedata r:id="rId20" o:title=""/>
          </v:shape>
        </w:pict>
      </w:r>
    </w:p>
    <w:p w:rsidR="00065B59" w:rsidRPr="001F4ABD" w:rsidRDefault="00065B59" w:rsidP="00DB4356"/>
    <w:p w:rsidR="00065B59" w:rsidRPr="009A7938" w:rsidRDefault="00065B59" w:rsidP="00DB4356">
      <w:pPr>
        <w:rPr>
          <w:b/>
        </w:rPr>
      </w:pPr>
      <w:r w:rsidRPr="009A7938">
        <w:rPr>
          <w:b/>
        </w:rPr>
        <w:t>2-Aşağıdakilerden hangisi bu bölümde bulunması gereken bilgilerden değildir?</w:t>
      </w:r>
    </w:p>
    <w:p w:rsidR="00065B59" w:rsidRDefault="00065B59" w:rsidP="00DB4356">
      <w:pPr>
        <w:pStyle w:val="ListParagraph"/>
        <w:numPr>
          <w:ilvl w:val="0"/>
          <w:numId w:val="19"/>
        </w:numPr>
      </w:pPr>
      <w:r>
        <w:t>Kaynak adı</w:t>
      </w:r>
    </w:p>
    <w:p w:rsidR="00065B59" w:rsidRDefault="00065B59" w:rsidP="00DB4356">
      <w:pPr>
        <w:pStyle w:val="ListParagraph"/>
        <w:numPr>
          <w:ilvl w:val="0"/>
          <w:numId w:val="19"/>
        </w:numPr>
      </w:pPr>
      <w:r>
        <w:t>Basıldığı Tarih</w:t>
      </w:r>
    </w:p>
    <w:p w:rsidR="00065B59" w:rsidRDefault="00065B59" w:rsidP="00DB4356">
      <w:pPr>
        <w:pStyle w:val="ListParagraph"/>
        <w:numPr>
          <w:ilvl w:val="0"/>
          <w:numId w:val="19"/>
        </w:numPr>
      </w:pPr>
      <w:r>
        <w:t>Yazarın Doğum tarihi</w:t>
      </w:r>
    </w:p>
    <w:p w:rsidR="00065B59" w:rsidRDefault="00065B59" w:rsidP="00DB4356">
      <w:pPr>
        <w:pStyle w:val="ListParagraph"/>
        <w:numPr>
          <w:ilvl w:val="0"/>
          <w:numId w:val="19"/>
        </w:numPr>
      </w:pPr>
      <w:r>
        <w:t>Basımevi</w:t>
      </w:r>
    </w:p>
    <w:p w:rsidR="00065B59" w:rsidRDefault="00065B59" w:rsidP="00DB4356"/>
    <w:p w:rsidR="00065B59" w:rsidRPr="009A7938" w:rsidRDefault="00065B59" w:rsidP="00DB4356">
      <w:pPr>
        <w:rPr>
          <w:b/>
        </w:rPr>
      </w:pPr>
      <w:r w:rsidRPr="009A7938">
        <w:rPr>
          <w:b/>
        </w:rPr>
        <w:t>3-TUBİTAK tarafından her ayın 15’inde yayımlanan 7-15 yaş grubuna hitap eden dergi aşağıdakilerden hangisidir?</w:t>
      </w:r>
    </w:p>
    <w:p w:rsidR="00065B59" w:rsidRDefault="00065B59" w:rsidP="00DB4356">
      <w:pPr>
        <w:pStyle w:val="ListParagraph"/>
        <w:numPr>
          <w:ilvl w:val="0"/>
          <w:numId w:val="20"/>
        </w:numPr>
      </w:pPr>
      <w:r>
        <w:t>Natıonel Georapic</w:t>
      </w:r>
    </w:p>
    <w:p w:rsidR="00065B59" w:rsidRDefault="00065B59" w:rsidP="00DB4356">
      <w:pPr>
        <w:pStyle w:val="ListParagraph"/>
        <w:numPr>
          <w:ilvl w:val="0"/>
          <w:numId w:val="20"/>
        </w:numPr>
      </w:pPr>
      <w:r>
        <w:t>Salsa</w:t>
      </w:r>
    </w:p>
    <w:p w:rsidR="00065B59" w:rsidRDefault="00065B59" w:rsidP="00DB4356">
      <w:pPr>
        <w:pStyle w:val="ListParagraph"/>
        <w:numPr>
          <w:ilvl w:val="0"/>
          <w:numId w:val="20"/>
        </w:numPr>
      </w:pPr>
      <w:r>
        <w:t>Bilim Teknik</w:t>
      </w:r>
    </w:p>
    <w:p w:rsidR="00065B59" w:rsidRDefault="00065B59" w:rsidP="00DB4356">
      <w:pPr>
        <w:pStyle w:val="ListParagraph"/>
        <w:numPr>
          <w:ilvl w:val="0"/>
          <w:numId w:val="20"/>
        </w:numPr>
      </w:pPr>
      <w:r>
        <w:t>Bilim Çocuk</w:t>
      </w:r>
    </w:p>
    <w:p w:rsidR="00065B59" w:rsidRDefault="00065B59" w:rsidP="00DB4356">
      <w:r w:rsidRPr="00D51774">
        <w:rPr>
          <w:noProof/>
        </w:rPr>
        <w:pict>
          <v:shape id="_x0000_i1028" type="#_x0000_t75" style="width:250.5pt;height:58.5pt;visibility:visible">
            <v:imagedata r:id="rId21" o:title=""/>
          </v:shape>
        </w:pict>
      </w:r>
    </w:p>
    <w:p w:rsidR="00065B59" w:rsidRPr="009A7938" w:rsidRDefault="00065B59" w:rsidP="00DB4356">
      <w:pPr>
        <w:rPr>
          <w:b/>
        </w:rPr>
      </w:pPr>
      <w:r w:rsidRPr="009A7938">
        <w:rPr>
          <w:b/>
        </w:rPr>
        <w:t>4-Atatürk bu sözü ile neyi vurgulamak istemiştir?</w:t>
      </w:r>
    </w:p>
    <w:p w:rsidR="00065B59" w:rsidRDefault="00065B59" w:rsidP="00DB4356">
      <w:pPr>
        <w:pStyle w:val="ListParagraph"/>
        <w:numPr>
          <w:ilvl w:val="0"/>
          <w:numId w:val="21"/>
        </w:numPr>
      </w:pPr>
      <w:r>
        <w:t>Bilim adamlarının tembel olduklarını</w:t>
      </w:r>
    </w:p>
    <w:p w:rsidR="00065B59" w:rsidRDefault="00065B59" w:rsidP="00DB4356">
      <w:pPr>
        <w:pStyle w:val="ListParagraph"/>
        <w:numPr>
          <w:ilvl w:val="0"/>
          <w:numId w:val="21"/>
        </w:numPr>
      </w:pPr>
      <w:r>
        <w:t>İlerlemenin ve kalkınmanın bilimle olacağını</w:t>
      </w:r>
    </w:p>
    <w:p w:rsidR="00065B59" w:rsidRDefault="00065B59" w:rsidP="00DB4356">
      <w:pPr>
        <w:pStyle w:val="ListParagraph"/>
        <w:numPr>
          <w:ilvl w:val="0"/>
          <w:numId w:val="21"/>
        </w:numPr>
      </w:pPr>
      <w:r>
        <w:t>İhtiyaçlarının yeterli olduğunu</w:t>
      </w:r>
    </w:p>
    <w:p w:rsidR="00065B59" w:rsidRDefault="00065B59" w:rsidP="00DB4356">
      <w:pPr>
        <w:pStyle w:val="ListParagraph"/>
        <w:numPr>
          <w:ilvl w:val="0"/>
          <w:numId w:val="21"/>
        </w:numPr>
      </w:pPr>
      <w:r>
        <w:t>Bilim adamlarının gelişmelere kapalı olması</w:t>
      </w:r>
    </w:p>
    <w:p w:rsidR="00065B59" w:rsidRDefault="00065B59" w:rsidP="00DB4356"/>
    <w:p w:rsidR="00065B59" w:rsidRPr="009A7938" w:rsidRDefault="00065B59" w:rsidP="00DB4356">
      <w:pPr>
        <w:rPr>
          <w:b/>
        </w:rPr>
      </w:pPr>
      <w:r w:rsidRPr="009A7938">
        <w:rPr>
          <w:b/>
        </w:rPr>
        <w:t>5-Aşağıdakilerden hangisi Atatürk’ün bilim ilie ilgili söylediği sözler arasında yer almaz?</w:t>
      </w:r>
    </w:p>
    <w:p w:rsidR="00065B59" w:rsidRDefault="00065B59" w:rsidP="00DB4356">
      <w:pPr>
        <w:pStyle w:val="ListParagraph"/>
        <w:numPr>
          <w:ilvl w:val="0"/>
          <w:numId w:val="23"/>
        </w:numPr>
      </w:pPr>
      <w:r>
        <w:t>“Hayatta en hakiki mürşid ilimdir.”</w:t>
      </w:r>
    </w:p>
    <w:p w:rsidR="00065B59" w:rsidRDefault="00065B59" w:rsidP="00DB4356">
      <w:pPr>
        <w:pStyle w:val="ListParagraph"/>
        <w:numPr>
          <w:ilvl w:val="0"/>
          <w:numId w:val="23"/>
        </w:numPr>
      </w:pPr>
      <w:r>
        <w:t>“İlim mutlaka cahilliği yener.”</w:t>
      </w:r>
    </w:p>
    <w:p w:rsidR="00065B59" w:rsidRDefault="00065B59" w:rsidP="00DB4356">
      <w:pPr>
        <w:pStyle w:val="ListParagraph"/>
        <w:numPr>
          <w:ilvl w:val="0"/>
          <w:numId w:val="23"/>
        </w:numPr>
      </w:pPr>
      <w:r>
        <w:t>“Sağlam kafa sağlam vücudda bulunur.”</w:t>
      </w:r>
    </w:p>
    <w:p w:rsidR="00065B59" w:rsidRPr="001F4ABD" w:rsidRDefault="00065B59" w:rsidP="00DB4356">
      <w:pPr>
        <w:pStyle w:val="ListParagraph"/>
        <w:numPr>
          <w:ilvl w:val="0"/>
          <w:numId w:val="23"/>
        </w:numPr>
      </w:pPr>
      <w:r>
        <w:t>“Zamana göre bilim ve teknikten azami ölçüde yararlanmalıyız.”</w:t>
      </w:r>
    </w:p>
    <w:p w:rsidR="00065B59" w:rsidRDefault="00065B59" w:rsidP="00DB4356"/>
    <w:p w:rsidR="00065B59" w:rsidRDefault="00065B59" w:rsidP="00DB4356">
      <w:pPr>
        <w:ind w:left="360"/>
      </w:pPr>
    </w:p>
    <w:p w:rsidR="00065B59" w:rsidRDefault="00065B59" w:rsidP="003A6F8D">
      <w:pPr>
        <w:pStyle w:val="ListeParagraf"/>
        <w:spacing w:before="0" w:beforeAutospacing="0" w:after="0" w:afterAutospacing="0"/>
        <w:ind w:left="0"/>
        <w:jc w:val="center"/>
        <w:rPr>
          <w:rFonts w:ascii="Arial Narrow" w:eastAsia="Times New Roman" w:hAnsi="Arial Narrow" w:cs="Arial Unicode MS"/>
        </w:rPr>
      </w:pPr>
      <w:hyperlink r:id="rId23" w:history="1">
        <w:r>
          <w:rPr>
            <w:rStyle w:val="Hyperlink"/>
            <w:rFonts w:ascii="Arial Narrow" w:eastAsia="Times New Roman" w:hAnsi="Arial Narrow" w:cs="Arial Unicode MS"/>
          </w:rPr>
          <w:t>www.sorubak.com</w:t>
        </w:r>
      </w:hyperlink>
      <w:r>
        <w:rPr>
          <w:rFonts w:ascii="Arial Narrow" w:eastAsia="Times New Roman" w:hAnsi="Arial Narrow" w:cs="Arial Unicode MS"/>
        </w:rPr>
        <w:t xml:space="preserve"> </w:t>
      </w:r>
    </w:p>
    <w:p w:rsidR="00065B59" w:rsidRDefault="00065B59" w:rsidP="00DB4356">
      <w:pPr>
        <w:ind w:left="360"/>
      </w:pPr>
    </w:p>
    <w:p w:rsidR="00065B59" w:rsidRDefault="00065B59" w:rsidP="00DB4356">
      <w:pPr>
        <w:ind w:left="360"/>
      </w:pPr>
    </w:p>
    <w:p w:rsidR="00065B59" w:rsidRDefault="00065B59" w:rsidP="00DB4356">
      <w:pPr>
        <w:ind w:left="360"/>
      </w:pPr>
    </w:p>
    <w:p w:rsidR="00065B59" w:rsidRDefault="00065B59" w:rsidP="00DB4356">
      <w:pPr>
        <w:ind w:left="142"/>
      </w:pPr>
      <w:r>
        <w:t>Yeni bir buluş yapan, yeni bir alet yapan kişilere…………. Denir.</w:t>
      </w:r>
    </w:p>
    <w:p w:rsidR="00065B59" w:rsidRPr="009A7938" w:rsidRDefault="00065B59" w:rsidP="00DB4356">
      <w:pPr>
        <w:ind w:left="142"/>
        <w:rPr>
          <w:b/>
        </w:rPr>
      </w:pPr>
      <w:r w:rsidRPr="009A7938">
        <w:rPr>
          <w:b/>
        </w:rPr>
        <w:t>6-Yukarıdaki boşluk aşağıdaki kelimelerden hangisi ile doldurulabilir?</w:t>
      </w:r>
    </w:p>
    <w:p w:rsidR="00065B59" w:rsidRDefault="00065B59" w:rsidP="00DB4356">
      <w:pPr>
        <w:pStyle w:val="ListParagraph"/>
        <w:numPr>
          <w:ilvl w:val="0"/>
          <w:numId w:val="25"/>
        </w:numPr>
      </w:pPr>
      <w:r>
        <w:t>Buluş</w:t>
      </w:r>
    </w:p>
    <w:p w:rsidR="00065B59" w:rsidRDefault="00065B59" w:rsidP="00DB4356">
      <w:pPr>
        <w:pStyle w:val="ListParagraph"/>
        <w:numPr>
          <w:ilvl w:val="0"/>
          <w:numId w:val="25"/>
        </w:numPr>
      </w:pPr>
      <w:r>
        <w:t>İcat</w:t>
      </w:r>
    </w:p>
    <w:p w:rsidR="00065B59" w:rsidRDefault="00065B59" w:rsidP="00DB4356">
      <w:pPr>
        <w:pStyle w:val="ListParagraph"/>
        <w:numPr>
          <w:ilvl w:val="0"/>
          <w:numId w:val="25"/>
        </w:numPr>
      </w:pPr>
      <w:r>
        <w:t>Bilim</w:t>
      </w:r>
    </w:p>
    <w:p w:rsidR="00065B59" w:rsidRDefault="00065B59" w:rsidP="00DB4356">
      <w:pPr>
        <w:pStyle w:val="ListParagraph"/>
        <w:numPr>
          <w:ilvl w:val="0"/>
          <w:numId w:val="25"/>
        </w:numPr>
      </w:pPr>
      <w:r>
        <w:t>Tekinik</w:t>
      </w:r>
    </w:p>
    <w:p w:rsidR="00065B59" w:rsidRPr="00863D59" w:rsidRDefault="00065B59" w:rsidP="00DB4356"/>
    <w:p w:rsidR="00065B59" w:rsidRDefault="00065B59" w:rsidP="00DB4356"/>
    <w:p w:rsidR="00065B59" w:rsidRDefault="00065B59" w:rsidP="00DB4356">
      <w:pPr>
        <w:ind w:left="360"/>
      </w:pPr>
    </w:p>
    <w:p w:rsidR="00065B59" w:rsidRDefault="00065B59" w:rsidP="00DB4356">
      <w:pPr>
        <w:ind w:left="360"/>
      </w:pPr>
    </w:p>
    <w:p w:rsidR="00065B59" w:rsidRDefault="00065B59" w:rsidP="00DB4356"/>
    <w:p w:rsidR="00065B59" w:rsidRDefault="00065B59" w:rsidP="00DB4356">
      <w:pPr>
        <w:ind w:left="360"/>
      </w:pPr>
    </w:p>
    <w:p w:rsidR="00065B59" w:rsidRDefault="00065B59" w:rsidP="00DB4356">
      <w:pPr>
        <w:ind w:left="360"/>
      </w:pPr>
    </w:p>
    <w:p w:rsidR="00065B59" w:rsidRDefault="00065B59" w:rsidP="00DB4356">
      <w:pPr>
        <w:ind w:left="360"/>
      </w:pPr>
      <w:r>
        <w:t>Yukarıda bilim adamlarının bazı özelikleri verilmiştir.</w:t>
      </w:r>
    </w:p>
    <w:p w:rsidR="00065B59" w:rsidRPr="009A7938" w:rsidRDefault="00065B59" w:rsidP="00DB4356">
      <w:pPr>
        <w:ind w:left="360"/>
        <w:rPr>
          <w:b/>
        </w:rPr>
      </w:pPr>
      <w:r w:rsidRPr="009A7938">
        <w:rPr>
          <w:b/>
        </w:rPr>
        <w:t>7- Buna göre şemada boş kalan yere hangi özellik yazılmalıdır?</w:t>
      </w:r>
    </w:p>
    <w:p w:rsidR="00065B59" w:rsidRDefault="00065B59" w:rsidP="00DB4356">
      <w:pPr>
        <w:pStyle w:val="ListParagraph"/>
        <w:numPr>
          <w:ilvl w:val="0"/>
          <w:numId w:val="26"/>
        </w:numPr>
      </w:pPr>
      <w:r>
        <w:t>Kararsızıdır</w:t>
      </w:r>
    </w:p>
    <w:p w:rsidR="00065B59" w:rsidRDefault="00065B59" w:rsidP="00DB4356">
      <w:pPr>
        <w:pStyle w:val="ListParagraph"/>
        <w:numPr>
          <w:ilvl w:val="0"/>
          <w:numId w:val="26"/>
        </w:numPr>
      </w:pPr>
      <w:r>
        <w:t>Araştırmacıdır</w:t>
      </w:r>
    </w:p>
    <w:p w:rsidR="00065B59" w:rsidRDefault="00065B59" w:rsidP="00DB4356">
      <w:pPr>
        <w:pStyle w:val="ListParagraph"/>
        <w:numPr>
          <w:ilvl w:val="0"/>
          <w:numId w:val="26"/>
        </w:numPr>
      </w:pPr>
      <w:r>
        <w:t>Acelecidir</w:t>
      </w:r>
    </w:p>
    <w:p w:rsidR="00065B59" w:rsidRDefault="00065B59" w:rsidP="00DB4356">
      <w:pPr>
        <w:pStyle w:val="ListParagraph"/>
        <w:numPr>
          <w:ilvl w:val="0"/>
          <w:numId w:val="26"/>
        </w:numPr>
      </w:pPr>
      <w:r>
        <w:t>Sabırsızdır</w:t>
      </w:r>
    </w:p>
    <w:p w:rsidR="00065B59" w:rsidRDefault="00065B59" w:rsidP="00DB4356">
      <w:pPr>
        <w:pStyle w:val="ListParagraph"/>
        <w:ind w:left="1080"/>
      </w:pPr>
    </w:p>
    <w:p w:rsidR="00065B59" w:rsidRPr="009A7938" w:rsidRDefault="00065B59" w:rsidP="00DB4356">
      <w:pPr>
        <w:rPr>
          <w:b/>
        </w:rPr>
      </w:pPr>
      <w:r w:rsidRPr="009A7938">
        <w:rPr>
          <w:b/>
        </w:rPr>
        <w:t>8- Bilim adamlarını hayatımızı kolaylaştıran icat ve buluşları yapmaya iten neden aşağıdakilerden hangisidir?</w:t>
      </w:r>
    </w:p>
    <w:p w:rsidR="00065B59" w:rsidRDefault="00065B59" w:rsidP="00DB4356">
      <w:pPr>
        <w:pStyle w:val="ListParagraph"/>
        <w:numPr>
          <w:ilvl w:val="0"/>
          <w:numId w:val="27"/>
        </w:numPr>
      </w:pPr>
      <w:r>
        <w:t>Dinlenme isteği</w:t>
      </w:r>
    </w:p>
    <w:p w:rsidR="00065B59" w:rsidRDefault="00065B59" w:rsidP="00DB4356">
      <w:pPr>
        <w:pStyle w:val="ListParagraph"/>
        <w:numPr>
          <w:ilvl w:val="0"/>
          <w:numId w:val="27"/>
        </w:numPr>
      </w:pPr>
      <w:r>
        <w:t>Merak ve ilgi</w:t>
      </w:r>
    </w:p>
    <w:p w:rsidR="00065B59" w:rsidRDefault="00065B59" w:rsidP="00DB4356">
      <w:pPr>
        <w:pStyle w:val="ListParagraph"/>
        <w:numPr>
          <w:ilvl w:val="0"/>
          <w:numId w:val="27"/>
        </w:numPr>
      </w:pPr>
      <w:r>
        <w:t>Para kazanma isteği</w:t>
      </w:r>
    </w:p>
    <w:p w:rsidR="00065B59" w:rsidRDefault="00065B59" w:rsidP="00DB4356">
      <w:pPr>
        <w:pStyle w:val="ListParagraph"/>
        <w:numPr>
          <w:ilvl w:val="0"/>
          <w:numId w:val="27"/>
        </w:numPr>
      </w:pPr>
      <w:r>
        <w:t>Eğlenmek</w:t>
      </w:r>
      <w:r>
        <w:rPr>
          <w:noProof/>
        </w:rPr>
        <w:pict>
          <v:shape id="_x0000_s1091" type="#_x0000_t75" style="position:absolute;left:0;text-align:left;margin-left:-10.85pt;margin-top:14.05pt;width:251.25pt;height:51pt;z-index:251684864;visibility:visible;mso-position-horizontal-relative:text;mso-position-vertical-relative:text">
            <v:imagedata r:id="rId22" o:title=""/>
            <w10:wrap type="square"/>
          </v:shape>
        </w:pict>
      </w:r>
    </w:p>
    <w:p w:rsidR="00065B59" w:rsidRDefault="00065B59" w:rsidP="00DB4356">
      <w:pPr>
        <w:pStyle w:val="ListParagraph"/>
      </w:pPr>
    </w:p>
    <w:p w:rsidR="00065B59" w:rsidRPr="009A7938" w:rsidRDefault="00065B59" w:rsidP="00DB4356">
      <w:pPr>
        <w:ind w:left="360"/>
        <w:rPr>
          <w:b/>
        </w:rPr>
      </w:pPr>
      <w:r w:rsidRPr="009A7938">
        <w:rPr>
          <w:b/>
        </w:rPr>
        <w:t>9- Yukarıdaki ifadeye göre aşağıdaki eşleştirmelerden hangisi yanlıştır?</w:t>
      </w:r>
    </w:p>
    <w:p w:rsidR="00065B59" w:rsidRDefault="00065B59" w:rsidP="00DB4356">
      <w:pPr>
        <w:pStyle w:val="ListParagraph"/>
        <w:numPr>
          <w:ilvl w:val="0"/>
          <w:numId w:val="28"/>
        </w:numPr>
      </w:pPr>
      <w:r>
        <w:t>Tekerlek-otomobil</w:t>
      </w:r>
    </w:p>
    <w:p w:rsidR="00065B59" w:rsidRDefault="00065B59" w:rsidP="00DB4356">
      <w:pPr>
        <w:pStyle w:val="ListParagraph"/>
        <w:numPr>
          <w:ilvl w:val="0"/>
          <w:numId w:val="28"/>
        </w:numPr>
      </w:pPr>
      <w:r>
        <w:t>Mum-Lamba</w:t>
      </w:r>
    </w:p>
    <w:p w:rsidR="00065B59" w:rsidRDefault="00065B59" w:rsidP="00DB4356">
      <w:pPr>
        <w:pStyle w:val="ListParagraph"/>
        <w:numPr>
          <w:ilvl w:val="0"/>
          <w:numId w:val="28"/>
        </w:numPr>
      </w:pPr>
      <w:r>
        <w:t>Kum saati- Dijital Saat</w:t>
      </w:r>
    </w:p>
    <w:p w:rsidR="00065B59" w:rsidRDefault="00065B59" w:rsidP="00DB4356">
      <w:pPr>
        <w:pStyle w:val="ListParagraph"/>
        <w:numPr>
          <w:ilvl w:val="0"/>
          <w:numId w:val="28"/>
        </w:numPr>
      </w:pPr>
      <w:r>
        <w:t>Bilgisayar- Tepegöz</w:t>
      </w:r>
    </w:p>
    <w:p w:rsidR="00065B59" w:rsidRDefault="00065B59" w:rsidP="00DB4356"/>
    <w:p w:rsidR="00065B59" w:rsidRDefault="00065B59" w:rsidP="00DB4356">
      <w:pPr>
        <w:ind w:left="360"/>
      </w:pPr>
      <w:r>
        <w:t>Sağlık alanında kuduz aşını bularak büyük bir yenilik getirmiştir.</w:t>
      </w:r>
    </w:p>
    <w:p w:rsidR="00065B59" w:rsidRDefault="00065B59" w:rsidP="00DB4356">
      <w:pPr>
        <w:ind w:left="360"/>
      </w:pPr>
      <w:r>
        <w:t>Süt ve süt ürünlerinin bozulmasını önleme amaçlı çalışmalar yürütmüştür.</w:t>
      </w:r>
    </w:p>
    <w:p w:rsidR="00065B59" w:rsidRPr="009A7938" w:rsidRDefault="00065B59" w:rsidP="00DB4356">
      <w:pPr>
        <w:ind w:left="360"/>
        <w:rPr>
          <w:b/>
        </w:rPr>
      </w:pPr>
      <w:r>
        <w:rPr>
          <w:b/>
        </w:rPr>
        <w:t>10-</w:t>
      </w:r>
      <w:r w:rsidRPr="009A7938">
        <w:rPr>
          <w:b/>
        </w:rPr>
        <w:t>Yukarıda özellikleri verilen bilim adamı aşağıdakilerden hangisidir?</w:t>
      </w:r>
    </w:p>
    <w:p w:rsidR="00065B59" w:rsidRDefault="00065B59" w:rsidP="00DB4356">
      <w:pPr>
        <w:pStyle w:val="ListParagraph"/>
        <w:numPr>
          <w:ilvl w:val="0"/>
          <w:numId w:val="29"/>
        </w:numPr>
      </w:pPr>
      <w:r>
        <w:t>Louis  Pastör</w:t>
      </w:r>
    </w:p>
    <w:p w:rsidR="00065B59" w:rsidRDefault="00065B59" w:rsidP="00DB4356">
      <w:pPr>
        <w:pStyle w:val="ListParagraph"/>
        <w:numPr>
          <w:ilvl w:val="0"/>
          <w:numId w:val="29"/>
        </w:numPr>
      </w:pPr>
      <w:r>
        <w:t>Alexsandar Grahambell</w:t>
      </w:r>
    </w:p>
    <w:p w:rsidR="00065B59" w:rsidRDefault="00065B59" w:rsidP="00DB4356">
      <w:pPr>
        <w:pStyle w:val="ListParagraph"/>
        <w:numPr>
          <w:ilvl w:val="0"/>
          <w:numId w:val="29"/>
        </w:numPr>
      </w:pPr>
      <w:r>
        <w:t>Newton</w:t>
      </w:r>
    </w:p>
    <w:p w:rsidR="00065B59" w:rsidRPr="009A7938" w:rsidRDefault="00065B59" w:rsidP="00DB4356">
      <w:pPr>
        <w:pStyle w:val="ListParagraph"/>
        <w:numPr>
          <w:ilvl w:val="0"/>
          <w:numId w:val="29"/>
        </w:numPr>
      </w:pPr>
      <w:r>
        <w:t xml:space="preserve">Thomas Edison         </w:t>
      </w:r>
      <w:r w:rsidRPr="009A7938">
        <w:rPr>
          <w:rFonts w:ascii="Viner Hand ITC" w:hAnsi="Viner Hand ITC"/>
          <w:sz w:val="20"/>
          <w:szCs w:val="20"/>
        </w:rPr>
        <w:t>HAKAN ÖZKAN</w:t>
      </w:r>
    </w:p>
    <w:p w:rsidR="00065B59" w:rsidRDefault="00065B59" w:rsidP="00DB4356">
      <w:pPr>
        <w:jc w:val="right"/>
        <w:rPr>
          <w:sz w:val="20"/>
          <w:szCs w:val="20"/>
        </w:r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</w:p>
    <w:p w:rsidR="00065B59" w:rsidRPr="006843D8" w:rsidRDefault="00065B59" w:rsidP="00DB4356">
      <w:pPr>
        <w:jc w:val="right"/>
        <w:rPr>
          <w:rFonts w:ascii="Viner Hand ITC" w:hAnsi="Viner Hand ITC"/>
          <w:sz w:val="20"/>
          <w:szCs w:val="20"/>
        </w:rPr>
      </w:pPr>
    </w:p>
    <w:p w:rsidR="00065B59" w:rsidRPr="006843D8" w:rsidRDefault="00065B59" w:rsidP="006843D8">
      <w:pPr>
        <w:jc w:val="right"/>
        <w:rPr>
          <w:rFonts w:ascii="Viner Hand ITC" w:hAnsi="Viner Hand ITC"/>
          <w:sz w:val="20"/>
          <w:szCs w:val="20"/>
        </w:rPr>
      </w:pPr>
    </w:p>
    <w:sectPr w:rsidR="00065B59" w:rsidRPr="006843D8" w:rsidSect="008D5E40">
      <w:type w:val="continuous"/>
      <w:pgSz w:w="11906" w:h="16838"/>
      <w:pgMar w:top="567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B59" w:rsidRDefault="00065B59" w:rsidP="00871541">
      <w:r>
        <w:separator/>
      </w:r>
    </w:p>
  </w:endnote>
  <w:endnote w:type="continuationSeparator" w:id="0">
    <w:p w:rsidR="00065B59" w:rsidRDefault="00065B59" w:rsidP="00871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iner Hand ITC">
    <w:altName w:val="Papyrus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B59" w:rsidRDefault="00065B59" w:rsidP="00871541">
      <w:r>
        <w:separator/>
      </w:r>
    </w:p>
  </w:footnote>
  <w:footnote w:type="continuationSeparator" w:id="0">
    <w:p w:rsidR="00065B59" w:rsidRDefault="00065B59" w:rsidP="008715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355E"/>
    <w:multiLevelType w:val="hybridMultilevel"/>
    <w:tmpl w:val="4426EDB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1F0FA0"/>
    <w:multiLevelType w:val="hybridMultilevel"/>
    <w:tmpl w:val="3BF0C4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801820"/>
    <w:multiLevelType w:val="hybridMultilevel"/>
    <w:tmpl w:val="771850F4"/>
    <w:lvl w:ilvl="0" w:tplc="0A28E1A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>
    <w:nsid w:val="223F0146"/>
    <w:multiLevelType w:val="hybridMultilevel"/>
    <w:tmpl w:val="933622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>
    <w:nsid w:val="33661897"/>
    <w:multiLevelType w:val="hybridMultilevel"/>
    <w:tmpl w:val="941430B8"/>
    <w:lvl w:ilvl="0" w:tplc="8A5EDFB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DB7274"/>
    <w:multiLevelType w:val="hybridMultilevel"/>
    <w:tmpl w:val="241E09E6"/>
    <w:lvl w:ilvl="0" w:tplc="351251F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7614FD"/>
    <w:multiLevelType w:val="hybridMultilevel"/>
    <w:tmpl w:val="C14ACD9C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3D9A0CF5"/>
    <w:multiLevelType w:val="hybridMultilevel"/>
    <w:tmpl w:val="D010A010"/>
    <w:lvl w:ilvl="0" w:tplc="C916C43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8A76D7"/>
    <w:multiLevelType w:val="hybridMultilevel"/>
    <w:tmpl w:val="C4462490"/>
    <w:lvl w:ilvl="0" w:tplc="2B5CF7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141A3A"/>
    <w:multiLevelType w:val="hybridMultilevel"/>
    <w:tmpl w:val="70F83602"/>
    <w:lvl w:ilvl="0" w:tplc="4698AA4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A6704F"/>
    <w:multiLevelType w:val="hybridMultilevel"/>
    <w:tmpl w:val="A60EE6D4"/>
    <w:lvl w:ilvl="0" w:tplc="DE0E6F9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0882DF6"/>
    <w:multiLevelType w:val="hybridMultilevel"/>
    <w:tmpl w:val="6E94851E"/>
    <w:lvl w:ilvl="0" w:tplc="4536B1A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ADD0AFB"/>
    <w:multiLevelType w:val="hybridMultilevel"/>
    <w:tmpl w:val="E452B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DA7538"/>
    <w:multiLevelType w:val="hybridMultilevel"/>
    <w:tmpl w:val="875692C4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8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00F5F52"/>
    <w:multiLevelType w:val="hybridMultilevel"/>
    <w:tmpl w:val="E460F588"/>
    <w:lvl w:ilvl="0" w:tplc="133C4F14">
      <w:start w:val="1"/>
      <w:numFmt w:val="upp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54C5B0E"/>
    <w:multiLevelType w:val="hybridMultilevel"/>
    <w:tmpl w:val="F5F415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DC71D2"/>
    <w:multiLevelType w:val="hybridMultilevel"/>
    <w:tmpl w:val="856621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FE088F"/>
    <w:multiLevelType w:val="hybridMultilevel"/>
    <w:tmpl w:val="2B0268C0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88D49E6"/>
    <w:multiLevelType w:val="hybridMultilevel"/>
    <w:tmpl w:val="11D0B398"/>
    <w:lvl w:ilvl="0" w:tplc="50485352">
      <w:start w:val="1"/>
      <w:numFmt w:val="upp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89569C8"/>
    <w:multiLevelType w:val="hybridMultilevel"/>
    <w:tmpl w:val="D6F8719E"/>
    <w:lvl w:ilvl="0" w:tplc="43D0F6DE">
      <w:start w:val="1"/>
      <w:numFmt w:val="upp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9B76DAC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7">
    <w:nsid w:val="792376F1"/>
    <w:multiLevelType w:val="hybridMultilevel"/>
    <w:tmpl w:val="7FD6D5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51186F"/>
    <w:multiLevelType w:val="hybridMultilevel"/>
    <w:tmpl w:val="40DC8916"/>
    <w:lvl w:ilvl="0" w:tplc="AECA28F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27"/>
  </w:num>
  <w:num w:numId="4">
    <w:abstractNumId w:val="22"/>
  </w:num>
  <w:num w:numId="5">
    <w:abstractNumId w:val="14"/>
  </w:num>
  <w:num w:numId="6">
    <w:abstractNumId w:val="25"/>
  </w:num>
  <w:num w:numId="7">
    <w:abstractNumId w:val="3"/>
  </w:num>
  <w:num w:numId="8">
    <w:abstractNumId w:val="5"/>
  </w:num>
  <w:num w:numId="9">
    <w:abstractNumId w:val="7"/>
  </w:num>
  <w:num w:numId="10">
    <w:abstractNumId w:val="26"/>
  </w:num>
  <w:num w:numId="11">
    <w:abstractNumId w:val="18"/>
  </w:num>
  <w:num w:numId="12">
    <w:abstractNumId w:val="9"/>
  </w:num>
  <w:num w:numId="13">
    <w:abstractNumId w:val="1"/>
  </w:num>
  <w:num w:numId="14">
    <w:abstractNumId w:val="0"/>
  </w:num>
  <w:num w:numId="15">
    <w:abstractNumId w:val="20"/>
  </w:num>
  <w:num w:numId="16">
    <w:abstractNumId w:val="21"/>
  </w:num>
  <w:num w:numId="17">
    <w:abstractNumId w:val="2"/>
  </w:num>
  <w:num w:numId="18">
    <w:abstractNumId w:val="28"/>
  </w:num>
  <w:num w:numId="19">
    <w:abstractNumId w:val="13"/>
  </w:num>
  <w:num w:numId="20">
    <w:abstractNumId w:val="12"/>
  </w:num>
  <w:num w:numId="21">
    <w:abstractNumId w:val="6"/>
  </w:num>
  <w:num w:numId="22">
    <w:abstractNumId w:val="16"/>
  </w:num>
  <w:num w:numId="23">
    <w:abstractNumId w:val="11"/>
  </w:num>
  <w:num w:numId="24">
    <w:abstractNumId w:val="17"/>
  </w:num>
  <w:num w:numId="25">
    <w:abstractNumId w:val="15"/>
  </w:num>
  <w:num w:numId="26">
    <w:abstractNumId w:val="19"/>
  </w:num>
  <w:num w:numId="27">
    <w:abstractNumId w:val="8"/>
  </w:num>
  <w:num w:numId="28">
    <w:abstractNumId w:val="23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6F86"/>
    <w:rsid w:val="00065B59"/>
    <w:rsid w:val="000F19EF"/>
    <w:rsid w:val="001456BD"/>
    <w:rsid w:val="001945AC"/>
    <w:rsid w:val="001F4ABD"/>
    <w:rsid w:val="00206F86"/>
    <w:rsid w:val="00226801"/>
    <w:rsid w:val="002B51CF"/>
    <w:rsid w:val="00356144"/>
    <w:rsid w:val="00362BAE"/>
    <w:rsid w:val="00390B1D"/>
    <w:rsid w:val="003A6F8D"/>
    <w:rsid w:val="0043605C"/>
    <w:rsid w:val="00477012"/>
    <w:rsid w:val="004D3770"/>
    <w:rsid w:val="0052418F"/>
    <w:rsid w:val="00526808"/>
    <w:rsid w:val="005A7130"/>
    <w:rsid w:val="005C7868"/>
    <w:rsid w:val="00657A64"/>
    <w:rsid w:val="00660E8F"/>
    <w:rsid w:val="006843D8"/>
    <w:rsid w:val="00685AF2"/>
    <w:rsid w:val="006A2C86"/>
    <w:rsid w:val="006B2CF6"/>
    <w:rsid w:val="006D7DCE"/>
    <w:rsid w:val="006E1566"/>
    <w:rsid w:val="00780579"/>
    <w:rsid w:val="007B259C"/>
    <w:rsid w:val="00801ED7"/>
    <w:rsid w:val="00833C05"/>
    <w:rsid w:val="00861931"/>
    <w:rsid w:val="00863D59"/>
    <w:rsid w:val="00871541"/>
    <w:rsid w:val="008D5E40"/>
    <w:rsid w:val="009A7938"/>
    <w:rsid w:val="009D2B87"/>
    <w:rsid w:val="009E3DD8"/>
    <w:rsid w:val="009E684C"/>
    <w:rsid w:val="00AE188F"/>
    <w:rsid w:val="00B21D77"/>
    <w:rsid w:val="00BB2B7C"/>
    <w:rsid w:val="00BF2790"/>
    <w:rsid w:val="00BF4A37"/>
    <w:rsid w:val="00C4085A"/>
    <w:rsid w:val="00C5249D"/>
    <w:rsid w:val="00C62499"/>
    <w:rsid w:val="00CA2181"/>
    <w:rsid w:val="00CC1262"/>
    <w:rsid w:val="00CD1F91"/>
    <w:rsid w:val="00D31488"/>
    <w:rsid w:val="00D33B8B"/>
    <w:rsid w:val="00D51774"/>
    <w:rsid w:val="00DB4356"/>
    <w:rsid w:val="00EC61DD"/>
    <w:rsid w:val="00ED0ABF"/>
    <w:rsid w:val="00ED7D72"/>
    <w:rsid w:val="00F16E91"/>
    <w:rsid w:val="00F67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6F86"/>
    <w:pPr>
      <w:ind w:left="720"/>
      <w:contextualSpacing/>
    </w:pPr>
  </w:style>
  <w:style w:type="table" w:styleId="TableGrid">
    <w:name w:val="Table Grid"/>
    <w:basedOn w:val="TableNormal"/>
    <w:uiPriority w:val="99"/>
    <w:rsid w:val="005A713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D7D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7DCE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87154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154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8715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1541"/>
    <w:rPr>
      <w:rFonts w:ascii="Times New Roman" w:hAnsi="Times New Roman" w:cs="Times New Roman"/>
      <w:sz w:val="24"/>
      <w:szCs w:val="24"/>
      <w:lang w:eastAsia="tr-TR"/>
    </w:rPr>
  </w:style>
  <w:style w:type="table" w:styleId="LightGrid-Accent6">
    <w:name w:val="Light Grid Accent 6"/>
    <w:basedOn w:val="TableNormal"/>
    <w:uiPriority w:val="99"/>
    <w:rsid w:val="006843D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styleId="Hyperlink">
    <w:name w:val="Hyperlink"/>
    <w:basedOn w:val="DefaultParagraphFont"/>
    <w:uiPriority w:val="99"/>
    <w:rsid w:val="003A6F8D"/>
    <w:rPr>
      <w:rFonts w:cs="Times New Roman"/>
      <w:color w:val="0000FF"/>
      <w:u w:val="single"/>
    </w:rPr>
  </w:style>
  <w:style w:type="paragraph" w:customStyle="1" w:styleId="ListeParagraf">
    <w:name w:val="Liste Paragraf"/>
    <w:basedOn w:val="Normal"/>
    <w:uiPriority w:val="99"/>
    <w:rsid w:val="003A6F8D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73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sorubak.com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270</TotalTime>
  <Pages>5</Pages>
  <Words>801</Words>
  <Characters>4571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HAKAN</dc:creator>
  <cp:keywords>www.sorubak.com</cp:keywords>
  <dc:description>www.sorubak.com</dc:description>
  <cp:lastModifiedBy>edanur</cp:lastModifiedBy>
  <cp:revision>18</cp:revision>
  <dcterms:created xsi:type="dcterms:W3CDTF">2013-03-18T08:48:00Z</dcterms:created>
  <dcterms:modified xsi:type="dcterms:W3CDTF">2014-03-08T13:08:00Z</dcterms:modified>
  <cp:category>www.sorubak.com</cp:category>
</cp:coreProperties>
</file>