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2303"/>
        <w:gridCol w:w="2303"/>
      </w:tblGrid>
      <w:tr w:rsidR="006C1226" w:rsidRPr="00066C94" w:rsidTr="00066C94">
        <w:tc>
          <w:tcPr>
            <w:tcW w:w="4606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SOSYAL  BİLGİLER-</w:t>
            </w:r>
          </w:p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2013-2014 EĞİTİM-ÖĞRETİM YILI</w:t>
            </w:r>
          </w:p>
        </w:tc>
        <w:tc>
          <w:tcPr>
            <w:tcW w:w="2303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SINIF: 5</w:t>
            </w:r>
          </w:p>
        </w:tc>
        <w:tc>
          <w:tcPr>
            <w:tcW w:w="2303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OKUL NO:</w:t>
            </w:r>
          </w:p>
        </w:tc>
      </w:tr>
      <w:tr w:rsidR="006C1226" w:rsidRPr="00066C94" w:rsidTr="00066C94">
        <w:tc>
          <w:tcPr>
            <w:tcW w:w="4606" w:type="dxa"/>
          </w:tcPr>
          <w:p w:rsidR="006C1226" w:rsidRDefault="006C1226" w:rsidP="00CD7077">
            <w:pPr>
              <w:pStyle w:val="NoSpacing"/>
              <w:rPr>
                <w:rFonts w:ascii="Times New Roman" w:hAnsi="Times New Roman"/>
                <w:b/>
              </w:rPr>
            </w:pPr>
            <w:r w:rsidRPr="00066C94">
              <w:rPr>
                <w:b/>
                <w:sz w:val="28"/>
              </w:rPr>
              <w:t>ADI SOYADI</w:t>
            </w:r>
            <w:r>
              <w:rPr>
                <w:b/>
                <w:sz w:val="28"/>
              </w:rPr>
              <w:t xml:space="preserve"> </w:t>
            </w:r>
            <w:hyperlink r:id="rId7" w:history="1">
              <w:r>
                <w:rPr>
                  <w:rStyle w:val="Hyperlink"/>
                  <w:rFonts w:ascii="Times New Roman" w:hAnsi="Times New Roman"/>
                  <w:b/>
                </w:rPr>
                <w:t>www.sorubak.com</w:t>
              </w:r>
            </w:hyperlink>
            <w:r>
              <w:rPr>
                <w:rFonts w:ascii="Times New Roman" w:hAnsi="Times New Roman"/>
                <w:b/>
              </w:rPr>
              <w:t xml:space="preserve"> </w:t>
            </w:r>
          </w:p>
          <w:p w:rsidR="006C1226" w:rsidRPr="00066C94" w:rsidRDefault="006C1226" w:rsidP="00066C94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  <w:sz w:val="28"/>
              </w:rPr>
            </w:pPr>
            <w:r w:rsidRPr="00066C94">
              <w:rPr>
                <w:b/>
                <w:sz w:val="28"/>
              </w:rPr>
              <w:t>A- GRUBU</w:t>
            </w:r>
          </w:p>
        </w:tc>
      </w:tr>
    </w:tbl>
    <w:p w:rsidR="006C1226" w:rsidRPr="00866EB7" w:rsidRDefault="006C1226" w:rsidP="00695B71">
      <w:pPr>
        <w:jc w:val="center"/>
        <w:rPr>
          <w:b/>
        </w:rPr>
      </w:pPr>
      <w:r w:rsidRPr="00866EB7">
        <w:rPr>
          <w:b/>
        </w:rPr>
        <w:t>ÇOKTAN</w:t>
      </w:r>
      <w:r>
        <w:rPr>
          <w:b/>
        </w:rPr>
        <w:t xml:space="preserve"> </w:t>
      </w:r>
      <w:r w:rsidRPr="00866EB7">
        <w:rPr>
          <w:b/>
        </w:rPr>
        <w:t xml:space="preserve"> SEÇMELİ </w:t>
      </w:r>
      <w:r>
        <w:rPr>
          <w:b/>
        </w:rPr>
        <w:t xml:space="preserve"> </w:t>
      </w:r>
      <w:r w:rsidRPr="00866EB7">
        <w:rPr>
          <w:b/>
        </w:rPr>
        <w:t>SORULAR.</w:t>
      </w:r>
      <w:r>
        <w:rPr>
          <w:b/>
        </w:rPr>
        <w:t>15x4:60 puan</w:t>
      </w:r>
    </w:p>
    <w:p w:rsidR="006C1226" w:rsidRPr="00866EB7" w:rsidRDefault="006C1226" w:rsidP="00695B71">
      <w:pPr>
        <w:rPr>
          <w:b/>
        </w:rPr>
      </w:pPr>
      <w:r w:rsidRPr="00866EB7">
        <w:rPr>
          <w:b/>
        </w:rPr>
        <w:t xml:space="preserve">1-  “ …………………….. </w:t>
      </w:r>
      <w:r>
        <w:rPr>
          <w:b/>
        </w:rPr>
        <w:t xml:space="preserve"> </w:t>
      </w:r>
      <w:r w:rsidRPr="00866EB7">
        <w:rPr>
          <w:b/>
        </w:rPr>
        <w:t xml:space="preserve">İlkesine </w:t>
      </w:r>
      <w:r>
        <w:rPr>
          <w:b/>
        </w:rPr>
        <w:t xml:space="preserve"> </w:t>
      </w:r>
      <w:r w:rsidRPr="00866EB7">
        <w:rPr>
          <w:b/>
        </w:rPr>
        <w:t>göre  herkes  yasalar önünde eşit haklara sahiptir ve hiç kimseye ayrıcalık tanınamaz.” Cümlesindeki boşluğa aşağıdakilerden hangisi getirilebilir?</w:t>
      </w:r>
    </w:p>
    <w:p w:rsidR="006C1226" w:rsidRPr="00866EB7" w:rsidRDefault="006C1226" w:rsidP="00695B71">
      <w:pPr>
        <w:rPr>
          <w:b/>
        </w:rPr>
      </w:pPr>
      <w:r w:rsidRPr="00866EB7">
        <w:rPr>
          <w:b/>
        </w:rPr>
        <w:t>A- Laiklik                 B- Milliyetçilik              C- Halkçılık                 D- Devletçilik</w:t>
      </w:r>
    </w:p>
    <w:p w:rsidR="006C1226" w:rsidRDefault="006C1226" w:rsidP="00695B7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7.55pt;margin-top:8.4pt;width:239.55pt;height:65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" adj="-2293,8682" strokeweight="2pt">
            <v:textbox>
              <w:txbxContent>
                <w:p w:rsidR="006C1226" w:rsidRPr="00866EB7" w:rsidRDefault="006C1226" w:rsidP="00695B71">
                  <w:pPr>
                    <w:jc w:val="center"/>
                    <w:rPr>
                      <w:b/>
                    </w:rPr>
                  </w:pPr>
                  <w:r w:rsidRPr="00866EB7">
                    <w:rPr>
                      <w:b/>
                    </w:rPr>
                    <w:t>Din ve devlet işlerinin birbirinden ayrılmasıdır. Herkesin din ve vicdan özgürlüğü vardır. Hiç kimse inancı yüzünden suçlanamaz.</w:t>
                  </w:r>
                </w:p>
              </w:txbxContent>
            </v:textbox>
          </v:shape>
        </w:pict>
      </w:r>
      <w:r>
        <w:t xml:space="preserve">2- </w:t>
      </w:r>
      <w:r w:rsidRPr="00EA0BF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8.5pt;height:83.25pt;visibility:visible">
            <v:imagedata r:id="rId8" o:title=""/>
          </v:shape>
        </w:pict>
      </w:r>
    </w:p>
    <w:p w:rsidR="006C1226" w:rsidRPr="00866EB7" w:rsidRDefault="006C1226" w:rsidP="00695B71">
      <w:pPr>
        <w:rPr>
          <w:b/>
        </w:rPr>
      </w:pPr>
      <w:r w:rsidRPr="00866EB7">
        <w:rPr>
          <w:b/>
        </w:rPr>
        <w:t>Aşağıdaki ilkelerden hangisi ile ilgili bilgi verilmiştir?</w:t>
      </w:r>
    </w:p>
    <w:p w:rsidR="006C1226" w:rsidRPr="00866EB7" w:rsidRDefault="006C1226" w:rsidP="00695B71">
      <w:pPr>
        <w:rPr>
          <w:b/>
        </w:rPr>
      </w:pPr>
      <w:r w:rsidRPr="00866EB7">
        <w:rPr>
          <w:b/>
        </w:rPr>
        <w:t>A-  İnkılapçılık            B- Devletçilik                D- Cumhuriyetçilik                D- Laiklik</w:t>
      </w:r>
    </w:p>
    <w:p w:rsidR="006C1226" w:rsidRPr="00866EB7" w:rsidRDefault="006C1226" w:rsidP="00695B71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17.45pt;margin-top:11.55pt;width:1in;height:24.25pt;z-index:251653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" strokeweight="2pt">
            <v:textbox>
              <w:txbxContent>
                <w:p w:rsidR="006C1226" w:rsidRPr="00866EB7" w:rsidRDefault="006C1226">
                  <w:pPr>
                    <w:rPr>
                      <w:b/>
                    </w:rPr>
                  </w:pPr>
                  <w:r w:rsidRPr="00866EB7">
                    <w:rPr>
                      <w:b/>
                    </w:rPr>
                    <w:t>ULUSAL EGEMENLİK</w:t>
                  </w:r>
                </w:p>
              </w:txbxContent>
            </v:textbox>
          </v:shape>
        </w:pict>
      </w:r>
      <w:r w:rsidRPr="00866EB7">
        <w:rPr>
          <w:b/>
        </w:rPr>
        <w:t xml:space="preserve">3- </w:t>
      </w:r>
    </w:p>
    <w:p w:rsidR="006C1226" w:rsidRDefault="006C1226" w:rsidP="006D6352"/>
    <w:p w:rsidR="006C1226" w:rsidRPr="00866EB7" w:rsidRDefault="006C1226" w:rsidP="006D6352">
      <w:pPr>
        <w:rPr>
          <w:b/>
        </w:rPr>
      </w:pPr>
      <w:r>
        <w:t xml:space="preserve">   </w:t>
      </w:r>
      <w:r w:rsidRPr="00866EB7">
        <w:rPr>
          <w:b/>
        </w:rPr>
        <w:t>Verilen kavram ile aşağıdaki  ilkelerden hangisi ilişkilendirilir?</w:t>
      </w:r>
    </w:p>
    <w:p w:rsidR="006C1226" w:rsidRPr="00866EB7" w:rsidRDefault="006C1226" w:rsidP="006D6352">
      <w:pPr>
        <w:rPr>
          <w:b/>
        </w:rPr>
      </w:pPr>
      <w:r w:rsidRPr="00866EB7">
        <w:rPr>
          <w:b/>
        </w:rPr>
        <w:t>A- Cumhuriyetçilik                  B- Laiklik                     C- Devletçilik                 D- İnkılapçılık</w:t>
      </w:r>
    </w:p>
    <w:p w:rsidR="006C1226" w:rsidRPr="006D6352" w:rsidRDefault="006C1226" w:rsidP="006D6352">
      <w:r>
        <w:t xml:space="preserve">4-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6C1226" w:rsidRPr="00066C94" w:rsidTr="00066C94">
        <w:tc>
          <w:tcPr>
            <w:tcW w:w="3070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I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II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III</w:t>
            </w:r>
          </w:p>
        </w:tc>
      </w:tr>
      <w:tr w:rsidR="006C1226" w:rsidRPr="00066C94" w:rsidTr="00066C94">
        <w:tc>
          <w:tcPr>
            <w:tcW w:w="3070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LAİKLİK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HALKÇILIK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MİLLİYETÇİLİK</w:t>
            </w:r>
          </w:p>
        </w:tc>
      </w:tr>
      <w:tr w:rsidR="006C1226" w:rsidRPr="00066C94" w:rsidTr="00066C94">
        <w:tc>
          <w:tcPr>
            <w:tcW w:w="3070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Halifeliğin kaldırılması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Saltanatın kaldırılması</w:t>
            </w:r>
          </w:p>
        </w:tc>
        <w:tc>
          <w:tcPr>
            <w:tcW w:w="307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66C94">
              <w:rPr>
                <w:b/>
                <w:color w:val="000000"/>
              </w:rPr>
              <w:t>Türk Dil Kurumun   açılması</w:t>
            </w:r>
          </w:p>
        </w:tc>
      </w:tr>
    </w:tbl>
    <w:p w:rsidR="006C1226" w:rsidRDefault="006C1226" w:rsidP="006D6352"/>
    <w:p w:rsidR="006C1226" w:rsidRDefault="006C1226" w:rsidP="006D6352">
      <w:pPr>
        <w:rPr>
          <w:b/>
        </w:rPr>
      </w:pPr>
      <w:r w:rsidRPr="006D6352">
        <w:rPr>
          <w:b/>
        </w:rPr>
        <w:t>Numaralandırılmış ilke ve doğrultusunda yapılan inkılap eşleştirmelerinden hangisi doğrudur?</w:t>
      </w:r>
    </w:p>
    <w:p w:rsidR="006C1226" w:rsidRDefault="006C1226" w:rsidP="006D6352">
      <w:pPr>
        <w:rPr>
          <w:b/>
        </w:rPr>
      </w:pPr>
      <w:r>
        <w:rPr>
          <w:b/>
        </w:rPr>
        <w:t>A- Yalnız   I                   B- I ve  III                  C- II ve  III               D-  I – II ve  III</w:t>
      </w:r>
    </w:p>
    <w:p w:rsidR="006C1226" w:rsidRPr="006D6352" w:rsidRDefault="006C1226" w:rsidP="006D6352">
      <w:pPr>
        <w:rPr>
          <w:b/>
        </w:rPr>
      </w:pPr>
      <w:r>
        <w:rPr>
          <w:noProof/>
          <w:lang w:eastAsia="tr-TR"/>
        </w:rPr>
        <w:pict>
          <v:shape id="Metin Kutusu 4" o:spid="_x0000_s1028" type="#_x0000_t202" style="position:absolute;margin-left:199.15pt;margin-top:24.7pt;width:234.65pt;height:76.8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" strokeweight="2pt">
            <v:textbox>
              <w:txbxContent>
                <w:p w:rsidR="006C1226" w:rsidRPr="00793CBB" w:rsidRDefault="006C1226">
                  <w:pPr>
                    <w:rPr>
                      <w:b/>
                    </w:rPr>
                  </w:pPr>
                  <w:r>
                    <w:rPr>
                      <w:b/>
                    </w:rPr>
                    <w:t>Yan</w:t>
                  </w:r>
                  <w:r w:rsidRPr="00793CBB">
                    <w:rPr>
                      <w:b/>
                    </w:rPr>
                    <w:t xml:space="preserve">dakilerden hangileri yerli ve yabancı turistleri yoğun ilgisini çeken ülkemizin doğal </w:t>
                  </w:r>
                </w:p>
                <w:p w:rsidR="006C1226" w:rsidRPr="00793CBB" w:rsidRDefault="006C1226">
                  <w:pPr>
                    <w:rPr>
                      <w:b/>
                    </w:rPr>
                  </w:pPr>
                  <w:r w:rsidRPr="00793CBB">
                    <w:rPr>
                      <w:b/>
                    </w:rPr>
                    <w:t>Güzelliklerindendir?</w:t>
                  </w:r>
                </w:p>
              </w:txbxContent>
            </v:textbox>
          </v:shape>
        </w:pict>
      </w:r>
      <w:r>
        <w:rPr>
          <w:b/>
        </w:rPr>
        <w:t xml:space="preserve">5- 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689"/>
        <w:gridCol w:w="3330"/>
      </w:tblGrid>
      <w:tr w:rsidR="006C1226" w:rsidRPr="00066C94" w:rsidTr="00066C94">
        <w:trPr>
          <w:trHeight w:val="302"/>
        </w:trPr>
        <w:tc>
          <w:tcPr>
            <w:tcW w:w="68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</w:t>
            </w:r>
          </w:p>
        </w:tc>
        <w:tc>
          <w:tcPr>
            <w:tcW w:w="333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Peribacaları</w:t>
            </w:r>
          </w:p>
        </w:tc>
      </w:tr>
      <w:tr w:rsidR="006C1226" w:rsidRPr="00066C94" w:rsidTr="00066C94">
        <w:trPr>
          <w:trHeight w:val="302"/>
        </w:trPr>
        <w:tc>
          <w:tcPr>
            <w:tcW w:w="68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II</w:t>
            </w:r>
          </w:p>
        </w:tc>
        <w:tc>
          <w:tcPr>
            <w:tcW w:w="333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Efes harabeleri</w:t>
            </w:r>
          </w:p>
        </w:tc>
      </w:tr>
      <w:tr w:rsidR="006C1226" w:rsidRPr="00066C94" w:rsidTr="00066C94">
        <w:trPr>
          <w:trHeight w:val="302"/>
        </w:trPr>
        <w:tc>
          <w:tcPr>
            <w:tcW w:w="68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III</w:t>
            </w:r>
          </w:p>
        </w:tc>
        <w:tc>
          <w:tcPr>
            <w:tcW w:w="333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Sümela manastırı</w:t>
            </w:r>
          </w:p>
        </w:tc>
      </w:tr>
      <w:tr w:rsidR="006C1226" w:rsidRPr="00066C94" w:rsidTr="00066C94">
        <w:trPr>
          <w:trHeight w:val="318"/>
        </w:trPr>
        <w:tc>
          <w:tcPr>
            <w:tcW w:w="68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IV</w:t>
            </w:r>
          </w:p>
        </w:tc>
        <w:tc>
          <w:tcPr>
            <w:tcW w:w="333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Pamukkale  travertenleri</w:t>
            </w:r>
          </w:p>
        </w:tc>
      </w:tr>
    </w:tbl>
    <w:p w:rsidR="006C1226" w:rsidRDefault="006C1226" w:rsidP="006D6352">
      <w:pPr>
        <w:rPr>
          <w:b/>
        </w:rPr>
      </w:pPr>
    </w:p>
    <w:p w:rsidR="006C1226" w:rsidRDefault="006C1226" w:rsidP="006D6352">
      <w:pPr>
        <w:rPr>
          <w:b/>
        </w:rPr>
      </w:pPr>
      <w:r>
        <w:rPr>
          <w:b/>
        </w:rPr>
        <w:t>A- I  ve II                       B- I ve IV                         C- III ve IV                    D- II –III- ve IV</w:t>
      </w:r>
    </w:p>
    <w:p w:rsidR="006C1226" w:rsidRDefault="006C1226" w:rsidP="006D6352">
      <w:pPr>
        <w:rPr>
          <w:b/>
        </w:rPr>
      </w:pPr>
      <w:r>
        <w:rPr>
          <w:b/>
        </w:rPr>
        <w:t>6-  Çevresine göre alçakta yer alan geniş düzlüklere…………………………denir.</w:t>
      </w:r>
    </w:p>
    <w:p w:rsidR="006C1226" w:rsidRDefault="006C1226" w:rsidP="006D6352">
      <w:pPr>
        <w:rPr>
          <w:b/>
        </w:rPr>
      </w:pPr>
      <w:r>
        <w:rPr>
          <w:b/>
        </w:rPr>
        <w:t>Yukarıdaki cümledeki boş bırakılan yere   aşağıdakilerden hangisi yazılmalıdır?</w:t>
      </w:r>
    </w:p>
    <w:p w:rsidR="006C1226" w:rsidRDefault="006C1226" w:rsidP="006D6352">
      <w:pPr>
        <w:rPr>
          <w:b/>
        </w:rPr>
      </w:pPr>
      <w:r>
        <w:rPr>
          <w:b/>
        </w:rPr>
        <w:t>A- Dağ                        B- Plato                      C- Ova                       D-  Vadi</w:t>
      </w:r>
    </w:p>
    <w:p w:rsidR="006C1226" w:rsidRDefault="006C1226" w:rsidP="006D6352">
      <w:pPr>
        <w:rPr>
          <w:b/>
        </w:rPr>
      </w:pPr>
      <w:r>
        <w:rPr>
          <w:noProof/>
          <w:lang w:eastAsia="tr-TR"/>
        </w:rPr>
        <w:pict>
          <v:shape id="Metin Kutusu 6" o:spid="_x0000_s1029" type="#_x0000_t202" style="position:absolute;margin-left:113.95pt;margin-top:21.65pt;width:1in;height:18pt;z-index:251655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" strokeweight=".5pt">
            <v:textbox>
              <w:txbxContent>
                <w:p w:rsidR="006C1226" w:rsidRDefault="006C1226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0" type="#_x0000_t202" style="position:absolute;margin-left:147.2pt;margin-top:50.6pt;width:1in;height:21.4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" strokeweight=".5pt">
            <v:textbox>
              <w:txbxContent>
                <w:p w:rsidR="006C1226" w:rsidRDefault="006C1226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1" type="#_x0000_t202" style="position:absolute;margin-left:23.25pt;margin-top:48.6pt;width:1in;height:19.3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" strokeweight=".5pt">
            <v:textbox>
              <w:txbxContent>
                <w:p w:rsidR="006C1226" w:rsidRDefault="006C1226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2" type="#_x0000_t202" style="position:absolute;margin-left:255.9pt;margin-top:21.05pt;width:177.9pt;height:6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" strokeweight="2pt">
            <v:textbox>
              <w:txbxContent>
                <w:p w:rsidR="006C1226" w:rsidRPr="00DD20B9" w:rsidRDefault="006C1226">
                  <w:pPr>
                    <w:rPr>
                      <w:b/>
                    </w:rPr>
                  </w:pPr>
                  <w:r w:rsidRPr="00DD20B9">
                    <w:rPr>
                      <w:b/>
                    </w:rPr>
                    <w:t>Yandaki    2  numara ile gösterilen bölgemiz 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3" type="#_x0000_t202" style="position:absolute;margin-left:53.75pt;margin-top:65.3pt;width:1in;height:20.1pt;z-index:251656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" strokeweight=".5pt">
            <v:textbox>
              <w:txbxContent>
                <w:p w:rsidR="006C1226" w:rsidRDefault="006C1226">
                  <w:r>
                    <w:t>2</w:t>
                  </w:r>
                </w:p>
              </w:txbxContent>
            </v:textbox>
          </v:shape>
        </w:pict>
      </w:r>
      <w:r>
        <w:rPr>
          <w:b/>
        </w:rPr>
        <w:t xml:space="preserve">7- </w:t>
      </w:r>
      <w:r w:rsidRPr="00066C94">
        <w:rPr>
          <w:b/>
          <w:noProof/>
          <w:lang w:eastAsia="tr-TR"/>
        </w:rPr>
        <w:pict>
          <v:shape id="Resim 5" o:spid="_x0000_i1026" type="#_x0000_t75" style="width:204.75pt;height:93pt;visibility:visible">
            <v:imagedata r:id="rId9" o:title=""/>
          </v:shape>
        </w:pic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 xml:space="preserve">  A- Akdeniz    Bölgesi          B- Ege Bölgesi            C- Karadeniz Bölgesi            D- Marmara Bölgesi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>8- Arkadaşım  Berk, telefonda bana: “ Biliyor musun? Dün kar yağdı. Bizim buralara son 15 yıldır hiç kar yağmamıştı.” Dedi.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>Buna göre, Berk hangi şehrimizde oturuyor olabilir?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 xml:space="preserve">A- Ankara                    B-  Sivas                    C- Antalya                    D- Erzurum </w:t>
      </w:r>
    </w:p>
    <w:p w:rsidR="006C1226" w:rsidRPr="00DD20B9" w:rsidRDefault="006C1226" w:rsidP="00CF30DD">
      <w:pPr>
        <w:rPr>
          <w:b/>
        </w:rPr>
      </w:pP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>9-      Ülkemizde en fazla ahşap ev Karadeniz Bölgesi’nde yapılmaktadır.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 xml:space="preserve">Bu durumun </w:t>
      </w:r>
      <w:r w:rsidRPr="00DD20B9">
        <w:rPr>
          <w:b/>
          <w:u w:val="single"/>
        </w:rPr>
        <w:t>en önemli</w:t>
      </w:r>
      <w:r w:rsidRPr="00DD20B9">
        <w:rPr>
          <w:b/>
        </w:rPr>
        <w:t xml:space="preserve"> nedeni aşağıdakilerden hangisi olabilir?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>A- İklimin ılıman olması                                    B- Mimarinin gelişmemiş olması</w:t>
      </w:r>
    </w:p>
    <w:p w:rsidR="006C1226" w:rsidRPr="00DD20B9" w:rsidRDefault="006C1226" w:rsidP="00CF30DD">
      <w:pPr>
        <w:rPr>
          <w:b/>
        </w:rPr>
      </w:pPr>
      <w:r w:rsidRPr="00DD20B9">
        <w:rPr>
          <w:b/>
        </w:rPr>
        <w:t>C- Gelir düzeyinin yüksek olması                    D- Ormanların çok olması</w:t>
      </w:r>
    </w:p>
    <w:p w:rsidR="006C1226" w:rsidRPr="00DD20B9" w:rsidRDefault="006C1226" w:rsidP="00CF30DD">
      <w:pPr>
        <w:rPr>
          <w:b/>
        </w:rPr>
      </w:pPr>
    </w:p>
    <w:p w:rsidR="006C1226" w:rsidRPr="00DD20B9" w:rsidRDefault="006C1226" w:rsidP="00CF30DD">
      <w:pPr>
        <w:rPr>
          <w:b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1" o:spid="_x0000_s1034" type="#_x0000_t97" style="position:absolute;margin-left:23.3pt;margin-top:8.3pt;width:314.25pt;height:103.1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" strokeweight="2pt">
            <v:textbox>
              <w:txbxContent>
                <w:p w:rsidR="006C1226" w:rsidRPr="00DD20B9" w:rsidRDefault="006C1226" w:rsidP="001D4AB6">
                  <w:pPr>
                    <w:jc w:val="center"/>
                    <w:rPr>
                      <w:b/>
                    </w:rPr>
                  </w:pPr>
                  <w:r w:rsidRPr="00DD20B9">
                    <w:rPr>
                      <w:b/>
                    </w:rPr>
                    <w:t>Bizim yaşadığımız yerde yazlar kurak ve sıcak, kışlar ılık ve yağışlı geçer. Bu nedenle turunçgiller, zeytin, pamuk gibi tarım ürünleri yetiştirilir . Kış ayları ılık olduğundan seracılık çok yaygındır. Yaz aylarında deniz kıyısındaki plajlarımız turistlerle dolup taşar.</w:t>
                  </w:r>
                </w:p>
              </w:txbxContent>
            </v:textbox>
          </v:shape>
        </w:pict>
      </w:r>
      <w:r w:rsidRPr="00DD20B9">
        <w:rPr>
          <w:b/>
        </w:rPr>
        <w:t xml:space="preserve">10- </w:t>
      </w:r>
    </w:p>
    <w:p w:rsidR="006C1226" w:rsidRPr="00DD20B9" w:rsidRDefault="006C1226" w:rsidP="001D4AB6">
      <w:pPr>
        <w:rPr>
          <w:b/>
        </w:rPr>
      </w:pPr>
    </w:p>
    <w:p w:rsidR="006C1226" w:rsidRPr="00DD20B9" w:rsidRDefault="006C1226" w:rsidP="001D4AB6">
      <w:pPr>
        <w:rPr>
          <w:b/>
        </w:rPr>
      </w:pPr>
    </w:p>
    <w:p w:rsidR="006C1226" w:rsidRPr="00DD20B9" w:rsidRDefault="006C1226" w:rsidP="001D4AB6">
      <w:pPr>
        <w:rPr>
          <w:b/>
        </w:rPr>
      </w:pPr>
    </w:p>
    <w:p w:rsidR="006C1226" w:rsidRPr="00DD20B9" w:rsidRDefault="006C1226" w:rsidP="001D4AB6">
      <w:pPr>
        <w:rPr>
          <w:b/>
        </w:rPr>
      </w:pPr>
    </w:p>
    <w:p w:rsidR="006C1226" w:rsidRPr="00DD20B9" w:rsidRDefault="006C1226" w:rsidP="001D4AB6">
      <w:pPr>
        <w:rPr>
          <w:b/>
        </w:rPr>
      </w:pPr>
      <w:r w:rsidRPr="00DD20B9">
        <w:rPr>
          <w:b/>
        </w:rPr>
        <w:t xml:space="preserve"> Bu bilgilerde, iklimin </w:t>
      </w:r>
      <w:r w:rsidRPr="00DD20B9">
        <w:rPr>
          <w:b/>
          <w:u w:val="single"/>
        </w:rPr>
        <w:t>daha çok</w:t>
      </w:r>
      <w:r w:rsidRPr="00DD20B9">
        <w:rPr>
          <w:b/>
        </w:rPr>
        <w:t xml:space="preserve"> hangi alandaki etkisinden söz edilmiştir?</w:t>
      </w:r>
    </w:p>
    <w:p w:rsidR="006C1226" w:rsidRDefault="006C1226" w:rsidP="001D4AB6">
      <w:pPr>
        <w:rPr>
          <w:b/>
        </w:rPr>
      </w:pPr>
      <w:r w:rsidRPr="00DD20B9">
        <w:rPr>
          <w:b/>
        </w:rPr>
        <w:t>A- Ev   mimarisi             B- Temel ihtiyaçlar           C- Kültürel etkinlikler       D- Ekonomik faaliyetler</w:t>
      </w: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 xml:space="preserve">11-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2977"/>
      </w:tblGrid>
      <w:tr w:rsidR="006C1226" w:rsidRPr="00066C94" w:rsidTr="00066C94">
        <w:tc>
          <w:tcPr>
            <w:tcW w:w="379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SORUMLULUK</w:t>
            </w:r>
          </w:p>
        </w:tc>
        <w:tc>
          <w:tcPr>
            <w:tcW w:w="297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İLGİLİ OLDUĞU YERLER</w:t>
            </w:r>
          </w:p>
        </w:tc>
      </w:tr>
      <w:tr w:rsidR="006C1226" w:rsidRPr="00066C94" w:rsidTr="00066C94">
        <w:tc>
          <w:tcPr>
            <w:tcW w:w="3794" w:type="dxa"/>
          </w:tcPr>
          <w:p w:rsidR="006C1226" w:rsidRPr="00066C94" w:rsidRDefault="006C1226" w:rsidP="00066C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Gürültü</w:t>
            </w:r>
          </w:p>
          <w:p w:rsidR="006C1226" w:rsidRPr="00066C94" w:rsidRDefault="006C1226" w:rsidP="00066C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Otobüse sırayla binmek</w:t>
            </w:r>
          </w:p>
          <w:p w:rsidR="006C1226" w:rsidRPr="00066C94" w:rsidRDefault="006C1226" w:rsidP="00066C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Yaşlılara yardım etmek</w:t>
            </w:r>
          </w:p>
        </w:tc>
        <w:tc>
          <w:tcPr>
            <w:tcW w:w="297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  <w:sz w:val="44"/>
              </w:rPr>
              <w:t>?</w:t>
            </w:r>
          </w:p>
        </w:tc>
      </w:tr>
    </w:tbl>
    <w:p w:rsidR="006C1226" w:rsidRDefault="006C1226" w:rsidP="001D4AB6">
      <w:pPr>
        <w:rPr>
          <w:b/>
        </w:rPr>
      </w:pPr>
      <w:r>
        <w:rPr>
          <w:b/>
        </w:rPr>
        <w:t>Şekildeki ( ?) olan yere  aşağıdakilerden hangisi getirilmelidir?</w:t>
      </w:r>
    </w:p>
    <w:p w:rsidR="006C1226" w:rsidRDefault="006C1226" w:rsidP="001D4AB6">
      <w:pPr>
        <w:rPr>
          <w:b/>
        </w:rPr>
      </w:pPr>
      <w:r>
        <w:rPr>
          <w:b/>
        </w:rPr>
        <w:t>A- Sokak              B-Okul               C- Aile              D- Sınıf</w:t>
      </w:r>
    </w:p>
    <w:p w:rsidR="006C1226" w:rsidRDefault="006C1226" w:rsidP="001D4AB6">
      <w:pPr>
        <w:rPr>
          <w:b/>
        </w:rPr>
      </w:pPr>
      <w:r>
        <w:rPr>
          <w:b/>
        </w:rPr>
        <w:t>12-   Aşağıdakilerden hangisi kültürel zenginliğimize örnek olarak verilemez?</w:t>
      </w:r>
    </w:p>
    <w:p w:rsidR="006C1226" w:rsidRDefault="006C1226" w:rsidP="001D4AB6">
      <w:pPr>
        <w:rPr>
          <w:b/>
        </w:rPr>
      </w:pPr>
      <w:r>
        <w:rPr>
          <w:b/>
        </w:rPr>
        <w:t>A- Yöresel yemeklerimiz                    B- Beş yıldızlı otellerimiz</w:t>
      </w:r>
    </w:p>
    <w:p w:rsidR="006C1226" w:rsidRDefault="006C1226" w:rsidP="001D4AB6">
      <w:pPr>
        <w:rPr>
          <w:b/>
        </w:rPr>
      </w:pPr>
      <w:r>
        <w:rPr>
          <w:b/>
        </w:rPr>
        <w:t xml:space="preserve">C- - Düğün yemeklerimiz                    D-Geleneksel  el sanatlarımız  </w:t>
      </w: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13-   Yörelerin kendine has kültürel özellikleri de vardır .Bu farklılıklar kültürümüzü zenginleştirir.</w:t>
      </w:r>
    </w:p>
    <w:p w:rsidR="006C1226" w:rsidRDefault="006C1226" w:rsidP="001D4AB6">
      <w:pPr>
        <w:rPr>
          <w:b/>
          <w:u w:val="single"/>
        </w:rPr>
      </w:pPr>
      <w:r>
        <w:rPr>
          <w:b/>
        </w:rPr>
        <w:t xml:space="preserve">Aşağıdakilerden hangisi yörelere göre farklılık gösteren kültürel  özelliklerimizden  biri </w:t>
      </w:r>
      <w:r w:rsidRPr="00205236">
        <w:rPr>
          <w:b/>
          <w:u w:val="single"/>
        </w:rPr>
        <w:t>değildir?</w:t>
      </w:r>
    </w:p>
    <w:p w:rsidR="006C1226" w:rsidRDefault="006C1226" w:rsidP="001D4AB6">
      <w:pPr>
        <w:rPr>
          <w:b/>
        </w:rPr>
      </w:pPr>
      <w:r>
        <w:rPr>
          <w:b/>
        </w:rPr>
        <w:t xml:space="preserve">A-  Yemekler               B- Türküler                 C- Milli   Bayramlar       D- Halk oyunları </w:t>
      </w:r>
    </w:p>
    <w:p w:rsidR="006C1226" w:rsidRDefault="006C1226" w:rsidP="001D4AB6">
      <w:pPr>
        <w:rPr>
          <w:b/>
        </w:rPr>
      </w:pPr>
      <w:r>
        <w:rPr>
          <w:noProof/>
          <w:lang w:eastAsia="tr-TR"/>
        </w:rPr>
        <w:pict>
          <v:shape id="Köşeleri Yuvarlanmış Dikdörtgen Belirtme Çizgisi 13" o:spid="_x0000_s1035" type="#_x0000_t62" style="position:absolute;margin-left:111.25pt;margin-top:7pt;width:182pt;height:59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" adj="-1177,10477" strokeweight="2pt">
            <v:textbox>
              <w:txbxContent>
                <w:p w:rsidR="006C1226" w:rsidRPr="00554EFC" w:rsidRDefault="006C1226" w:rsidP="00580BC8">
                  <w:pPr>
                    <w:jc w:val="center"/>
                    <w:rPr>
                      <w:b/>
                    </w:rPr>
                  </w:pPr>
                  <w:r w:rsidRPr="00554EFC">
                    <w:rPr>
                      <w:b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  <w:r>
        <w:rPr>
          <w:b/>
        </w:rPr>
        <w:t xml:space="preserve">14-   </w:t>
      </w:r>
      <w:r w:rsidRPr="00066C94">
        <w:rPr>
          <w:b/>
          <w:noProof/>
          <w:lang w:eastAsia="tr-TR"/>
        </w:rPr>
        <w:pict>
          <v:shape id="Resim 12" o:spid="_x0000_i1027" type="#_x0000_t75" style="width:69.75pt;height:79.5pt;visibility:visible">
            <v:imagedata r:id="rId10" o:title=""/>
          </v:shape>
        </w:pict>
      </w:r>
      <w:r>
        <w:rPr>
          <w:b/>
        </w:rPr>
        <w:t xml:space="preserve"> SELEN</w:t>
      </w:r>
    </w:p>
    <w:p w:rsidR="006C1226" w:rsidRDefault="006C1226" w:rsidP="001D4AB6">
      <w:pPr>
        <w:rPr>
          <w:b/>
        </w:rPr>
      </w:pPr>
      <w:r>
        <w:rPr>
          <w:b/>
        </w:rPr>
        <w:t>Karasal iklimi olan bir bölgede yaşayan Selen kışın giyimi nasıl olmalıdır?</w:t>
      </w:r>
    </w:p>
    <w:p w:rsidR="006C1226" w:rsidRDefault="006C1226" w:rsidP="001D4AB6">
      <w:pPr>
        <w:rPr>
          <w:b/>
        </w:rPr>
      </w:pPr>
      <w:r>
        <w:rPr>
          <w:b/>
        </w:rPr>
        <w:t>A- İnce kıyafetler giymelidir.                            B- Açık renkli giysiler tercih etmelidir.</w:t>
      </w:r>
    </w:p>
    <w:p w:rsidR="006C1226" w:rsidRDefault="006C1226" w:rsidP="001D4AB6">
      <w:pPr>
        <w:rPr>
          <w:b/>
        </w:rPr>
      </w:pPr>
      <w:r>
        <w:rPr>
          <w:b/>
        </w:rPr>
        <w:t>C- Güneş gözlüğü ve şapka takmalıdır          D- Kalın ve yünlü giysiler giymelidir.</w:t>
      </w:r>
    </w:p>
    <w:p w:rsidR="006C1226" w:rsidRPr="00205236" w:rsidRDefault="006C1226" w:rsidP="001D4AB6">
      <w:pPr>
        <w:rPr>
          <w:b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6" type="#_x0000_t98" style="position:absolute;margin-left:66.25pt;margin-top:2.45pt;width:227pt;height:81.3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" strokeweight="2pt">
            <v:textbox>
              <w:txbxContent>
                <w:p w:rsidR="006C1226" w:rsidRPr="00B00F65" w:rsidRDefault="006C1226" w:rsidP="00580BC8">
                  <w:pPr>
                    <w:jc w:val="center"/>
                    <w:rPr>
                      <w:b/>
                    </w:rPr>
                  </w:pPr>
                  <w:r w:rsidRPr="00B00F65">
                    <w:rPr>
                      <w:b/>
                    </w:rPr>
                    <w:t>Ülkemizde Akdeniz iklimi ,Karadeniz iklimi ve Karasal İklim olmak üzere üç değişik iklim görülür.</w:t>
                  </w:r>
                </w:p>
              </w:txbxContent>
            </v:textbox>
          </v:shape>
        </w:pict>
      </w:r>
      <w:r>
        <w:rPr>
          <w:b/>
        </w:rPr>
        <w:t xml:space="preserve">15-  </w:t>
      </w: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Aşağıdakilerden hangisi, ülkemizin bu özelliğinin bir sonucudur?</w:t>
      </w:r>
    </w:p>
    <w:p w:rsidR="006C1226" w:rsidRDefault="006C1226" w:rsidP="001D4AB6">
      <w:pPr>
        <w:rPr>
          <w:b/>
        </w:rPr>
      </w:pPr>
      <w:r>
        <w:rPr>
          <w:b/>
        </w:rPr>
        <w:t>A-   - Çok çeşitli tarım ürünlerinin yetiştirilmesi                    B- Sanayinin fazla gelişmemiş olması</w:t>
      </w:r>
    </w:p>
    <w:p w:rsidR="006C1226" w:rsidRDefault="006C1226" w:rsidP="001D4AB6">
      <w:pPr>
        <w:rPr>
          <w:b/>
        </w:rPr>
      </w:pPr>
      <w:r>
        <w:rPr>
          <w:b/>
        </w:rPr>
        <w:t>C-Üç tarafının denizle çevrili olması          D- Öğrenci sayısının çok olması</w:t>
      </w:r>
    </w:p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B- Cümlelerin eksik kısımlarını aşağıdaki kelimelerle tamamlayınız? 8.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6"/>
        <w:gridCol w:w="1313"/>
        <w:gridCol w:w="1468"/>
        <w:gridCol w:w="1298"/>
        <w:gridCol w:w="910"/>
        <w:gridCol w:w="1121"/>
      </w:tblGrid>
      <w:tr w:rsidR="006C1226" w:rsidRPr="00066C94" w:rsidTr="00066C94">
        <w:tc>
          <w:tcPr>
            <w:tcW w:w="1406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İç  Anadolu</w:t>
            </w:r>
          </w:p>
        </w:tc>
        <w:tc>
          <w:tcPr>
            <w:tcW w:w="1313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Orman</w:t>
            </w:r>
          </w:p>
        </w:tc>
        <w:tc>
          <w:tcPr>
            <w:tcW w:w="146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bölgelere</w:t>
            </w:r>
          </w:p>
        </w:tc>
        <w:tc>
          <w:tcPr>
            <w:tcW w:w="129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iklimle</w:t>
            </w:r>
          </w:p>
        </w:tc>
        <w:tc>
          <w:tcPr>
            <w:tcW w:w="91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maki</w:t>
            </w:r>
          </w:p>
        </w:tc>
        <w:tc>
          <w:tcPr>
            <w:tcW w:w="1121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Karadeniz</w:t>
            </w:r>
          </w:p>
        </w:tc>
      </w:tr>
    </w:tbl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1-Tarım, hayvancılık, turizm gibi ekonomik    faaliyetler doğrudan…………………………………..  ilgilidir.</w:t>
      </w:r>
    </w:p>
    <w:p w:rsidR="006C1226" w:rsidRDefault="006C1226" w:rsidP="001D4AB6">
      <w:pPr>
        <w:rPr>
          <w:b/>
        </w:rPr>
      </w:pPr>
      <w:r>
        <w:rPr>
          <w:b/>
        </w:rPr>
        <w:t>2- Yurdumuzun en az yağış alan bölgesi…………………………………………Bölgesidir.</w:t>
      </w:r>
    </w:p>
    <w:p w:rsidR="006C1226" w:rsidRDefault="006C1226" w:rsidP="001D4AB6">
      <w:pPr>
        <w:rPr>
          <w:b/>
        </w:rPr>
      </w:pPr>
      <w:r>
        <w:rPr>
          <w:b/>
        </w:rPr>
        <w:t>3- Ülkemizde iklimler ……………………………………göre değişiklikler gösterir.</w:t>
      </w:r>
    </w:p>
    <w:p w:rsidR="006C1226" w:rsidRDefault="006C1226" w:rsidP="001D4AB6">
      <w:pPr>
        <w:rPr>
          <w:b/>
        </w:rPr>
      </w:pPr>
      <w:r>
        <w:rPr>
          <w:b/>
        </w:rPr>
        <w:t>4- Karadeniz ikliminin doğal bitki örtüsü…………………………….dır.</w:t>
      </w:r>
    </w:p>
    <w:p w:rsidR="006C1226" w:rsidRDefault="006C1226" w:rsidP="001D4AB6">
      <w:pPr>
        <w:rPr>
          <w:b/>
        </w:rPr>
      </w:pPr>
      <w:r>
        <w:rPr>
          <w:b/>
        </w:rPr>
        <w:t>C- Seçenekleri uygun kutucuklardaki bilgilerle eşleştiriniz.12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709"/>
        <w:gridCol w:w="3084"/>
      </w:tblGrid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1-Marmara bölgesinin yer şekilleri oldukça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Makidir.</w:t>
            </w:r>
          </w:p>
        </w:tc>
      </w:tr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2-Akdeniz ikliminin bitki örtüsü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Paraleldir.</w:t>
            </w:r>
          </w:p>
        </w:tc>
      </w:tr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3- Karadeniz ikliminde her  mevsim  yağış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Doğu Anadolu’dur</w:t>
            </w:r>
          </w:p>
        </w:tc>
      </w:tr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4-Akdeniz Bölgesinde dağlar kıyıya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Sadedir.</w:t>
            </w:r>
          </w:p>
        </w:tc>
      </w:tr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5-Yurdumuzun en engebeli bölgesi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Karasal</w:t>
            </w:r>
          </w:p>
        </w:tc>
      </w:tr>
      <w:tr w:rsidR="006C1226" w:rsidRPr="00066C94" w:rsidTr="00066C94">
        <w:tc>
          <w:tcPr>
            <w:tcW w:w="54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6-İklimde kışlar uzun ve karlı geçer</w:t>
            </w:r>
          </w:p>
        </w:tc>
        <w:tc>
          <w:tcPr>
            <w:tcW w:w="709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Görülür.</w:t>
            </w:r>
          </w:p>
        </w:tc>
      </w:tr>
    </w:tbl>
    <w:p w:rsidR="006C1226" w:rsidRDefault="006C1226" w:rsidP="001D4AB6">
      <w:pPr>
        <w:rPr>
          <w:b/>
        </w:rPr>
      </w:pPr>
    </w:p>
    <w:p w:rsidR="006C1226" w:rsidRPr="00DD20B9" w:rsidRDefault="006C1226" w:rsidP="001D4AB6">
      <w:pPr>
        <w:rPr>
          <w:b/>
        </w:rPr>
      </w:pPr>
      <w:r>
        <w:rPr>
          <w:b/>
        </w:rPr>
        <w:t>D- Seçenekleri uygun tanımların başındaki boşluklara yazınız.5-PUAN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6C1226" w:rsidRPr="00066C94" w:rsidTr="00066C94">
        <w:tc>
          <w:tcPr>
            <w:tcW w:w="184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</w:rPr>
              <w:t>VADİ</w:t>
            </w:r>
          </w:p>
        </w:tc>
        <w:tc>
          <w:tcPr>
            <w:tcW w:w="184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</w:rPr>
              <w:t>GÖL</w:t>
            </w:r>
          </w:p>
        </w:tc>
        <w:tc>
          <w:tcPr>
            <w:tcW w:w="184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</w:rPr>
              <w:t>PLATO</w:t>
            </w:r>
          </w:p>
        </w:tc>
        <w:tc>
          <w:tcPr>
            <w:tcW w:w="1843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</w:rPr>
              <w:t>TEPE</w:t>
            </w:r>
          </w:p>
        </w:tc>
        <w:tc>
          <w:tcPr>
            <w:tcW w:w="1843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</w:rPr>
            </w:pPr>
            <w:r w:rsidRPr="00066C94">
              <w:rPr>
                <w:b/>
              </w:rPr>
              <w:t>KÖRFEZ</w:t>
            </w:r>
          </w:p>
        </w:tc>
      </w:tr>
    </w:tbl>
    <w:p w:rsidR="006C1226" w:rsidRDefault="006C1226" w:rsidP="001D4AB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7970"/>
      </w:tblGrid>
      <w:tr w:rsidR="006C1226" w:rsidRPr="00066C94" w:rsidTr="00066C94">
        <w:tc>
          <w:tcPr>
            <w:tcW w:w="1242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797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1-Denizlerin karaya sokulmuş bölümüdür.</w:t>
            </w:r>
          </w:p>
        </w:tc>
      </w:tr>
      <w:tr w:rsidR="006C1226" w:rsidRPr="00066C94" w:rsidTr="00066C94">
        <w:tc>
          <w:tcPr>
            <w:tcW w:w="1242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797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2-Akarsular tarafından yarılmış yüksek düzlüklerdir.</w:t>
            </w:r>
          </w:p>
        </w:tc>
      </w:tr>
      <w:tr w:rsidR="006C1226" w:rsidRPr="00066C94" w:rsidTr="00066C94">
        <w:tc>
          <w:tcPr>
            <w:tcW w:w="1242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797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3-İki dağ arasındaki çukurca arazi ya da  geçit.</w:t>
            </w:r>
          </w:p>
        </w:tc>
      </w:tr>
      <w:tr w:rsidR="006C1226" w:rsidRPr="00066C94" w:rsidTr="00066C94">
        <w:tc>
          <w:tcPr>
            <w:tcW w:w="1242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797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4-Yüksekliği birkaç yüz metreyi geçmeyen yeryüzü şeklidir.</w:t>
            </w:r>
          </w:p>
        </w:tc>
      </w:tr>
      <w:tr w:rsidR="006C1226" w:rsidRPr="00066C94" w:rsidTr="00066C94">
        <w:tc>
          <w:tcPr>
            <w:tcW w:w="1242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797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5-Oluşumu çeşitli sebeplere kaplı, dört yanı toprakla çevrili su kütlesi.</w:t>
            </w:r>
          </w:p>
        </w:tc>
      </w:tr>
    </w:tbl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E- Cümleleri okuyunuz, Doğru yargı bildirenlerin önüne “D” ,yanlış  olanların önüne “Y “koyunuz.5-PUAN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395"/>
      </w:tblGrid>
      <w:tr w:rsidR="006C1226" w:rsidRPr="00066C94" w:rsidTr="00066C94">
        <w:tc>
          <w:tcPr>
            <w:tcW w:w="81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83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1-Saltanatın kaldırılması hukuk alanında yapılan bir inkılaptır.</w:t>
            </w:r>
          </w:p>
        </w:tc>
      </w:tr>
      <w:tr w:rsidR="006C1226" w:rsidRPr="00066C94" w:rsidTr="00066C94">
        <w:tc>
          <w:tcPr>
            <w:tcW w:w="81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83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2-Alfabede yapılan değişiklik okuma yazma oranını artırdı.</w:t>
            </w:r>
          </w:p>
        </w:tc>
      </w:tr>
      <w:tr w:rsidR="006C1226" w:rsidRPr="00066C94" w:rsidTr="00066C94">
        <w:tc>
          <w:tcPr>
            <w:tcW w:w="81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83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3-Cumhuriyetten önce ülke halkın  yönetimde  söz hakkı vardı.</w:t>
            </w:r>
          </w:p>
        </w:tc>
      </w:tr>
      <w:tr w:rsidR="006C1226" w:rsidRPr="00066C94" w:rsidTr="00066C94">
        <w:tc>
          <w:tcPr>
            <w:tcW w:w="81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83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4-Siyasal alanda yapılan inkılapların biride Cumhuriyetin ilanıdır.</w:t>
            </w:r>
          </w:p>
        </w:tc>
      </w:tr>
      <w:tr w:rsidR="006C1226" w:rsidRPr="00066C94" w:rsidTr="00066C94">
        <w:tc>
          <w:tcPr>
            <w:tcW w:w="817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8395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5-Türk İnkılabı TBMM tarafından yapılmıştır.</w:t>
            </w:r>
          </w:p>
        </w:tc>
      </w:tr>
    </w:tbl>
    <w:p w:rsidR="006C1226" w:rsidRDefault="006C1226" w:rsidP="001D4AB6">
      <w:pPr>
        <w:rPr>
          <w:b/>
        </w:rPr>
      </w:pPr>
    </w:p>
    <w:p w:rsidR="006C1226" w:rsidRDefault="006C1226" w:rsidP="001D4AB6">
      <w:pPr>
        <w:rPr>
          <w:b/>
        </w:rPr>
      </w:pPr>
      <w:r>
        <w:rPr>
          <w:b/>
        </w:rPr>
        <w:t>F- Seçenekteki inkılapların hangi alanda yapıldıklarını bulup uygun seçeneklerini eşleştiriniz.10Puan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708"/>
        <w:gridCol w:w="2300"/>
      </w:tblGrid>
      <w:tr w:rsidR="006C1226" w:rsidRPr="00066C94" w:rsidTr="00066C94">
        <w:tc>
          <w:tcPr>
            <w:tcW w:w="620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1- Mirastan kadına eşit haklar verildi.</w:t>
            </w:r>
          </w:p>
        </w:tc>
        <w:tc>
          <w:tcPr>
            <w:tcW w:w="70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230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EĞİTİM ve KÜLTÜR</w:t>
            </w:r>
          </w:p>
        </w:tc>
      </w:tr>
      <w:tr w:rsidR="006C1226" w:rsidRPr="00066C94" w:rsidTr="00066C94">
        <w:tc>
          <w:tcPr>
            <w:tcW w:w="620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2-Halifelik kaldırıldı.</w:t>
            </w:r>
          </w:p>
        </w:tc>
        <w:tc>
          <w:tcPr>
            <w:tcW w:w="70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230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EKONOMİK</w:t>
            </w:r>
          </w:p>
        </w:tc>
      </w:tr>
      <w:tr w:rsidR="006C1226" w:rsidRPr="00066C94" w:rsidTr="00066C94">
        <w:tc>
          <w:tcPr>
            <w:tcW w:w="620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3- Medreseler ,tekke ve zaviyeler kapatıldı.</w:t>
            </w:r>
          </w:p>
        </w:tc>
        <w:tc>
          <w:tcPr>
            <w:tcW w:w="70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230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HUKUK</w:t>
            </w:r>
          </w:p>
        </w:tc>
      </w:tr>
      <w:tr w:rsidR="006C1226" w:rsidRPr="00066C94" w:rsidTr="00066C94">
        <w:tc>
          <w:tcPr>
            <w:tcW w:w="620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4- Çiftçilere kredi verilmeye başlandı.</w:t>
            </w:r>
          </w:p>
        </w:tc>
        <w:tc>
          <w:tcPr>
            <w:tcW w:w="70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230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SİYASAL</w:t>
            </w:r>
          </w:p>
        </w:tc>
      </w:tr>
      <w:tr w:rsidR="006C1226" w:rsidRPr="00066C94" w:rsidTr="00066C94">
        <w:tc>
          <w:tcPr>
            <w:tcW w:w="6204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5- Kılık ve kıyafette yapılan değişiklikler.</w:t>
            </w:r>
            <w:bookmarkStart w:id="0" w:name="_GoBack"/>
            <w:bookmarkEnd w:id="0"/>
          </w:p>
        </w:tc>
        <w:tc>
          <w:tcPr>
            <w:tcW w:w="708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</w:p>
        </w:tc>
        <w:tc>
          <w:tcPr>
            <w:tcW w:w="2300" w:type="dxa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TOPLUMSAL</w:t>
            </w:r>
          </w:p>
        </w:tc>
      </w:tr>
    </w:tbl>
    <w:tbl>
      <w:tblPr>
        <w:tblpPr w:leftFromText="141" w:rightFromText="141" w:vertAnchor="text" w:horzAnchor="margin" w:tblpY="3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"/>
        <w:gridCol w:w="535"/>
        <w:gridCol w:w="458"/>
        <w:gridCol w:w="611"/>
        <w:gridCol w:w="458"/>
        <w:gridCol w:w="612"/>
      </w:tblGrid>
      <w:tr w:rsidR="006C1226" w:rsidRPr="00066C94" w:rsidTr="00066C94">
        <w:trPr>
          <w:trHeight w:val="268"/>
        </w:trPr>
        <w:tc>
          <w:tcPr>
            <w:tcW w:w="3148" w:type="dxa"/>
            <w:gridSpan w:val="6"/>
            <w:shd w:val="clear" w:color="auto" w:fill="FF6600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66C94">
              <w:rPr>
                <w:b/>
              </w:rPr>
              <w:t>CEVAP ANAHTARI ( 1 / 25 )</w:t>
            </w: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11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21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12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22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6C1226" w:rsidRPr="00066C94" w:rsidTr="00066C94">
        <w:trPr>
          <w:trHeight w:val="283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13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23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4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14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24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5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15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25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6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16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26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7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17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27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8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18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28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</w:pPr>
          </w:p>
        </w:tc>
      </w:tr>
      <w:tr w:rsidR="006C1226" w:rsidRPr="00066C94" w:rsidTr="00066C94">
        <w:trPr>
          <w:trHeight w:val="268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9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19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29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</w:pPr>
          </w:p>
        </w:tc>
      </w:tr>
      <w:tr w:rsidR="006C1226" w:rsidRPr="00066C94" w:rsidTr="00066C94">
        <w:trPr>
          <w:trHeight w:val="283"/>
        </w:trPr>
        <w:tc>
          <w:tcPr>
            <w:tcW w:w="474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10</w:t>
            </w:r>
          </w:p>
        </w:tc>
        <w:tc>
          <w:tcPr>
            <w:tcW w:w="535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066C94"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20</w:t>
            </w:r>
          </w:p>
        </w:tc>
        <w:tc>
          <w:tcPr>
            <w:tcW w:w="611" w:type="dxa"/>
          </w:tcPr>
          <w:p w:rsidR="006C1226" w:rsidRPr="00066C94" w:rsidRDefault="006C1226" w:rsidP="00066C94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6C1226" w:rsidRPr="00066C94" w:rsidRDefault="006C1226" w:rsidP="00066C94">
            <w:pPr>
              <w:spacing w:after="0" w:line="240" w:lineRule="auto"/>
              <w:rPr>
                <w:b/>
              </w:rPr>
            </w:pPr>
            <w:r w:rsidRPr="00066C94">
              <w:rPr>
                <w:b/>
              </w:rPr>
              <w:t>30</w:t>
            </w:r>
          </w:p>
        </w:tc>
        <w:tc>
          <w:tcPr>
            <w:tcW w:w="612" w:type="dxa"/>
          </w:tcPr>
          <w:p w:rsidR="006C1226" w:rsidRPr="00066C94" w:rsidRDefault="006C1226" w:rsidP="00066C94">
            <w:pPr>
              <w:spacing w:after="0" w:line="240" w:lineRule="auto"/>
              <w:jc w:val="center"/>
            </w:pPr>
          </w:p>
        </w:tc>
      </w:tr>
    </w:tbl>
    <w:p w:rsidR="006C1226" w:rsidRDefault="006C1226" w:rsidP="001D4AB6">
      <w:pPr>
        <w:rPr>
          <w:b/>
        </w:rPr>
      </w:pPr>
      <w:r>
        <w:rPr>
          <w:b/>
        </w:rPr>
        <w:t>YANIT ANAHTARI:</w:t>
      </w:r>
    </w:p>
    <w:p w:rsidR="006C1226" w:rsidRDefault="006C1226" w:rsidP="001D4AB6">
      <w:pPr>
        <w:rPr>
          <w:b/>
        </w:rPr>
      </w:pPr>
      <w:r>
        <w:rPr>
          <w:b/>
        </w:rPr>
        <w:t>ÇOKTAN SEÇMELİ SORULAR.</w:t>
      </w:r>
    </w:p>
    <w:p w:rsidR="006C1226" w:rsidRDefault="006C1226" w:rsidP="001D4AB6">
      <w:pPr>
        <w:rPr>
          <w:b/>
        </w:rPr>
      </w:pPr>
    </w:p>
    <w:p w:rsidR="006C1226" w:rsidRPr="001709BD" w:rsidRDefault="006C1226" w:rsidP="001709BD"/>
    <w:p w:rsidR="006C1226" w:rsidRPr="001709BD" w:rsidRDefault="006C1226" w:rsidP="001709BD"/>
    <w:p w:rsidR="006C1226" w:rsidRDefault="006C1226" w:rsidP="001709BD"/>
    <w:p w:rsidR="006C1226" w:rsidRDefault="006C1226" w:rsidP="001709BD"/>
    <w:p w:rsidR="006C1226" w:rsidRDefault="006C1226" w:rsidP="001709BD"/>
    <w:p w:rsidR="006C1226" w:rsidRPr="00FB3FFE" w:rsidRDefault="006C1226" w:rsidP="001709BD">
      <w:pPr>
        <w:rPr>
          <w:b/>
          <w:sz w:val="24"/>
        </w:rPr>
      </w:pPr>
      <w:r w:rsidRPr="00FB3FFE">
        <w:rPr>
          <w:b/>
          <w:sz w:val="24"/>
        </w:rPr>
        <w:t>B GRUBU:  1-</w:t>
      </w:r>
      <w:r>
        <w:rPr>
          <w:b/>
          <w:sz w:val="24"/>
        </w:rPr>
        <w:t xml:space="preserve"> </w:t>
      </w:r>
      <w:r w:rsidRPr="00FB3FFE">
        <w:rPr>
          <w:b/>
          <w:sz w:val="24"/>
        </w:rPr>
        <w:t>İklimle  2- İç Anadolu  3- bölgelere   4- Orman</w:t>
      </w:r>
    </w:p>
    <w:p w:rsidR="006C1226" w:rsidRPr="00FB3FFE" w:rsidRDefault="006C1226" w:rsidP="001709BD">
      <w:pPr>
        <w:rPr>
          <w:b/>
          <w:sz w:val="24"/>
        </w:rPr>
      </w:pPr>
      <w:r w:rsidRPr="00FB3FFE">
        <w:rPr>
          <w:b/>
          <w:sz w:val="24"/>
        </w:rPr>
        <w:t xml:space="preserve">C- GRUBU:   1-Sadedir.  2- makidir.  3-görülür.  4-paraleldir.  5-Doğu Anadolu  </w:t>
      </w:r>
      <w:r>
        <w:rPr>
          <w:b/>
          <w:sz w:val="24"/>
        </w:rPr>
        <w:t xml:space="preserve"> </w:t>
      </w:r>
      <w:r w:rsidRPr="00FB3FFE">
        <w:rPr>
          <w:b/>
          <w:sz w:val="24"/>
        </w:rPr>
        <w:t xml:space="preserve"> 6- Karasal</w:t>
      </w:r>
    </w:p>
    <w:p w:rsidR="006C1226" w:rsidRPr="00FB3FFE" w:rsidRDefault="006C1226" w:rsidP="001709BD">
      <w:pPr>
        <w:rPr>
          <w:b/>
          <w:sz w:val="24"/>
        </w:rPr>
      </w:pPr>
      <w:r w:rsidRPr="00FB3FFE">
        <w:rPr>
          <w:b/>
          <w:sz w:val="24"/>
        </w:rPr>
        <w:t>D GRUBU:  1- Körfez  2- Plato    3- Vadi   4- Tepe  5- Göl</w:t>
      </w:r>
    </w:p>
    <w:p w:rsidR="006C1226" w:rsidRPr="00FB3FFE" w:rsidRDefault="006C1226" w:rsidP="001709BD">
      <w:pPr>
        <w:rPr>
          <w:b/>
          <w:sz w:val="24"/>
        </w:rPr>
      </w:pPr>
      <w:r w:rsidRPr="00FB3FFE">
        <w:rPr>
          <w:b/>
          <w:sz w:val="24"/>
        </w:rPr>
        <w:t xml:space="preserve">E  GRUBU: </w:t>
      </w:r>
      <w:r>
        <w:rPr>
          <w:b/>
          <w:sz w:val="24"/>
        </w:rPr>
        <w:t xml:space="preserve"> </w:t>
      </w:r>
      <w:r w:rsidRPr="00FB3FFE">
        <w:rPr>
          <w:b/>
          <w:sz w:val="24"/>
        </w:rPr>
        <w:t>1. Y    2. D    3. Y   4. D   5. Y</w:t>
      </w:r>
    </w:p>
    <w:p w:rsidR="006C1226" w:rsidRDefault="006C1226" w:rsidP="001709BD">
      <w:pPr>
        <w:rPr>
          <w:b/>
          <w:sz w:val="24"/>
        </w:rPr>
      </w:pPr>
      <w:r w:rsidRPr="00FB3FFE">
        <w:rPr>
          <w:b/>
          <w:sz w:val="24"/>
        </w:rPr>
        <w:t xml:space="preserve">F GRUBU : </w:t>
      </w:r>
      <w:r>
        <w:rPr>
          <w:b/>
          <w:sz w:val="24"/>
        </w:rPr>
        <w:t xml:space="preserve"> </w:t>
      </w:r>
      <w:r w:rsidRPr="00FB3FFE">
        <w:rPr>
          <w:b/>
          <w:sz w:val="24"/>
        </w:rPr>
        <w:t>1 Hukuksal    2- Siyasal   3.Eğitim ve Kültür.    4. Ekonomik    5- Toplumsal</w:t>
      </w:r>
    </w:p>
    <w:p w:rsidR="006C1226" w:rsidRDefault="006C1226" w:rsidP="000C4709">
      <w:pPr>
        <w:jc w:val="center"/>
        <w:rPr>
          <w:b/>
          <w:sz w:val="24"/>
        </w:rPr>
      </w:pPr>
      <w:r>
        <w:rPr>
          <w:b/>
          <w:sz w:val="24"/>
        </w:rPr>
        <w:t>SOSYAL BİLGİLER ÖĞRETMENİ</w:t>
      </w:r>
    </w:p>
    <w:p w:rsidR="006C1226" w:rsidRPr="00FB3FFE" w:rsidRDefault="006C1226" w:rsidP="000C4709">
      <w:pPr>
        <w:jc w:val="center"/>
        <w:rPr>
          <w:b/>
          <w:sz w:val="24"/>
        </w:rPr>
      </w:pPr>
      <w:r>
        <w:rPr>
          <w:b/>
          <w:sz w:val="24"/>
        </w:rPr>
        <w:t>AHMET ALİ KARAALP.</w:t>
      </w:r>
    </w:p>
    <w:sectPr w:rsidR="006C1226" w:rsidRPr="00FB3FFE" w:rsidSect="00A7555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226" w:rsidRDefault="006C1226" w:rsidP="004F2CC7">
      <w:pPr>
        <w:spacing w:after="0" w:line="240" w:lineRule="auto"/>
      </w:pPr>
      <w:r>
        <w:separator/>
      </w:r>
    </w:p>
  </w:endnote>
  <w:endnote w:type="continuationSeparator" w:id="0">
    <w:p w:rsidR="006C1226" w:rsidRDefault="006C1226" w:rsidP="004F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26" w:rsidRDefault="006C1226">
    <w:pPr>
      <w:pStyle w:val="Footer"/>
      <w:jc w:val="center"/>
    </w:pPr>
    <w:fldSimple w:instr="PAGE   \* MERGEFORMAT">
      <w:r>
        <w:rPr>
          <w:noProof/>
        </w:rPr>
        <w:t>3</w:t>
      </w:r>
    </w:fldSimple>
  </w:p>
  <w:p w:rsidR="006C1226" w:rsidRDefault="006C12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226" w:rsidRDefault="006C1226" w:rsidP="004F2CC7">
      <w:pPr>
        <w:spacing w:after="0" w:line="240" w:lineRule="auto"/>
      </w:pPr>
      <w:r>
        <w:separator/>
      </w:r>
    </w:p>
  </w:footnote>
  <w:footnote w:type="continuationSeparator" w:id="0">
    <w:p w:rsidR="006C1226" w:rsidRDefault="006C1226" w:rsidP="004F2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624"/>
    <w:multiLevelType w:val="hybridMultilevel"/>
    <w:tmpl w:val="A8B4A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B71"/>
    <w:rsid w:val="00066C94"/>
    <w:rsid w:val="000A4350"/>
    <w:rsid w:val="000C4709"/>
    <w:rsid w:val="000C51C5"/>
    <w:rsid w:val="001709BD"/>
    <w:rsid w:val="001D4AB6"/>
    <w:rsid w:val="001F4B9E"/>
    <w:rsid w:val="00205236"/>
    <w:rsid w:val="00264FB2"/>
    <w:rsid w:val="00284A58"/>
    <w:rsid w:val="00343CAF"/>
    <w:rsid w:val="00391AA6"/>
    <w:rsid w:val="003C609B"/>
    <w:rsid w:val="004731DE"/>
    <w:rsid w:val="004F2CC7"/>
    <w:rsid w:val="00554EFC"/>
    <w:rsid w:val="00580BC8"/>
    <w:rsid w:val="005F6AEE"/>
    <w:rsid w:val="00643EC7"/>
    <w:rsid w:val="00695B71"/>
    <w:rsid w:val="006C1226"/>
    <w:rsid w:val="006D6352"/>
    <w:rsid w:val="0070481B"/>
    <w:rsid w:val="00711180"/>
    <w:rsid w:val="00741B2F"/>
    <w:rsid w:val="00751857"/>
    <w:rsid w:val="00753BB4"/>
    <w:rsid w:val="00793CBB"/>
    <w:rsid w:val="007D7265"/>
    <w:rsid w:val="007E3EF5"/>
    <w:rsid w:val="007E6C37"/>
    <w:rsid w:val="007E71FA"/>
    <w:rsid w:val="00866EB7"/>
    <w:rsid w:val="008A4E72"/>
    <w:rsid w:val="00923425"/>
    <w:rsid w:val="00996499"/>
    <w:rsid w:val="00A2600F"/>
    <w:rsid w:val="00A75553"/>
    <w:rsid w:val="00B00F65"/>
    <w:rsid w:val="00B4342F"/>
    <w:rsid w:val="00BA2D8E"/>
    <w:rsid w:val="00CD7077"/>
    <w:rsid w:val="00CF30DD"/>
    <w:rsid w:val="00D20853"/>
    <w:rsid w:val="00D376BB"/>
    <w:rsid w:val="00D53FAB"/>
    <w:rsid w:val="00D54975"/>
    <w:rsid w:val="00D65BD3"/>
    <w:rsid w:val="00DD20B9"/>
    <w:rsid w:val="00E27129"/>
    <w:rsid w:val="00E57F7D"/>
    <w:rsid w:val="00E65E31"/>
    <w:rsid w:val="00EA0BFE"/>
    <w:rsid w:val="00F33048"/>
    <w:rsid w:val="00FB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B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5B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9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5B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CC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CC7"/>
    <w:rPr>
      <w:rFonts w:cs="Times New Roman"/>
    </w:rPr>
  </w:style>
  <w:style w:type="character" w:styleId="Hyperlink">
    <w:name w:val="Hyperlink"/>
    <w:basedOn w:val="DefaultParagraphFont"/>
    <w:uiPriority w:val="99"/>
    <w:rsid w:val="00D53FA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65E31"/>
    <w:pPr>
      <w:ind w:left="720"/>
      <w:contextualSpacing/>
    </w:pPr>
  </w:style>
  <w:style w:type="paragraph" w:styleId="NoSpacing">
    <w:name w:val="No Spacing"/>
    <w:uiPriority w:val="99"/>
    <w:qFormat/>
    <w:rsid w:val="00CD707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2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315</TotalTime>
  <Pages>5</Pages>
  <Words>951</Words>
  <Characters>5422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2013-11-11T18:34:00Z</dcterms:created>
  <dcterms:modified xsi:type="dcterms:W3CDTF">2013-12-03T09:46:00Z</dcterms:modified>
</cp:coreProperties>
</file>