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A41" w:rsidRDefault="00F10A41" w:rsidP="00F07CDB">
      <w:pPr>
        <w:jc w:val="center"/>
        <w:rPr>
          <w:color w:val="FF0000"/>
          <w:sz w:val="30"/>
          <w:szCs w:val="30"/>
        </w:rPr>
      </w:pPr>
      <w:r w:rsidRPr="00F07CDB">
        <w:rPr>
          <w:color w:val="FF0000"/>
          <w:sz w:val="30"/>
          <w:szCs w:val="30"/>
        </w:rPr>
        <w:t>5.SINIF MATEMATİK 2.ÜNİTE ETKİNLİK</w:t>
      </w:r>
    </w:p>
    <w:p w:rsidR="00F10A41" w:rsidRDefault="00F10A41" w:rsidP="00F07CDB">
      <w:pPr>
        <w:rPr>
          <w:sz w:val="24"/>
          <w:szCs w:val="24"/>
        </w:rPr>
      </w:pPr>
      <w:r>
        <w:rPr>
          <w:sz w:val="24"/>
          <w:szCs w:val="24"/>
        </w:rPr>
        <w:t>1-Verilen bilgilere göre  sütün grafiği çetele tablosu ve sıklık tablosu çiziniz</w:t>
      </w:r>
    </w:p>
    <w:p w:rsidR="00F10A41" w:rsidRDefault="00F10A41" w:rsidP="00F07CDB">
      <w:pPr>
        <w:rPr>
          <w:sz w:val="24"/>
          <w:szCs w:val="24"/>
        </w:rPr>
      </w:pPr>
      <w:r>
        <w:rPr>
          <w:sz w:val="24"/>
          <w:szCs w:val="24"/>
        </w:rPr>
        <w:t>İmam Hatip Ortaokulu’nun kantininde günde 10 adet biskuvi 8 adet Link 15 adet tost 17 adet çikolata 3 adet Jelibon satılıyor.</w:t>
      </w:r>
    </w:p>
    <w:p w:rsidR="00F10A41" w:rsidRDefault="00F10A41" w:rsidP="00F07CDB">
      <w:pPr>
        <w:rPr>
          <w:sz w:val="24"/>
          <w:szCs w:val="24"/>
        </w:rPr>
      </w:pPr>
    </w:p>
    <w:tbl>
      <w:tblPr>
        <w:tblpPr w:leftFromText="141" w:rightFromText="141" w:vertAnchor="page" w:horzAnchor="page" w:tblpX="545" w:tblpY="46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1"/>
        <w:gridCol w:w="4531"/>
      </w:tblGrid>
      <w:tr w:rsidR="00F10A41" w:rsidRPr="005B1CA9" w:rsidTr="005B1CA9">
        <w:trPr>
          <w:trHeight w:val="477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JELİBON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477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BİSKUVİ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477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ÇIKOLATA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501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LİNK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501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TOST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10A41" w:rsidRDefault="00F10A41" w:rsidP="00F07CDB">
      <w:pPr>
        <w:jc w:val="center"/>
        <w:rPr>
          <w:sz w:val="24"/>
          <w:szCs w:val="24"/>
        </w:rPr>
      </w:pPr>
      <w:r>
        <w:rPr>
          <w:sz w:val="24"/>
          <w:szCs w:val="24"/>
        </w:rPr>
        <w:t>SIKLIK TABLOSU</w:t>
      </w: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tbl>
      <w:tblPr>
        <w:tblpPr w:leftFromText="141" w:rightFromText="141" w:vertAnchor="page" w:horzAnchor="page" w:tblpX="545" w:tblpY="46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1"/>
        <w:gridCol w:w="4531"/>
      </w:tblGrid>
      <w:tr w:rsidR="00F10A41" w:rsidRPr="005B1CA9" w:rsidTr="005B1CA9">
        <w:trPr>
          <w:trHeight w:val="477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JELİBON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477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BİSKUVİ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477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ÇIKOLATA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501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LİNK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501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TOST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504" w:tblpY="801"/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35"/>
        <w:gridCol w:w="4735"/>
      </w:tblGrid>
      <w:tr w:rsidR="00F10A41" w:rsidRPr="005B1CA9" w:rsidTr="005B1CA9">
        <w:trPr>
          <w:trHeight w:val="442"/>
        </w:trPr>
        <w:tc>
          <w:tcPr>
            <w:tcW w:w="4735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JELİBON</w:t>
            </w:r>
          </w:p>
        </w:tc>
        <w:tc>
          <w:tcPr>
            <w:tcW w:w="4735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463"/>
        </w:trPr>
        <w:tc>
          <w:tcPr>
            <w:tcW w:w="4735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LİNK</w:t>
            </w:r>
          </w:p>
        </w:tc>
        <w:tc>
          <w:tcPr>
            <w:tcW w:w="4735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442"/>
        </w:trPr>
        <w:tc>
          <w:tcPr>
            <w:tcW w:w="4735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BİSKUVİ</w:t>
            </w:r>
          </w:p>
        </w:tc>
        <w:tc>
          <w:tcPr>
            <w:tcW w:w="4735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463"/>
        </w:trPr>
        <w:tc>
          <w:tcPr>
            <w:tcW w:w="4735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TOST</w:t>
            </w:r>
          </w:p>
        </w:tc>
        <w:tc>
          <w:tcPr>
            <w:tcW w:w="4735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463"/>
        </w:trPr>
        <w:tc>
          <w:tcPr>
            <w:tcW w:w="4735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ÇİKOLATA</w:t>
            </w:r>
          </w:p>
        </w:tc>
        <w:tc>
          <w:tcPr>
            <w:tcW w:w="4735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10A41" w:rsidRDefault="00F10A41" w:rsidP="00F07CDB">
      <w:pPr>
        <w:jc w:val="center"/>
        <w:rPr>
          <w:sz w:val="24"/>
          <w:szCs w:val="24"/>
        </w:rPr>
      </w:pPr>
      <w:r>
        <w:rPr>
          <w:sz w:val="24"/>
          <w:szCs w:val="24"/>
        </w:rPr>
        <w:t>ÇETELE TABLOSU</w:t>
      </w: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tbl>
      <w:tblPr>
        <w:tblpPr w:leftFromText="141" w:rightFromText="141" w:vertAnchor="page" w:horzAnchor="page" w:tblpX="545" w:tblpY="46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1"/>
        <w:gridCol w:w="4531"/>
      </w:tblGrid>
      <w:tr w:rsidR="00F10A41" w:rsidRPr="005B1CA9" w:rsidTr="005B1CA9">
        <w:trPr>
          <w:trHeight w:val="477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JELİBON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477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BİSKUVİ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477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ÇIKOLATA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501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LİNK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0A41" w:rsidRPr="005B1CA9" w:rsidTr="005B1CA9">
        <w:trPr>
          <w:trHeight w:val="501"/>
        </w:trPr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  <w:r w:rsidRPr="005B1CA9">
              <w:rPr>
                <w:sz w:val="24"/>
                <w:szCs w:val="24"/>
              </w:rPr>
              <w:t>TOST</w:t>
            </w:r>
          </w:p>
        </w:tc>
        <w:tc>
          <w:tcPr>
            <w:tcW w:w="4531" w:type="dxa"/>
          </w:tcPr>
          <w:p w:rsidR="00F10A41" w:rsidRPr="005B1CA9" w:rsidRDefault="00F10A41" w:rsidP="005B1C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10A41" w:rsidRPr="00F07CDB" w:rsidRDefault="00F10A41" w:rsidP="00F07CDB">
      <w:pPr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  <w:r>
        <w:rPr>
          <w:sz w:val="24"/>
          <w:szCs w:val="24"/>
        </w:rPr>
        <w:t>Sütün GRAFİĞİ</w:t>
      </w:r>
    </w:p>
    <w:p w:rsidR="00F10A41" w:rsidRDefault="00F10A41" w:rsidP="00F07CDB">
      <w:pPr>
        <w:jc w:val="center"/>
        <w:rPr>
          <w:sz w:val="24"/>
          <w:szCs w:val="24"/>
        </w:rPr>
      </w:pPr>
      <w:hyperlink r:id="rId4" w:history="1">
        <w:r w:rsidRPr="00887C8E"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Default="00F10A41" w:rsidP="00F07CDB">
      <w:pPr>
        <w:jc w:val="center"/>
        <w:rPr>
          <w:sz w:val="24"/>
          <w:szCs w:val="24"/>
        </w:rPr>
      </w:pPr>
    </w:p>
    <w:p w:rsidR="00F10A41" w:rsidRPr="00F07CDB" w:rsidRDefault="00F10A41" w:rsidP="00F07CDB">
      <w:pPr>
        <w:rPr>
          <w:sz w:val="24"/>
          <w:szCs w:val="24"/>
        </w:rPr>
      </w:pPr>
      <w:r>
        <w:rPr>
          <w:sz w:val="24"/>
          <w:szCs w:val="24"/>
        </w:rPr>
        <w:t>MURATHAN KORKMAZ</w:t>
      </w:r>
    </w:p>
    <w:sectPr w:rsidR="00F10A41" w:rsidRPr="00F07CDB" w:rsidSect="00F230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7CDB"/>
    <w:rsid w:val="0058380C"/>
    <w:rsid w:val="005B1CA9"/>
    <w:rsid w:val="00711867"/>
    <w:rsid w:val="00887C8E"/>
    <w:rsid w:val="008C19BE"/>
    <w:rsid w:val="00F07CDB"/>
    <w:rsid w:val="00F10A41"/>
    <w:rsid w:val="00F23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0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7C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18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83</Words>
  <Characters>474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2013-12-28T22:27:00Z</dcterms:created>
  <dcterms:modified xsi:type="dcterms:W3CDTF">2013-12-29T09:44:00Z</dcterms:modified>
</cp:coreProperties>
</file>