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F3" w:rsidRDefault="009B0CF3" w:rsidP="00640B41">
      <w:pPr>
        <w:pStyle w:val="NoSpacing"/>
      </w:pPr>
      <w:r>
        <w:t xml:space="preserve">     </w:t>
      </w:r>
      <w:r w:rsidRPr="009C2990">
        <w:rPr>
          <w:rFonts w:ascii="Times New Roman" w:hAnsi="Times New Roman"/>
          <w:b/>
          <w:sz w:val="24"/>
          <w:szCs w:val="24"/>
        </w:rPr>
        <w:t xml:space="preserve">MATEMATİK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hyperlink r:id="rId5" w:history="1">
        <w:r w:rsidRPr="00DB2D0A">
          <w:rPr>
            <w:rStyle w:val="Hyperlink"/>
          </w:rPr>
          <w:t>www.sorubak.com</w:t>
        </w:r>
      </w:hyperlink>
      <w:r>
        <w:t xml:space="preserve"> </w:t>
      </w:r>
    </w:p>
    <w:p w:rsidR="009B0CF3" w:rsidRPr="009C2990" w:rsidRDefault="009B0CF3" w:rsidP="00AD5E83">
      <w:pPr>
        <w:rPr>
          <w:rFonts w:ascii="Times New Roman" w:hAnsi="Times New Roman"/>
          <w:b/>
          <w:sz w:val="24"/>
          <w:szCs w:val="24"/>
        </w:rPr>
      </w:pPr>
    </w:p>
    <w:p w:rsidR="009B0CF3" w:rsidRPr="009C2990" w:rsidRDefault="009B0CF3" w:rsidP="00D73FD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 xml:space="preserve">1-Babamın boyu </w:t>
      </w:r>
      <w:smartTag w:uri="urn:schemas-microsoft-com:office:smarttags" w:element="metricconverter">
        <w:smartTagPr>
          <w:attr w:name="ProductID" w:val="178 cm"/>
        </w:smartTagPr>
        <w:r w:rsidRPr="009C2990">
          <w:rPr>
            <w:rFonts w:ascii="Comic Sans MS" w:hAnsi="Comic Sans MS" w:cs="ComicSansMS"/>
          </w:rPr>
          <w:t>178 cm</w:t>
        </w:r>
      </w:smartTag>
      <w:r w:rsidRPr="009C2990">
        <w:rPr>
          <w:rFonts w:ascii="Comic Sans MS" w:hAnsi="Comic Sans MS" w:cs="ComicSansMS"/>
        </w:rPr>
        <w:t xml:space="preserve"> , kardeşimin boyu babamdan </w:t>
      </w:r>
      <w:smartTag w:uri="urn:schemas-microsoft-com:office:smarttags" w:element="metricconverter">
        <w:smartTagPr>
          <w:attr w:name="ProductID" w:val="58 cm"/>
        </w:smartTagPr>
        <w:r w:rsidRPr="009C2990">
          <w:rPr>
            <w:rFonts w:ascii="Comic Sans MS" w:hAnsi="Comic Sans MS" w:cs="ComicSansMS"/>
          </w:rPr>
          <w:t>5</w:t>
        </w:r>
        <w:r>
          <w:rPr>
            <w:rFonts w:ascii="Comic Sans MS" w:hAnsi="Comic Sans MS" w:cs="ComicSansMS"/>
          </w:rPr>
          <w:t>8</w:t>
        </w:r>
        <w:r w:rsidRPr="009C2990">
          <w:rPr>
            <w:rFonts w:ascii="Comic Sans MS" w:hAnsi="Comic Sans MS" w:cs="ComicSansMS"/>
          </w:rPr>
          <w:t xml:space="preserve"> cm</w:t>
        </w:r>
      </w:smartTag>
      <w:r w:rsidRPr="009C2990">
        <w:rPr>
          <w:rFonts w:ascii="Comic Sans MS" w:hAnsi="Comic Sans MS" w:cs="ComicSansMS"/>
        </w:rPr>
        <w:t xml:space="preserve"> kısadır.Babamla kardeşimin boylarının  toplamının ikiye bölümü kaç cm olur?</w:t>
      </w:r>
    </w:p>
    <w:p w:rsidR="009B0CF3" w:rsidRPr="009C2990" w:rsidRDefault="009B0CF3" w:rsidP="00D73FD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 xml:space="preserve">     A)149                    B) 298               C)120</w:t>
      </w:r>
    </w:p>
    <w:p w:rsidR="009B0CF3" w:rsidRDefault="009B0CF3" w:rsidP="00DC031F">
      <w:pPr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2-160 sayısının 90 eksiğinin ikiye bölümü kaça eşittir?</w:t>
      </w:r>
    </w:p>
    <w:p w:rsidR="009B0CF3" w:rsidRPr="00DC031F" w:rsidRDefault="009B0CF3" w:rsidP="00DC031F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70                    B) 35                 C) 125</w:t>
      </w:r>
    </w:p>
    <w:p w:rsidR="009B0CF3" w:rsidRDefault="009B0CF3" w:rsidP="00DC031F">
      <w:pPr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3-</w:t>
      </w:r>
      <w:r>
        <w:rPr>
          <w:rFonts w:ascii="Comic Sans MS" w:hAnsi="Comic Sans MS" w:cs="ComicSansMS"/>
        </w:rPr>
        <w:t xml:space="preserve"> </w:t>
      </w:r>
      <w:r w:rsidRPr="009C2990">
        <w:rPr>
          <w:rFonts w:ascii="Comic Sans MS" w:hAnsi="Comic Sans MS" w:cs="ComicSansMS"/>
        </w:rPr>
        <w:t xml:space="preserve">3 tane </w:t>
      </w:r>
      <w:r>
        <w:rPr>
          <w:rFonts w:ascii="Comic Sans MS" w:hAnsi="Comic Sans MS" w:cs="ComicSansMS"/>
        </w:rPr>
        <w:t>sakızın</w:t>
      </w:r>
      <w:r w:rsidRPr="009C2990">
        <w:rPr>
          <w:rFonts w:ascii="Comic Sans MS" w:hAnsi="Comic Sans MS" w:cs="ComicSansMS"/>
        </w:rPr>
        <w:t xml:space="preserve"> fiyatı </w:t>
      </w:r>
      <w:r>
        <w:rPr>
          <w:rFonts w:ascii="Comic Sans MS" w:hAnsi="Comic Sans MS" w:cs="ComicSansMS"/>
        </w:rPr>
        <w:t>45</w:t>
      </w:r>
      <w:r w:rsidRPr="009C2990">
        <w:rPr>
          <w:rFonts w:ascii="Comic Sans MS" w:hAnsi="Comic Sans MS" w:cs="ComicSansMS"/>
        </w:rPr>
        <w:t xml:space="preserve"> kuruştur.Bu </w:t>
      </w:r>
      <w:r>
        <w:rPr>
          <w:rFonts w:ascii="Comic Sans MS" w:hAnsi="Comic Sans MS" w:cs="ComicSansMS"/>
        </w:rPr>
        <w:t>sakızlardan</w:t>
      </w:r>
      <w:r w:rsidRPr="009C2990">
        <w:rPr>
          <w:rFonts w:ascii="Comic Sans MS" w:hAnsi="Comic Sans MS" w:cs="ComicSansMS"/>
        </w:rPr>
        <w:t xml:space="preserve"> 36 tane alan birisi kaç kuruş öder?</w:t>
      </w:r>
    </w:p>
    <w:p w:rsidR="009B0CF3" w:rsidRPr="00DC031F" w:rsidRDefault="009B0CF3" w:rsidP="00DC031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540                   B) 15                 C) 81</w:t>
      </w:r>
    </w:p>
    <w:p w:rsidR="009B0CF3" w:rsidRDefault="009B0CF3" w:rsidP="00DC031F">
      <w:pPr>
        <w:tabs>
          <w:tab w:val="center" w:pos="4960"/>
        </w:tabs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4-</w:t>
      </w:r>
      <w:r>
        <w:rPr>
          <w:rFonts w:ascii="Comic Sans MS" w:hAnsi="Comic Sans MS" w:cs="ComicSansMS"/>
        </w:rPr>
        <w:t xml:space="preserve"> </w:t>
      </w:r>
      <w:r w:rsidRPr="009C2990">
        <w:rPr>
          <w:rFonts w:ascii="Comic Sans MS" w:hAnsi="Comic Sans MS" w:cs="ComicSansMS"/>
        </w:rPr>
        <w:t xml:space="preserve">5 katı </w:t>
      </w:r>
      <w:r>
        <w:rPr>
          <w:rFonts w:ascii="Comic Sans MS" w:hAnsi="Comic Sans MS" w:cs="ComicSansMS"/>
        </w:rPr>
        <w:t>6</w:t>
      </w:r>
      <w:r w:rsidRPr="009C2990">
        <w:rPr>
          <w:rFonts w:ascii="Comic Sans MS" w:hAnsi="Comic Sans MS" w:cs="ComicSansMS"/>
        </w:rPr>
        <w:t>0 olan sayının 15 fazlası kaçtır?</w:t>
      </w:r>
    </w:p>
    <w:p w:rsidR="009B0CF3" w:rsidRPr="00BA7115" w:rsidRDefault="009B0CF3" w:rsidP="00BA7115">
      <w:pPr>
        <w:pStyle w:val="ListParagraph"/>
        <w:numPr>
          <w:ilvl w:val="0"/>
          <w:numId w:val="4"/>
        </w:numPr>
        <w:tabs>
          <w:tab w:val="center" w:pos="4960"/>
        </w:tabs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27                    B) 75                  C) 12</w:t>
      </w:r>
      <w:r w:rsidRPr="00BA7115">
        <w:rPr>
          <w:rFonts w:ascii="Comic Sans MS" w:hAnsi="Comic Sans MS" w:cs="ComicSansMS"/>
        </w:rPr>
        <w:tab/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5-</w:t>
      </w:r>
      <w:r>
        <w:rPr>
          <w:rFonts w:ascii="Comic Sans MS" w:hAnsi="Comic Sans MS" w:cs="ComicSansMS"/>
        </w:rPr>
        <w:t xml:space="preserve"> </w:t>
      </w:r>
      <w:smartTag w:uri="urn:schemas-microsoft-com:office:smarttags" w:element="metricconverter">
        <w:smartTagPr>
          <w:attr w:name="ProductID" w:val="6 kilogram"/>
        </w:smartTagPr>
        <w:r w:rsidRPr="009C2990">
          <w:rPr>
            <w:rFonts w:ascii="Comic Sans MS" w:hAnsi="Comic Sans MS" w:cs="ComicSansMS"/>
          </w:rPr>
          <w:t>6 kilogram</w:t>
        </w:r>
      </w:smartTag>
      <w:r w:rsidRPr="009C2990">
        <w:rPr>
          <w:rFonts w:ascii="Comic Sans MS" w:hAnsi="Comic Sans MS" w:cs="ComicSansMS"/>
        </w:rPr>
        <w:t xml:space="preserve"> zeytini 30 liradan alıp, bir kilogramını 8 liradan satan marketçi </w:t>
      </w:r>
      <w:smartTag w:uri="urn:schemas-microsoft-com:office:smarttags" w:element="metricconverter">
        <w:smartTagPr>
          <w:attr w:name="ProductID" w:val="6 kilogram"/>
        </w:smartTagPr>
        <w:r w:rsidRPr="009C2990">
          <w:rPr>
            <w:rFonts w:ascii="Comic Sans MS" w:hAnsi="Comic Sans MS" w:cs="ComicSansMS"/>
          </w:rPr>
          <w:t>6 kilogram</w:t>
        </w:r>
      </w:smartTag>
      <w:r w:rsidRPr="009C2990">
        <w:rPr>
          <w:rFonts w:ascii="Comic Sans MS" w:hAnsi="Comic Sans MS" w:cs="ComicSansMS"/>
        </w:rPr>
        <w:t xml:space="preserve"> zeytinden kaç lira kar eder?</w:t>
      </w:r>
    </w:p>
    <w:p w:rsidR="009B0CF3" w:rsidRPr="00BA7115" w:rsidRDefault="009B0CF3" w:rsidP="00BA711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18                     B) 13                  C) 44</w:t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6-M</w:t>
      </w:r>
      <w:r>
        <w:rPr>
          <w:rFonts w:ascii="Comic Sans MS" w:hAnsi="Comic Sans MS" w:cs="ComicSansMS"/>
        </w:rPr>
        <w:t>ert</w:t>
      </w:r>
      <w:r w:rsidRPr="009C2990">
        <w:rPr>
          <w:rFonts w:ascii="Comic Sans MS" w:hAnsi="Comic Sans MS" w:cs="ComicSansMS"/>
        </w:rPr>
        <w:t xml:space="preserve"> 78 </w:t>
      </w:r>
      <w:r>
        <w:rPr>
          <w:rFonts w:ascii="Comic Sans MS" w:hAnsi="Comic Sans MS" w:cs="ComicSansMS"/>
        </w:rPr>
        <w:t>şekeri</w:t>
      </w:r>
      <w:r w:rsidRPr="009C2990">
        <w:rPr>
          <w:rFonts w:ascii="Comic Sans MS" w:hAnsi="Comic Sans MS" w:cs="ComicSansMS"/>
        </w:rPr>
        <w:t xml:space="preserve"> arkadaşlarına paylaştırmak istiyor.5 kişi paylaştıklarına göre artan</w:t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şeker</w:t>
      </w:r>
      <w:r w:rsidRPr="009C2990">
        <w:rPr>
          <w:rFonts w:ascii="Comic Sans MS" w:hAnsi="Comic Sans MS" w:cs="ComicSansMS"/>
        </w:rPr>
        <w:t>lerin sayısı kaçtır?</w:t>
      </w:r>
    </w:p>
    <w:p w:rsidR="009B0CF3" w:rsidRPr="007B161D" w:rsidRDefault="009B0CF3" w:rsidP="007B161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15                      B) 3                    C) 73</w:t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7-</w:t>
      </w:r>
      <w:r>
        <w:rPr>
          <w:rFonts w:ascii="Comic Sans MS" w:hAnsi="Comic Sans MS" w:cs="ComicSansMS"/>
        </w:rPr>
        <w:t xml:space="preserve"> </w:t>
      </w:r>
      <w:r w:rsidRPr="009C2990">
        <w:rPr>
          <w:rFonts w:ascii="Comic Sans MS" w:hAnsi="Comic Sans MS" w:cs="ComicSansMS"/>
        </w:rPr>
        <w:t xml:space="preserve">16 yarım </w:t>
      </w:r>
      <w:r>
        <w:rPr>
          <w:rFonts w:ascii="Comic Sans MS" w:hAnsi="Comic Sans MS" w:cs="ComicSansMS"/>
        </w:rPr>
        <w:t>ekmek 8 çeyrek</w:t>
      </w:r>
      <w:r w:rsidRPr="009C2990">
        <w:rPr>
          <w:rFonts w:ascii="Comic Sans MS" w:hAnsi="Comic Sans MS" w:cs="ComicSansMS"/>
        </w:rPr>
        <w:t xml:space="preserve"> </w:t>
      </w:r>
      <w:r>
        <w:rPr>
          <w:rFonts w:ascii="Comic Sans MS" w:hAnsi="Comic Sans MS" w:cs="ComicSansMS"/>
        </w:rPr>
        <w:t>ekmek</w:t>
      </w:r>
      <w:r w:rsidRPr="00DB2D50">
        <w:rPr>
          <w:rFonts w:ascii="Comic Sans MS" w:hAnsi="Comic Sans MS" w:cs="ComicSansMS"/>
        </w:rPr>
        <w:t xml:space="preserve"> </w:t>
      </w:r>
      <w:r w:rsidRPr="009C2990">
        <w:rPr>
          <w:rFonts w:ascii="Comic Sans MS" w:hAnsi="Comic Sans MS" w:cs="ComicSansMS"/>
        </w:rPr>
        <w:t>kaç bütün</w:t>
      </w:r>
      <w:r>
        <w:rPr>
          <w:rFonts w:ascii="Comic Sans MS" w:hAnsi="Comic Sans MS" w:cs="ComicSansMS"/>
        </w:rPr>
        <w:t xml:space="preserve"> ekmek</w:t>
      </w:r>
      <w:r w:rsidRPr="009C2990">
        <w:rPr>
          <w:rFonts w:ascii="Comic Sans MS" w:hAnsi="Comic Sans MS" w:cs="ComicSansMS"/>
        </w:rPr>
        <w:t xml:space="preserve"> eder?</w:t>
      </w:r>
    </w:p>
    <w:p w:rsidR="009B0CF3" w:rsidRPr="001E2AF8" w:rsidRDefault="009B0CF3" w:rsidP="001E2AF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8                        B) 10                  C) 24</w:t>
      </w:r>
    </w:p>
    <w:p w:rsidR="009B0CF3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color w:val="FFFFFF"/>
        </w:rPr>
      </w:pPr>
      <w:r w:rsidRPr="009C2990">
        <w:rPr>
          <w:rFonts w:ascii="Comic Sans MS" w:hAnsi="Comic Sans MS" w:cs="ComicSansMS"/>
        </w:rPr>
        <w:t xml:space="preserve">8- </w:t>
      </w:r>
      <w:r>
        <w:rPr>
          <w:rFonts w:ascii="Comic Sans MS" w:hAnsi="Comic Sans MS" w:cs="ComicSansMS"/>
        </w:rPr>
        <w:t xml:space="preserve"> </w:t>
      </w:r>
      <w:r>
        <w:rPr>
          <w:rFonts w:ascii="Comic Sans MS" w:hAnsi="Comic Sans MS" w:cs="ComicSansMS"/>
          <w:color w:val="000000"/>
        </w:rPr>
        <w:t>9</w:t>
      </w:r>
      <w:r w:rsidRPr="009C2990">
        <w:rPr>
          <w:rFonts w:ascii="Comic Sans MS" w:hAnsi="Comic Sans MS" w:cs="ComicSansMS"/>
          <w:color w:val="000000"/>
        </w:rPr>
        <w:t xml:space="preserve"> düzine kalem </w:t>
      </w:r>
      <w:r>
        <w:rPr>
          <w:rFonts w:ascii="Comic Sans MS" w:hAnsi="Comic Sans MS" w:cs="ComicSansMS"/>
          <w:color w:val="000000"/>
        </w:rPr>
        <w:t>altışarlı</w:t>
      </w:r>
      <w:r w:rsidRPr="009C2990">
        <w:rPr>
          <w:rFonts w:ascii="Comic Sans MS" w:hAnsi="Comic Sans MS" w:cs="ComicSansMS"/>
          <w:color w:val="000000"/>
        </w:rPr>
        <w:t xml:space="preserve"> gruplara ayrılırsa kaç</w:t>
      </w:r>
      <w:r>
        <w:rPr>
          <w:rFonts w:ascii="Comic Sans MS" w:hAnsi="Comic Sans MS" w:cs="ComicSansMS"/>
          <w:color w:val="000000"/>
        </w:rPr>
        <w:t xml:space="preserve"> grup olur</w:t>
      </w:r>
      <w:r w:rsidRPr="009C2990">
        <w:rPr>
          <w:rFonts w:ascii="Comic Sans MS" w:hAnsi="Comic Sans MS" w:cs="ComicSansMS"/>
          <w:color w:val="000000"/>
        </w:rPr>
        <w:t>?</w:t>
      </w:r>
      <w:r>
        <w:rPr>
          <w:rFonts w:ascii="Comic Sans MS" w:hAnsi="Comic Sans MS" w:cs="ComicSansMS"/>
          <w:color w:val="FFFFFF"/>
        </w:rPr>
        <w:t>5</w:t>
      </w:r>
    </w:p>
    <w:p w:rsidR="009B0CF3" w:rsidRDefault="009B0CF3" w:rsidP="00AD5E83">
      <w:pPr>
        <w:pStyle w:val="ListParagraph"/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r w:rsidRPr="00AD5E83">
        <w:rPr>
          <w:rFonts w:ascii="Comic Sans MS" w:hAnsi="Comic Sans MS"/>
        </w:rPr>
        <w:t>108</w:t>
      </w:r>
      <w:r>
        <w:rPr>
          <w:rFonts w:ascii="Comic Sans MS" w:hAnsi="Comic Sans MS"/>
        </w:rPr>
        <w:t xml:space="preserve">                    B) 21                   C)18</w:t>
      </w:r>
    </w:p>
    <w:p w:rsidR="009B0CF3" w:rsidRPr="00AD5E83" w:rsidRDefault="009B0CF3" w:rsidP="00AD5E83">
      <w:pPr>
        <w:spacing w:after="0" w:line="240" w:lineRule="auto"/>
        <w:rPr>
          <w:rFonts w:ascii="Comic Sans MS" w:hAnsi="Comic Sans MS"/>
        </w:rPr>
      </w:pPr>
      <w:r w:rsidRPr="00AD5E83">
        <w:rPr>
          <w:rFonts w:ascii="Comic Sans MS" w:hAnsi="Comic Sans MS" w:cs="ComicSansMS"/>
        </w:rPr>
        <w:t>9- 56 karpuzun yarısının yarısı kaç karpuz eder?</w:t>
      </w:r>
    </w:p>
    <w:p w:rsidR="009B0CF3" w:rsidRPr="00AD5E83" w:rsidRDefault="009B0CF3" w:rsidP="00AD5E8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28                      B) 102                 C) 14</w:t>
      </w:r>
    </w:p>
    <w:p w:rsidR="009B0CF3" w:rsidRDefault="009B0CF3" w:rsidP="00DC031F">
      <w:pPr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 xml:space="preserve">10- </w:t>
      </w:r>
      <w:r>
        <w:rPr>
          <w:rFonts w:ascii="Comic Sans MS" w:hAnsi="Comic Sans MS" w:cs="ComicSansMS"/>
        </w:rPr>
        <w:t>64</w:t>
      </w:r>
      <w:r w:rsidRPr="009C2990">
        <w:rPr>
          <w:rFonts w:ascii="Comic Sans MS" w:hAnsi="Comic Sans MS" w:cs="ComicSansMS"/>
        </w:rPr>
        <w:t xml:space="preserve"> sayısının çeyreği kaç olur?</w:t>
      </w:r>
    </w:p>
    <w:p w:rsidR="009B0CF3" w:rsidRPr="00AD5E83" w:rsidRDefault="009B0CF3" w:rsidP="00AD5E83">
      <w:pPr>
        <w:pStyle w:val="ListParagraph"/>
        <w:numPr>
          <w:ilvl w:val="0"/>
          <w:numId w:val="11"/>
        </w:numPr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32                       B) 16                   C)24</w:t>
      </w:r>
    </w:p>
    <w:p w:rsidR="009B0CF3" w:rsidRDefault="009B0CF3" w:rsidP="00DC031F">
      <w:pPr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11- Bir bölme işleminde bölünen</w:t>
      </w:r>
      <w:r>
        <w:rPr>
          <w:rFonts w:ascii="Comic Sans MS" w:hAnsi="Comic Sans MS" w:cs="ComicSansMS"/>
        </w:rPr>
        <w:t>86</w:t>
      </w:r>
      <w:r w:rsidRPr="009C2990">
        <w:rPr>
          <w:rFonts w:ascii="Comic Sans MS" w:hAnsi="Comic Sans MS" w:cs="ComicSansMS"/>
        </w:rPr>
        <w:t>, bölen 5 ise kalan kaçtır?</w:t>
      </w:r>
    </w:p>
    <w:p w:rsidR="009B0CF3" w:rsidRPr="005F54BB" w:rsidRDefault="009B0CF3" w:rsidP="005F54BB">
      <w:pPr>
        <w:pStyle w:val="ListParagraph"/>
        <w:numPr>
          <w:ilvl w:val="0"/>
          <w:numId w:val="12"/>
        </w:numPr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1                          B) 17                  C) 22</w:t>
      </w:r>
    </w:p>
    <w:p w:rsidR="009B0CF3" w:rsidRDefault="009B0CF3" w:rsidP="00DC031F">
      <w:pPr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12- Bölünenin 87, bölenin 7 olduğu bir bölme işleminde bölüm ve kalanın toplamı kaç olur?</w:t>
      </w:r>
    </w:p>
    <w:p w:rsidR="009B0CF3" w:rsidRPr="005F54BB" w:rsidRDefault="009B0CF3" w:rsidP="005F54BB">
      <w:pPr>
        <w:pStyle w:val="ListParagraph"/>
        <w:numPr>
          <w:ilvl w:val="0"/>
          <w:numId w:val="13"/>
        </w:numPr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>15                         B) 12                 C) 19</w:t>
      </w:r>
    </w:p>
    <w:p w:rsidR="009B0CF3" w:rsidRPr="009C2990" w:rsidRDefault="009B0CF3" w:rsidP="007A275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>13-</w:t>
      </w:r>
      <w:r>
        <w:rPr>
          <w:rFonts w:ascii="Comic Sans MS" w:hAnsi="Comic Sans MS" w:cs="ComicSansMS"/>
        </w:rPr>
        <w:t>Mert</w:t>
      </w:r>
      <w:r w:rsidRPr="009C2990">
        <w:rPr>
          <w:rFonts w:ascii="Comic Sans MS" w:hAnsi="Comic Sans MS" w:cs="ComicSansMS"/>
        </w:rPr>
        <w:t xml:space="preserve"> ile </w:t>
      </w:r>
      <w:r>
        <w:rPr>
          <w:rFonts w:ascii="Comic Sans MS" w:hAnsi="Comic Sans MS" w:cs="ComicSansMS"/>
        </w:rPr>
        <w:t>İlayda</w:t>
      </w:r>
      <w:r w:rsidRPr="009C2990">
        <w:rPr>
          <w:rFonts w:ascii="Comic Sans MS" w:hAnsi="Comic Sans MS" w:cs="ComicSansMS"/>
        </w:rPr>
        <w:t xml:space="preserve">’nın yaşları toplamı 29 dur. </w:t>
      </w:r>
      <w:r>
        <w:rPr>
          <w:rFonts w:ascii="Comic Sans MS" w:hAnsi="Comic Sans MS" w:cs="ComicSansMS"/>
        </w:rPr>
        <w:t>Mert</w:t>
      </w:r>
      <w:r w:rsidRPr="009C2990">
        <w:rPr>
          <w:rFonts w:ascii="Comic Sans MS" w:hAnsi="Comic Sans MS" w:cs="ComicSansMS"/>
        </w:rPr>
        <w:t xml:space="preserve"> 9 yaş büyük ise, </w:t>
      </w:r>
      <w:r>
        <w:rPr>
          <w:rFonts w:ascii="Comic Sans MS" w:hAnsi="Comic Sans MS" w:cs="ComicSansMS"/>
        </w:rPr>
        <w:t>İlayda</w:t>
      </w:r>
      <w:r w:rsidRPr="009C2990">
        <w:rPr>
          <w:rFonts w:ascii="Comic Sans MS" w:hAnsi="Comic Sans MS" w:cs="ComicSansMS"/>
        </w:rPr>
        <w:t xml:space="preserve"> kaç yaşındadır?</w:t>
      </w:r>
    </w:p>
    <w:p w:rsidR="009B0CF3" w:rsidRPr="00F86479" w:rsidRDefault="009B0CF3" w:rsidP="00F86479">
      <w:pPr>
        <w:pStyle w:val="ListParagraph"/>
        <w:numPr>
          <w:ilvl w:val="0"/>
          <w:numId w:val="14"/>
        </w:numPr>
        <w:spacing w:after="0" w:line="240" w:lineRule="auto"/>
        <w:rPr>
          <w:rFonts w:ascii="Comic Sans MS" w:hAnsi="Comic Sans MS" w:cs="ComicSansMS"/>
        </w:rPr>
      </w:pPr>
      <w:r>
        <w:rPr>
          <w:rFonts w:ascii="Comic Sans MS" w:hAnsi="Comic Sans MS" w:cs="ComicSansMS"/>
        </w:rPr>
        <w:t xml:space="preserve">10                        B) 19                  C) 20                  </w:t>
      </w:r>
    </w:p>
    <w:p w:rsidR="009B0CF3" w:rsidRPr="009C2990" w:rsidRDefault="009B0CF3" w:rsidP="007A275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  <w:r w:rsidRPr="009C2990">
        <w:rPr>
          <w:rFonts w:ascii="Comic Sans MS" w:hAnsi="Comic Sans MS" w:cs="ComicSansMS"/>
        </w:rPr>
        <w:t xml:space="preserve">14- Yarısı 60 olan sayının </w:t>
      </w:r>
      <w:r>
        <w:rPr>
          <w:rFonts w:ascii="Comic Sans MS" w:hAnsi="Comic Sans MS" w:cs="ComicSansMS"/>
        </w:rPr>
        <w:t>42</w:t>
      </w:r>
      <w:r w:rsidRPr="009C2990">
        <w:rPr>
          <w:rFonts w:ascii="Comic Sans MS" w:hAnsi="Comic Sans MS" w:cs="ComicSansMS"/>
        </w:rPr>
        <w:t>8 fazlası kaç eder?</w:t>
      </w:r>
    </w:p>
    <w:p w:rsidR="009B0CF3" w:rsidRPr="00025B1E" w:rsidRDefault="009B0CF3" w:rsidP="00025B1E">
      <w:pPr>
        <w:spacing w:after="0" w:line="240" w:lineRule="auto"/>
        <w:rPr>
          <w:rFonts w:ascii="Comic Sans MS" w:hAnsi="Comic Sans MS"/>
          <w:b/>
        </w:rPr>
      </w:pPr>
      <w:r w:rsidRPr="00025B1E">
        <w:rPr>
          <w:rFonts w:ascii="Comic Sans MS" w:hAnsi="Comic Sans MS"/>
          <w:b/>
        </w:rPr>
        <w:t>Cevabını buraya yaz</w:t>
      </w:r>
      <w:r>
        <w:rPr>
          <w:rFonts w:ascii="Comic Sans MS" w:hAnsi="Comic Sans MS"/>
          <w:b/>
        </w:rPr>
        <w:t>:</w:t>
      </w:r>
      <w:r w:rsidRPr="00025B1E">
        <w:rPr>
          <w:rFonts w:ascii="Comic Sans MS" w:hAnsi="Comic Sans MS"/>
          <w:b/>
        </w:rPr>
        <w:t>………..</w:t>
      </w:r>
    </w:p>
    <w:p w:rsidR="009B0CF3" w:rsidRPr="009C2990" w:rsidRDefault="009B0CF3" w:rsidP="007A275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9C2990">
        <w:rPr>
          <w:rFonts w:ascii="Comic Sans MS" w:hAnsi="Comic Sans MS" w:cs="ComicSansMS"/>
        </w:rPr>
        <w:t xml:space="preserve">15- </w:t>
      </w:r>
      <w:r w:rsidRPr="009C2990">
        <w:rPr>
          <w:rFonts w:ascii="Comic Sans MS" w:hAnsi="Comic Sans MS"/>
        </w:rPr>
        <w:t>Ö</w:t>
      </w:r>
      <w:r>
        <w:rPr>
          <w:rFonts w:ascii="Comic Sans MS" w:hAnsi="Comic Sans MS"/>
        </w:rPr>
        <w:t>nder</w:t>
      </w:r>
      <w:r w:rsidRPr="009C2990">
        <w:rPr>
          <w:rFonts w:ascii="Comic Sans MS" w:hAnsi="Comic Sans MS"/>
        </w:rPr>
        <w:t xml:space="preserve"> amca her biri </w:t>
      </w:r>
      <w:smartTag w:uri="urn:schemas-microsoft-com:office:smarttags" w:element="metricconverter">
        <w:smartTagPr>
          <w:attr w:name="ProductID" w:val="210 m"/>
        </w:smartTagPr>
        <w:r w:rsidRPr="009C2990">
          <w:rPr>
            <w:rFonts w:ascii="Comic Sans MS" w:hAnsi="Comic Sans MS"/>
          </w:rPr>
          <w:t>210 m</w:t>
        </w:r>
      </w:smartTag>
      <w:r w:rsidRPr="009C2990">
        <w:rPr>
          <w:rFonts w:ascii="Comic Sans MS" w:hAnsi="Comic Sans MS"/>
        </w:rPr>
        <w:t xml:space="preserve"> olan 4 tel yumağını açarak tel artmayacak şekilde uç uca bağlayarak bahçenin etrafını çevirdi. Bahçenin çevresi kaç metredir?</w:t>
      </w:r>
    </w:p>
    <w:p w:rsidR="009B0CF3" w:rsidRPr="00025B1E" w:rsidRDefault="009B0CF3" w:rsidP="00025B1E">
      <w:pPr>
        <w:spacing w:after="0" w:line="240" w:lineRule="auto"/>
        <w:rPr>
          <w:rFonts w:ascii="Comic Sans MS" w:hAnsi="Comic Sans MS"/>
          <w:b/>
        </w:rPr>
      </w:pPr>
      <w:r w:rsidRPr="00025B1E">
        <w:rPr>
          <w:rFonts w:ascii="Comic Sans MS" w:hAnsi="Comic Sans MS"/>
          <w:b/>
        </w:rPr>
        <w:t>Cevabını buraya yaz</w:t>
      </w:r>
      <w:r>
        <w:rPr>
          <w:rFonts w:ascii="Comic Sans MS" w:hAnsi="Comic Sans MS"/>
          <w:b/>
        </w:rPr>
        <w:t>:</w:t>
      </w:r>
      <w:r w:rsidRPr="00025B1E">
        <w:rPr>
          <w:rFonts w:ascii="Comic Sans MS" w:hAnsi="Comic Sans MS"/>
          <w:b/>
        </w:rPr>
        <w:t>………..</w:t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9C2990">
        <w:rPr>
          <w:rFonts w:ascii="Comic Sans MS" w:hAnsi="Comic Sans MS" w:cs="ComicSansMS"/>
        </w:rPr>
        <w:t>16-</w:t>
      </w:r>
      <w:r w:rsidRPr="009C2990">
        <w:rPr>
          <w:rFonts w:ascii="Comic Sans MS" w:hAnsi="Comic Sans MS"/>
        </w:rPr>
        <w:t>Bir kampa katılan çocuklar yaşlarına göre yirmili 7 gruba ayrıldı. Her gruptan ikişer çocuk odun toplamak için çevreye dağıldı. Kampta kaç çocuk kaldı?</w:t>
      </w:r>
    </w:p>
    <w:p w:rsidR="009B0CF3" w:rsidRPr="00025B1E" w:rsidRDefault="009B0CF3" w:rsidP="00DC031F">
      <w:pPr>
        <w:spacing w:after="0" w:line="240" w:lineRule="auto"/>
        <w:rPr>
          <w:rFonts w:ascii="Comic Sans MS" w:hAnsi="Comic Sans MS"/>
          <w:b/>
        </w:rPr>
      </w:pPr>
      <w:r w:rsidRPr="00025B1E">
        <w:rPr>
          <w:rFonts w:ascii="Comic Sans MS" w:hAnsi="Comic Sans MS"/>
          <w:b/>
        </w:rPr>
        <w:t>Cevabını buraya yaz</w:t>
      </w:r>
      <w:r>
        <w:rPr>
          <w:rFonts w:ascii="Comic Sans MS" w:hAnsi="Comic Sans MS"/>
          <w:b/>
        </w:rPr>
        <w:t>:</w:t>
      </w:r>
      <w:r w:rsidRPr="00025B1E">
        <w:rPr>
          <w:rFonts w:ascii="Comic Sans MS" w:hAnsi="Comic Sans MS"/>
          <w:b/>
        </w:rPr>
        <w:t>………..</w:t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9C2990">
        <w:rPr>
          <w:rFonts w:ascii="Comic Sans MS" w:hAnsi="Comic Sans MS"/>
        </w:rPr>
        <w:t>17- Bir kırtasiyeci 8 koli defter aldı. Her koliden 45 defter çıktı. Defterlerin 157 tanesini ilk hafta sattı. Geriye kaç defter kaldı?</w:t>
      </w:r>
    </w:p>
    <w:p w:rsidR="009B0CF3" w:rsidRPr="00025B1E" w:rsidRDefault="009B0CF3" w:rsidP="00025B1E">
      <w:pPr>
        <w:spacing w:after="0" w:line="240" w:lineRule="auto"/>
        <w:rPr>
          <w:rFonts w:ascii="Comic Sans MS" w:hAnsi="Comic Sans MS"/>
          <w:b/>
        </w:rPr>
      </w:pPr>
      <w:r w:rsidRPr="00025B1E">
        <w:rPr>
          <w:rFonts w:ascii="Comic Sans MS" w:hAnsi="Comic Sans MS"/>
          <w:b/>
        </w:rPr>
        <w:t>Cevabını buraya yaz</w:t>
      </w:r>
      <w:r>
        <w:rPr>
          <w:rFonts w:ascii="Comic Sans MS" w:hAnsi="Comic Sans MS"/>
          <w:b/>
        </w:rPr>
        <w:t>:</w:t>
      </w:r>
      <w:r w:rsidRPr="00025B1E">
        <w:rPr>
          <w:rFonts w:ascii="Comic Sans MS" w:hAnsi="Comic Sans MS"/>
          <w:b/>
        </w:rPr>
        <w:t>………..</w:t>
      </w:r>
    </w:p>
    <w:p w:rsidR="009B0CF3" w:rsidRPr="009C2990" w:rsidRDefault="009B0CF3" w:rsidP="00DC031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9C2990">
        <w:rPr>
          <w:rFonts w:ascii="Comic Sans MS" w:hAnsi="Comic Sans MS"/>
        </w:rPr>
        <w:t xml:space="preserve">18-Bir adımım </w:t>
      </w:r>
      <w:smartTag w:uri="urn:schemas-microsoft-com:office:smarttags" w:element="metricconverter">
        <w:smartTagPr>
          <w:attr w:name="ProductID" w:val="54 cm"/>
        </w:smartTagPr>
        <w:r w:rsidRPr="009C2990">
          <w:rPr>
            <w:rFonts w:ascii="Comic Sans MS" w:hAnsi="Comic Sans MS"/>
          </w:rPr>
          <w:t>54 cm</w:t>
        </w:r>
      </w:smartTag>
      <w:r w:rsidRPr="009C2990">
        <w:rPr>
          <w:rFonts w:ascii="Comic Sans MS" w:hAnsi="Comic Sans MS"/>
        </w:rPr>
        <w:t xml:space="preserve"> gelmektedir. Sınıfımızın yazı tahtasını adımladığımda 6 adım geldiğine göre yazı tahtası kaç cm’ dir?</w:t>
      </w:r>
    </w:p>
    <w:p w:rsidR="009B0CF3" w:rsidRDefault="009B0CF3" w:rsidP="00025B1E">
      <w:pPr>
        <w:spacing w:after="0" w:line="240" w:lineRule="auto"/>
        <w:rPr>
          <w:rFonts w:ascii="Comic Sans MS" w:hAnsi="Comic Sans MS"/>
          <w:b/>
        </w:rPr>
      </w:pPr>
      <w:r w:rsidRPr="00025B1E">
        <w:rPr>
          <w:rFonts w:ascii="Comic Sans MS" w:hAnsi="Comic Sans MS"/>
          <w:b/>
        </w:rPr>
        <w:t>Cevabını buraya yaz</w:t>
      </w:r>
      <w:r>
        <w:rPr>
          <w:rFonts w:ascii="Comic Sans MS" w:hAnsi="Comic Sans MS"/>
          <w:b/>
        </w:rPr>
        <w:t>:</w:t>
      </w:r>
      <w:r w:rsidRPr="00025B1E">
        <w:rPr>
          <w:rFonts w:ascii="Comic Sans MS" w:hAnsi="Comic Sans MS"/>
          <w:b/>
        </w:rPr>
        <w:t>………..</w:t>
      </w:r>
    </w:p>
    <w:p w:rsidR="009B0CF3" w:rsidRDefault="009B0CF3" w:rsidP="00025B1E">
      <w:pPr>
        <w:spacing w:after="0" w:line="240" w:lineRule="auto"/>
        <w:rPr>
          <w:rFonts w:ascii="Comic Sans MS" w:hAnsi="Comic Sans MS"/>
          <w:b/>
        </w:rPr>
      </w:pPr>
    </w:p>
    <w:p w:rsidR="009B0CF3" w:rsidRPr="00025B1E" w:rsidRDefault="009B0CF3" w:rsidP="00025B1E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Çarşamba günü ………..sayfa kitap okudum.       Yıldız Yaprak Test 12.testi yapalım.</w:t>
      </w:r>
    </w:p>
    <w:sectPr w:rsidR="009B0CF3" w:rsidRPr="00025B1E" w:rsidSect="009C29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54B"/>
    <w:multiLevelType w:val="hybridMultilevel"/>
    <w:tmpl w:val="3F4A7B1E"/>
    <w:lvl w:ilvl="0" w:tplc="01964EBE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">
    <w:nsid w:val="071D24F4"/>
    <w:multiLevelType w:val="hybridMultilevel"/>
    <w:tmpl w:val="8842F664"/>
    <w:lvl w:ilvl="0" w:tplc="2B70C552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9426589"/>
    <w:multiLevelType w:val="hybridMultilevel"/>
    <w:tmpl w:val="69622FEE"/>
    <w:lvl w:ilvl="0" w:tplc="F0CA2038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16A15998"/>
    <w:multiLevelType w:val="hybridMultilevel"/>
    <w:tmpl w:val="B3D210A4"/>
    <w:lvl w:ilvl="0" w:tplc="027EF9E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4">
    <w:nsid w:val="1C9C31D8"/>
    <w:multiLevelType w:val="hybridMultilevel"/>
    <w:tmpl w:val="BA549E52"/>
    <w:lvl w:ilvl="0" w:tplc="D4FE9F3E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5">
    <w:nsid w:val="28AB6D53"/>
    <w:multiLevelType w:val="hybridMultilevel"/>
    <w:tmpl w:val="8E340DEA"/>
    <w:lvl w:ilvl="0" w:tplc="2E4EECCA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6">
    <w:nsid w:val="2B9A7842"/>
    <w:multiLevelType w:val="hybridMultilevel"/>
    <w:tmpl w:val="B1185244"/>
    <w:lvl w:ilvl="0" w:tplc="4C9A0E6C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D5D04F7"/>
    <w:multiLevelType w:val="hybridMultilevel"/>
    <w:tmpl w:val="B9207B48"/>
    <w:lvl w:ilvl="0" w:tplc="034CF67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8">
    <w:nsid w:val="2E471FE4"/>
    <w:multiLevelType w:val="hybridMultilevel"/>
    <w:tmpl w:val="6DE8EF50"/>
    <w:lvl w:ilvl="0" w:tplc="A5E2521C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9">
    <w:nsid w:val="41DC4FDE"/>
    <w:multiLevelType w:val="hybridMultilevel"/>
    <w:tmpl w:val="502034B8"/>
    <w:lvl w:ilvl="0" w:tplc="6D524D70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0">
    <w:nsid w:val="586E2EC4"/>
    <w:multiLevelType w:val="hybridMultilevel"/>
    <w:tmpl w:val="22F801AE"/>
    <w:lvl w:ilvl="0" w:tplc="601CAC30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1">
    <w:nsid w:val="61303E85"/>
    <w:multiLevelType w:val="hybridMultilevel"/>
    <w:tmpl w:val="566259BE"/>
    <w:lvl w:ilvl="0" w:tplc="6EBA2F78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2">
    <w:nsid w:val="675A385D"/>
    <w:multiLevelType w:val="hybridMultilevel"/>
    <w:tmpl w:val="F0520A6E"/>
    <w:lvl w:ilvl="0" w:tplc="F59CE564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3">
    <w:nsid w:val="6B2D5C08"/>
    <w:multiLevelType w:val="hybridMultilevel"/>
    <w:tmpl w:val="218091A4"/>
    <w:lvl w:ilvl="0" w:tplc="E09ECC52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4">
    <w:nsid w:val="72C53C7A"/>
    <w:multiLevelType w:val="hybridMultilevel"/>
    <w:tmpl w:val="B0AC62C4"/>
    <w:lvl w:ilvl="0" w:tplc="041F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14"/>
  </w:num>
  <w:num w:numId="10">
    <w:abstractNumId w:val="2"/>
  </w:num>
  <w:num w:numId="11">
    <w:abstractNumId w:val="6"/>
  </w:num>
  <w:num w:numId="12">
    <w:abstractNumId w:val="10"/>
  </w:num>
  <w:num w:numId="13">
    <w:abstractNumId w:val="1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15D"/>
    <w:rsid w:val="00024EA7"/>
    <w:rsid w:val="00025B1E"/>
    <w:rsid w:val="00126B92"/>
    <w:rsid w:val="001663C1"/>
    <w:rsid w:val="00175887"/>
    <w:rsid w:val="001E2AF8"/>
    <w:rsid w:val="001E65D1"/>
    <w:rsid w:val="001F0F3E"/>
    <w:rsid w:val="002A049B"/>
    <w:rsid w:val="00376CC6"/>
    <w:rsid w:val="004B76C2"/>
    <w:rsid w:val="004E77EB"/>
    <w:rsid w:val="005F54BB"/>
    <w:rsid w:val="00605A73"/>
    <w:rsid w:val="00640B41"/>
    <w:rsid w:val="00666BFB"/>
    <w:rsid w:val="006D624E"/>
    <w:rsid w:val="007A2756"/>
    <w:rsid w:val="007B161D"/>
    <w:rsid w:val="00807255"/>
    <w:rsid w:val="0097415D"/>
    <w:rsid w:val="009A066F"/>
    <w:rsid w:val="009A756E"/>
    <w:rsid w:val="009B0CF3"/>
    <w:rsid w:val="009C2990"/>
    <w:rsid w:val="00A212D0"/>
    <w:rsid w:val="00A94845"/>
    <w:rsid w:val="00AD5E83"/>
    <w:rsid w:val="00AE6F2A"/>
    <w:rsid w:val="00BA7115"/>
    <w:rsid w:val="00C61501"/>
    <w:rsid w:val="00D44088"/>
    <w:rsid w:val="00D4613B"/>
    <w:rsid w:val="00D73FDE"/>
    <w:rsid w:val="00DB2D0A"/>
    <w:rsid w:val="00DB2D50"/>
    <w:rsid w:val="00DC031F"/>
    <w:rsid w:val="00EA79AD"/>
    <w:rsid w:val="00F60E04"/>
    <w:rsid w:val="00F62BDB"/>
    <w:rsid w:val="00F8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0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C031F"/>
    <w:pPr>
      <w:ind w:left="720"/>
      <w:contextualSpacing/>
    </w:pPr>
  </w:style>
  <w:style w:type="paragraph" w:styleId="NoSpacing">
    <w:name w:val="No Spacing"/>
    <w:uiPriority w:val="99"/>
    <w:qFormat/>
    <w:rsid w:val="00640B41"/>
  </w:style>
  <w:style w:type="character" w:styleId="Hyperlink">
    <w:name w:val="Hyperlink"/>
    <w:basedOn w:val="DefaultParagraphFont"/>
    <w:uiPriority w:val="99"/>
    <w:rsid w:val="00640B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390</Words>
  <Characters>2226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BEKİR</dc:creator>
  <cp:keywords>www.sorubak.com</cp:keywords>
  <dc:description>www.sorubak.com</dc:description>
  <cp:lastModifiedBy>edanur</cp:lastModifiedBy>
  <cp:revision>5</cp:revision>
  <dcterms:created xsi:type="dcterms:W3CDTF">2013-04-16T20:51:00Z</dcterms:created>
  <dcterms:modified xsi:type="dcterms:W3CDTF">2014-01-01T20:23:00Z</dcterms:modified>
  <cp:category>www.sorubak.com</cp:category>
</cp:coreProperties>
</file>