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4DEF" w:rsidRDefault="000B4DEF" w:rsidP="000D1BDA">
      <w:pPr>
        <w:pStyle w:val="NoSpacing"/>
      </w:pPr>
      <w:r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-29.6pt;margin-top:-38pt;width:482.5pt;height:93.7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">
            <v:textbox>
              <w:txbxContent>
                <w:p w:rsidR="000B4DEF" w:rsidRPr="009625B2" w:rsidRDefault="000B4DEF" w:rsidP="00F8341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2013-2014 </w:t>
                  </w:r>
                  <w:r w:rsidRPr="009625B2">
                    <w:rPr>
                      <w:b/>
                    </w:rPr>
                    <w:t xml:space="preserve"> EĞİTİM ÖĞRETİM YILI </w:t>
                  </w:r>
                  <w:r>
                    <w:rPr>
                      <w:b/>
                    </w:rPr>
                    <w:t>ÇINARLI</w:t>
                  </w:r>
                  <w:r w:rsidRPr="009625B2">
                    <w:rPr>
                      <w:b/>
                    </w:rPr>
                    <w:t xml:space="preserve"> ORTAOKULU </w:t>
                  </w:r>
                  <w:r>
                    <w:rPr>
                      <w:b/>
                    </w:rPr>
                    <w:t>5.SINIFLAR II.DÖNEM I</w:t>
                  </w:r>
                  <w:r w:rsidRPr="009625B2">
                    <w:rPr>
                      <w:b/>
                    </w:rPr>
                    <w:t>. YAZILI</w:t>
                  </w:r>
                </w:p>
                <w:p w:rsidR="000B4DEF" w:rsidRDefault="000B4DEF" w:rsidP="00F83411">
                  <w:r>
                    <w:t>AD-SOYAD: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  PUAN</w:t>
                  </w:r>
                </w:p>
                <w:p w:rsidR="000B4DEF" w:rsidRDefault="000B4DEF" w:rsidP="00F83411">
                  <w:r>
                    <w:t>SINIF-NO:</w:t>
                  </w:r>
                </w:p>
                <w:p w:rsidR="000B4DEF" w:rsidRDefault="000B4DEF" w:rsidP="00F83411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</w:rPr>
        <w:pict>
          <v:rect id="Rectangle 3" o:spid="_x0000_s1027" style="position:absolute;margin-left:367.15pt;margin-top:11.45pt;width:56.55pt;height:44.5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"/>
        </w:pict>
      </w:r>
    </w:p>
    <w:p w:rsidR="000B4DEF" w:rsidRPr="00F83411" w:rsidRDefault="000B4DEF" w:rsidP="000D1BDA">
      <w:pPr>
        <w:pStyle w:val="NoSpacing"/>
      </w:pPr>
    </w:p>
    <w:p w:rsidR="000B4DEF" w:rsidRDefault="000B4DEF" w:rsidP="000D1BDA">
      <w:pPr>
        <w:pStyle w:val="NoSpacing"/>
      </w:pPr>
    </w:p>
    <w:p w:rsidR="000B4DEF" w:rsidRDefault="000B4DEF" w:rsidP="000D1BDA">
      <w:pPr>
        <w:pStyle w:val="NoSpacing"/>
      </w:pPr>
    </w:p>
    <w:p w:rsidR="000B4DEF" w:rsidRPr="000D1BDA" w:rsidRDefault="000B4DEF" w:rsidP="000D1BDA">
      <w:pPr>
        <w:pStyle w:val="NoSpacing"/>
        <w:rPr>
          <w:b/>
        </w:rPr>
      </w:pPr>
      <w:r w:rsidRPr="000D1BDA">
        <w:rPr>
          <w:b/>
        </w:rPr>
        <w:t xml:space="preserve">S1) </w:t>
      </w:r>
    </w:p>
    <w:p w:rsidR="000B4DEF" w:rsidRDefault="000B4DEF" w:rsidP="000D1BDA">
      <w:pPr>
        <w:pStyle w:val="NoSpacing"/>
      </w:pPr>
      <w:r w:rsidRPr="00CB3AC5">
        <w:rPr>
          <w:noProof/>
          <w:sz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3" o:spid="_x0000_i1025" type="#_x0000_t75" style="width:203.25pt;height:123pt;visibility:visible">
            <v:imagedata r:id="rId7" o:title=""/>
          </v:shape>
        </w:pict>
      </w:r>
    </w:p>
    <w:p w:rsidR="000B4DEF" w:rsidRDefault="000B4DEF" w:rsidP="000D1BDA">
      <w:pPr>
        <w:pStyle w:val="NoSpacing"/>
        <w:rPr>
          <w:b/>
        </w:rPr>
      </w:pPr>
    </w:p>
    <w:p w:rsidR="000B4DEF" w:rsidRDefault="000B4DEF" w:rsidP="000D1BDA">
      <w:pPr>
        <w:pStyle w:val="NoSpacing"/>
        <w:rPr>
          <w:b/>
        </w:rPr>
      </w:pPr>
    </w:p>
    <w:p w:rsidR="000B4DEF" w:rsidRPr="000D1BDA" w:rsidRDefault="000B4DEF" w:rsidP="000D1BDA">
      <w:pPr>
        <w:pStyle w:val="NoSpacing"/>
        <w:rPr>
          <w:b/>
        </w:rPr>
      </w:pPr>
      <w:r w:rsidRPr="000D1BDA">
        <w:rPr>
          <w:b/>
        </w:rPr>
        <w:t xml:space="preserve">S2) </w:t>
      </w:r>
    </w:p>
    <w:p w:rsidR="000B4DEF" w:rsidRDefault="000B4DEF" w:rsidP="000D1BDA">
      <w:pPr>
        <w:pStyle w:val="NoSpacing"/>
      </w:pPr>
      <w:r w:rsidRPr="00CB3AC5">
        <w:rPr>
          <w:noProof/>
          <w:sz w:val="20"/>
        </w:rPr>
        <w:pict>
          <v:shape id="Resim 19" o:spid="_x0000_i1026" type="#_x0000_t75" style="width:205.5pt;height:117pt;visibility:visible">
            <v:imagedata r:id="rId8" o:title=""/>
          </v:shape>
        </w:pict>
      </w:r>
    </w:p>
    <w:p w:rsidR="000B4DEF" w:rsidRDefault="000B4DEF" w:rsidP="000D1BDA">
      <w:pPr>
        <w:pStyle w:val="NoSpacing"/>
        <w:rPr>
          <w:b/>
        </w:rPr>
      </w:pPr>
    </w:p>
    <w:p w:rsidR="000B4DEF" w:rsidRPr="000D1BDA" w:rsidRDefault="000B4DEF" w:rsidP="000D1BDA">
      <w:pPr>
        <w:pStyle w:val="NoSpacing"/>
        <w:rPr>
          <w:b/>
        </w:rPr>
      </w:pPr>
      <w:r w:rsidRPr="000D1BDA">
        <w:rPr>
          <w:b/>
        </w:rPr>
        <w:t>S3)</w:t>
      </w:r>
    </w:p>
    <w:p w:rsidR="000B4DEF" w:rsidRDefault="000B4DEF" w:rsidP="000D1BDA">
      <w:pPr>
        <w:pStyle w:val="NoSpacing"/>
      </w:pPr>
      <w:r w:rsidRPr="008F021E">
        <w:rPr>
          <w:noProof/>
        </w:rPr>
        <w:pict>
          <v:shape id="Resim 46" o:spid="_x0000_i1027" type="#_x0000_t75" style="width:191.25pt;height:177pt;visibility:visible">
            <v:imagedata r:id="rId9" o:title=""/>
          </v:shape>
        </w:pict>
      </w:r>
    </w:p>
    <w:p w:rsidR="000B4DEF" w:rsidRDefault="000B4DEF" w:rsidP="000D1BDA">
      <w:pPr>
        <w:pStyle w:val="NoSpacing"/>
      </w:pPr>
    </w:p>
    <w:p w:rsidR="000B4DEF" w:rsidRPr="000D1BDA" w:rsidRDefault="000B4DEF" w:rsidP="000D1BDA">
      <w:pPr>
        <w:pStyle w:val="NoSpacing"/>
        <w:rPr>
          <w:b/>
        </w:rPr>
      </w:pPr>
      <w:r w:rsidRPr="000D1BDA">
        <w:rPr>
          <w:b/>
        </w:rPr>
        <w:t>S4)</w:t>
      </w:r>
    </w:p>
    <w:p w:rsidR="000B4DEF" w:rsidRDefault="000B4DEF" w:rsidP="000D1BDA">
      <w:pPr>
        <w:pStyle w:val="NoSpacing"/>
      </w:pPr>
      <w:r w:rsidRPr="00CB3AC5">
        <w:rPr>
          <w:noProof/>
          <w:sz w:val="20"/>
        </w:rPr>
        <w:pict>
          <v:shape id="Resim 31" o:spid="_x0000_i1028" type="#_x0000_t75" style="width:207pt;height:115.5pt;visibility:visible">
            <v:imagedata r:id="rId10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Pr="008A785B" w:rsidRDefault="000B4DEF" w:rsidP="000D1BDA">
      <w:pPr>
        <w:pStyle w:val="NoSpacing"/>
        <w:rPr>
          <w:b/>
          <w:sz w:val="24"/>
          <w:szCs w:val="24"/>
        </w:rPr>
      </w:pPr>
      <w:r w:rsidRPr="008A785B">
        <w:rPr>
          <w:b/>
          <w:sz w:val="24"/>
          <w:szCs w:val="24"/>
        </w:rPr>
        <w:t>S5)</w: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CB3AC5">
        <w:rPr>
          <w:noProof/>
          <w:sz w:val="20"/>
        </w:rPr>
        <w:pict>
          <v:shape id="Resim 34" o:spid="_x0000_i1029" type="#_x0000_t75" style="width:230.25pt;height:78.75pt;visibility:visible">
            <v:imagedata r:id="rId11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noProof/>
          <w:sz w:val="24"/>
          <w:szCs w:val="24"/>
        </w:rPr>
      </w:pPr>
      <w:r w:rsidRPr="008A785B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>6</w:t>
      </w:r>
      <w:r w:rsidRPr="008A785B">
        <w:rPr>
          <w:b/>
          <w:sz w:val="24"/>
          <w:szCs w:val="24"/>
        </w:rPr>
        <w:t>)</w:t>
      </w:r>
      <w:r w:rsidRPr="00CE732C">
        <w:rPr>
          <w:b/>
          <w:noProof/>
          <w:sz w:val="24"/>
          <w:szCs w:val="24"/>
        </w:rPr>
        <w:t xml:space="preserve"> </w:t>
      </w:r>
    </w:p>
    <w:p w:rsidR="000B4DEF" w:rsidRDefault="000B4DEF" w:rsidP="000D1BDA">
      <w:pPr>
        <w:pStyle w:val="NoSpacing"/>
        <w:rPr>
          <w:b/>
          <w:noProof/>
          <w:sz w:val="24"/>
          <w:szCs w:val="24"/>
        </w:rPr>
      </w:pPr>
      <w:r w:rsidRPr="00CB3AC5">
        <w:rPr>
          <w:b/>
          <w:noProof/>
          <w:sz w:val="24"/>
          <w:szCs w:val="24"/>
        </w:rPr>
        <w:pict>
          <v:shape id="Resim 43" o:spid="_x0000_i1030" type="#_x0000_t75" style="width:225pt;height:122.25pt;visibility:visible">
            <v:imagedata r:id="rId12" o:title=""/>
          </v:shape>
        </w:pict>
      </w:r>
    </w:p>
    <w:p w:rsidR="000B4DEF" w:rsidRDefault="000B4DEF" w:rsidP="000D1BDA">
      <w:pPr>
        <w:pStyle w:val="NoSpacing"/>
        <w:rPr>
          <w:b/>
          <w:noProof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Pr="008A785B" w:rsidRDefault="000B4DEF" w:rsidP="000D1BDA">
      <w:pPr>
        <w:pStyle w:val="NoSpacing"/>
        <w:rPr>
          <w:b/>
          <w:sz w:val="24"/>
          <w:szCs w:val="24"/>
        </w:rPr>
      </w:pPr>
      <w:r w:rsidRPr="008A785B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>7</w:t>
      </w:r>
      <w:r w:rsidRPr="008A785B">
        <w:rPr>
          <w:b/>
          <w:sz w:val="24"/>
          <w:szCs w:val="24"/>
        </w:rPr>
        <w:t>)</w:t>
      </w:r>
    </w:p>
    <w:p w:rsidR="000B4DEF" w:rsidRDefault="000B4DEF" w:rsidP="000D1BDA">
      <w:pPr>
        <w:pStyle w:val="NoSpacing"/>
        <w:rPr>
          <w:b/>
        </w:rPr>
      </w:pPr>
      <w:r w:rsidRPr="00CB3AC5">
        <w:rPr>
          <w:b/>
          <w:noProof/>
        </w:rPr>
        <w:pict>
          <v:shape id="Resim 5" o:spid="_x0000_i1031" type="#_x0000_t75" style="width:206.25pt;height:210.75pt;visibility:visible">
            <v:imagedata r:id="rId13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8A785B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>8</w:t>
      </w:r>
      <w:r w:rsidRPr="008A785B">
        <w:rPr>
          <w:b/>
          <w:sz w:val="24"/>
          <w:szCs w:val="24"/>
        </w:rPr>
        <w:t>)</w: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CB3AC5">
        <w:rPr>
          <w:b/>
          <w:noProof/>
          <w:sz w:val="24"/>
          <w:szCs w:val="24"/>
        </w:rPr>
        <w:pict>
          <v:shape id="Resim 54" o:spid="_x0000_i1032" type="#_x0000_t75" style="width:219pt;height:138pt;visibility:visible">
            <v:imagedata r:id="rId14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Pr="008A785B" w:rsidRDefault="000B4DEF" w:rsidP="000D1BDA">
      <w:pPr>
        <w:pStyle w:val="NoSpacing"/>
        <w:rPr>
          <w:b/>
          <w:sz w:val="24"/>
          <w:szCs w:val="24"/>
        </w:rPr>
      </w:pPr>
      <w:r w:rsidRPr="008A785B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>9</w:t>
      </w:r>
      <w:r w:rsidRPr="008A785B">
        <w:rPr>
          <w:b/>
          <w:sz w:val="24"/>
          <w:szCs w:val="24"/>
        </w:rPr>
        <w:t>)</w:t>
      </w:r>
    </w:p>
    <w:p w:rsidR="000B4DEF" w:rsidRPr="008A785B" w:rsidRDefault="000B4DEF" w:rsidP="000D1BDA">
      <w:pPr>
        <w:pStyle w:val="NoSpacing"/>
        <w:rPr>
          <w:b/>
          <w:sz w:val="24"/>
          <w:szCs w:val="24"/>
        </w:rPr>
      </w:pPr>
      <w:r w:rsidRPr="00CB3AC5">
        <w:rPr>
          <w:b/>
          <w:noProof/>
          <w:sz w:val="24"/>
          <w:szCs w:val="24"/>
        </w:rPr>
        <w:pict>
          <v:shape id="Resim 57" o:spid="_x0000_i1033" type="#_x0000_t75" style="width:207.75pt;height:151.5pt;visibility:visible">
            <v:imagedata r:id="rId15" o:title=""/>
          </v:shape>
        </w:pict>
      </w:r>
    </w:p>
    <w:p w:rsidR="000B4DEF" w:rsidRPr="000D1BDA" w:rsidRDefault="000B4DEF" w:rsidP="000D1BDA">
      <w:pPr>
        <w:pStyle w:val="NoSpacing"/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  <w:r>
        <w:rPr>
          <w:b/>
          <w:sz w:val="24"/>
          <w:szCs w:val="24"/>
        </w:rPr>
        <w:t>S10)</w: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CB3AC5">
        <w:rPr>
          <w:b/>
          <w:noProof/>
          <w:sz w:val="24"/>
          <w:szCs w:val="24"/>
        </w:rPr>
        <w:pict>
          <v:shape id="Resim 14" o:spid="_x0000_i1034" type="#_x0000_t75" style="width:222pt;height:140.25pt;visibility:visible">
            <v:imagedata r:id="rId16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8A785B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>11</w:t>
      </w:r>
      <w:r w:rsidRPr="008A785B">
        <w:rPr>
          <w:b/>
          <w:sz w:val="24"/>
          <w:szCs w:val="24"/>
        </w:rPr>
        <w:t>)</w:t>
      </w:r>
    </w:p>
    <w:p w:rsidR="000B4DEF" w:rsidRPr="008A785B" w:rsidRDefault="000B4DEF" w:rsidP="000D1BDA">
      <w:pPr>
        <w:pStyle w:val="NoSpacing"/>
        <w:rPr>
          <w:sz w:val="24"/>
          <w:szCs w:val="24"/>
        </w:rPr>
      </w:pPr>
      <w:r w:rsidRPr="00CB3AC5">
        <w:rPr>
          <w:noProof/>
          <w:sz w:val="24"/>
          <w:szCs w:val="24"/>
        </w:rPr>
        <w:pict>
          <v:shape id="Resim 15" o:spid="_x0000_i1035" type="#_x0000_t75" style="width:207.75pt;height:75.75pt;visibility:visible">
            <v:imagedata r:id="rId17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Pr="00651BF0" w:rsidRDefault="000B4DEF" w:rsidP="000D1BDA">
      <w:pPr>
        <w:pStyle w:val="NoSpacing"/>
        <w:rPr>
          <w:sz w:val="24"/>
          <w:szCs w:val="24"/>
        </w:rPr>
      </w:pPr>
      <w:r w:rsidRPr="00651BF0">
        <w:rPr>
          <w:b/>
          <w:sz w:val="24"/>
          <w:szCs w:val="24"/>
        </w:rPr>
        <w:t>S1</w:t>
      </w:r>
      <w:r>
        <w:rPr>
          <w:b/>
          <w:sz w:val="24"/>
          <w:szCs w:val="24"/>
        </w:rPr>
        <w:t>2</w:t>
      </w:r>
      <w:r w:rsidRPr="00651BF0">
        <w:rPr>
          <w:b/>
          <w:sz w:val="24"/>
          <w:szCs w:val="24"/>
        </w:rPr>
        <w:t>)</w:t>
      </w:r>
    </w:p>
    <w:p w:rsidR="000B4DEF" w:rsidRDefault="000B4DEF" w:rsidP="000D1BDA">
      <w:pPr>
        <w:pStyle w:val="NoSpacing"/>
        <w:rPr>
          <w:b/>
        </w:rPr>
      </w:pPr>
      <w:r w:rsidRPr="00CB3AC5">
        <w:rPr>
          <w:b/>
          <w:noProof/>
        </w:rPr>
        <w:pict>
          <v:shape id="Resim 47" o:spid="_x0000_i1036" type="#_x0000_t75" style="width:201.75pt;height:176.25pt;visibility:visible">
            <v:imagedata r:id="rId18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Pr="00651BF0" w:rsidRDefault="000B4DEF" w:rsidP="000D1BDA">
      <w:pPr>
        <w:pStyle w:val="NoSpacing"/>
        <w:rPr>
          <w:b/>
          <w:sz w:val="24"/>
          <w:szCs w:val="24"/>
        </w:rPr>
      </w:pPr>
      <w:r w:rsidRPr="00651BF0">
        <w:rPr>
          <w:b/>
          <w:sz w:val="24"/>
          <w:szCs w:val="24"/>
        </w:rPr>
        <w:t>S1</w:t>
      </w:r>
      <w:r>
        <w:rPr>
          <w:b/>
          <w:sz w:val="24"/>
          <w:szCs w:val="24"/>
        </w:rPr>
        <w:t>3</w:t>
      </w:r>
      <w:r w:rsidRPr="00651BF0">
        <w:rPr>
          <w:b/>
          <w:sz w:val="24"/>
          <w:szCs w:val="24"/>
        </w:rPr>
        <w:t>)</w:t>
      </w:r>
    </w:p>
    <w:p w:rsidR="000B4DEF" w:rsidRDefault="000B4DEF" w:rsidP="000D1BDA">
      <w:pPr>
        <w:pStyle w:val="NoSpacing"/>
        <w:rPr>
          <w:b/>
        </w:rPr>
      </w:pPr>
      <w:r w:rsidRPr="00CB3AC5">
        <w:rPr>
          <w:b/>
          <w:noProof/>
        </w:rPr>
        <w:pict>
          <v:shape id="Resim 53" o:spid="_x0000_i1037" type="#_x0000_t75" style="width:199.5pt;height:148.5pt;visibility:visible">
            <v:imagedata r:id="rId19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651BF0">
        <w:rPr>
          <w:b/>
          <w:sz w:val="24"/>
          <w:szCs w:val="24"/>
        </w:rPr>
        <w:t>S1</w:t>
      </w:r>
      <w:r>
        <w:rPr>
          <w:b/>
          <w:sz w:val="24"/>
          <w:szCs w:val="24"/>
        </w:rPr>
        <w:t>4</w:t>
      </w:r>
      <w:r w:rsidRPr="00651BF0">
        <w:rPr>
          <w:b/>
          <w:sz w:val="24"/>
          <w:szCs w:val="24"/>
        </w:rPr>
        <w:t>)</w: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CB3AC5">
        <w:rPr>
          <w:b/>
          <w:noProof/>
          <w:sz w:val="24"/>
          <w:szCs w:val="24"/>
        </w:rPr>
        <w:pict>
          <v:shape id="Resim 58" o:spid="_x0000_i1038" type="#_x0000_t75" style="width:207pt;height:109.5pt;visibility:visible">
            <v:imagedata r:id="rId20" o:title=""/>
          </v:shape>
        </w:pict>
      </w:r>
    </w:p>
    <w:p w:rsidR="000B4DEF" w:rsidRDefault="000B4DEF" w:rsidP="00A23058">
      <w:pPr>
        <w:pStyle w:val="NoSpacing"/>
        <w:rPr>
          <w:b/>
        </w:rPr>
      </w:pPr>
    </w:p>
    <w:p w:rsidR="000B4DEF" w:rsidRDefault="000B4DEF" w:rsidP="00A23058">
      <w:pPr>
        <w:pStyle w:val="NoSpacing"/>
        <w:rPr>
          <w:b/>
          <w:sz w:val="24"/>
          <w:szCs w:val="24"/>
        </w:rPr>
      </w:pPr>
    </w:p>
    <w:p w:rsidR="000B4DEF" w:rsidRDefault="000B4DEF" w:rsidP="00A23058">
      <w:pPr>
        <w:pStyle w:val="NoSpacing"/>
        <w:rPr>
          <w:b/>
          <w:sz w:val="24"/>
          <w:szCs w:val="24"/>
        </w:rPr>
      </w:pPr>
    </w:p>
    <w:p w:rsidR="000B4DEF" w:rsidRDefault="000B4DEF" w:rsidP="00A23058">
      <w:pPr>
        <w:pStyle w:val="NoSpacing"/>
        <w:rPr>
          <w:b/>
          <w:sz w:val="24"/>
          <w:szCs w:val="24"/>
        </w:rPr>
      </w:pPr>
      <w:r w:rsidRPr="00651BF0">
        <w:rPr>
          <w:b/>
          <w:sz w:val="24"/>
          <w:szCs w:val="24"/>
        </w:rPr>
        <w:t>S1</w:t>
      </w:r>
      <w:r>
        <w:rPr>
          <w:b/>
          <w:sz w:val="24"/>
          <w:szCs w:val="24"/>
        </w:rPr>
        <w:t>5</w:t>
      </w:r>
      <w:r w:rsidRPr="00651BF0">
        <w:rPr>
          <w:b/>
          <w:sz w:val="24"/>
          <w:szCs w:val="24"/>
        </w:rPr>
        <w:t>)</w:t>
      </w:r>
    </w:p>
    <w:p w:rsidR="000B4DEF" w:rsidRPr="00D47237" w:rsidRDefault="000B4DEF" w:rsidP="000D1BDA">
      <w:pPr>
        <w:pStyle w:val="NoSpacing"/>
        <w:rPr>
          <w:b/>
        </w:rPr>
      </w:pPr>
      <w:r w:rsidRPr="00CB3AC5">
        <w:rPr>
          <w:b/>
          <w:noProof/>
        </w:rPr>
        <w:pict>
          <v:shape id="Resim 38" o:spid="_x0000_i1039" type="#_x0000_t75" style="width:209.25pt;height:93pt;visibility:visible">
            <v:imagedata r:id="rId21" o:title=""/>
          </v:shape>
        </w:pict>
      </w:r>
    </w:p>
    <w:p w:rsidR="000B4DEF" w:rsidRDefault="000B4DEF" w:rsidP="000D1BDA">
      <w:pPr>
        <w:pStyle w:val="NoSpacing"/>
        <w:rPr>
          <w:b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651BF0">
        <w:rPr>
          <w:b/>
          <w:sz w:val="24"/>
          <w:szCs w:val="24"/>
        </w:rPr>
        <w:t>S16</w:t>
      </w:r>
      <w:r>
        <w:rPr>
          <w:b/>
          <w:sz w:val="24"/>
          <w:szCs w:val="24"/>
        </w:rPr>
        <w:t>)</w:t>
      </w:r>
    </w:p>
    <w:p w:rsidR="000B4DEF" w:rsidRPr="00FD6C71" w:rsidRDefault="000B4DEF" w:rsidP="000D1BDA">
      <w:pPr>
        <w:pStyle w:val="NoSpacing"/>
        <w:rPr>
          <w:b/>
        </w:rPr>
      </w:pPr>
      <w:r w:rsidRPr="00CB3AC5">
        <w:rPr>
          <w:b/>
          <w:noProof/>
        </w:rPr>
        <w:pict>
          <v:shape id="Resim 56" o:spid="_x0000_i1040" type="#_x0000_t75" style="width:224.25pt;height:174.75pt;visibility:visible">
            <v:imagedata r:id="rId22" o:title=""/>
          </v:shape>
        </w:pict>
      </w:r>
    </w:p>
    <w:p w:rsidR="000B4DEF" w:rsidRDefault="000B4DEF" w:rsidP="000D1BDA">
      <w:pPr>
        <w:pStyle w:val="NoSpacing"/>
        <w:rPr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651BF0">
        <w:rPr>
          <w:b/>
          <w:sz w:val="24"/>
          <w:szCs w:val="24"/>
        </w:rPr>
        <w:t>S1</w:t>
      </w:r>
      <w:r>
        <w:rPr>
          <w:b/>
          <w:sz w:val="24"/>
          <w:szCs w:val="24"/>
        </w:rPr>
        <w:t>7)</w: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CB3AC5">
        <w:rPr>
          <w:b/>
          <w:noProof/>
          <w:sz w:val="24"/>
          <w:szCs w:val="24"/>
        </w:rPr>
        <w:pict>
          <v:shape id="Resim 52" o:spid="_x0000_i1041" type="#_x0000_t75" style="width:188.25pt;height:152.25pt;visibility:visible">
            <v:imagedata r:id="rId23" o:title=""/>
          </v:shape>
        </w:pict>
      </w:r>
    </w:p>
    <w:p w:rsidR="000B4DEF" w:rsidRPr="00D47237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952081">
      <w:pPr>
        <w:pStyle w:val="NoSpacing"/>
        <w:rPr>
          <w:b/>
          <w:sz w:val="24"/>
          <w:szCs w:val="24"/>
        </w:rPr>
      </w:pPr>
    </w:p>
    <w:p w:rsidR="000B4DEF" w:rsidRDefault="000B4DEF" w:rsidP="00952081">
      <w:pPr>
        <w:pStyle w:val="NoSpacing"/>
        <w:rPr>
          <w:b/>
          <w:sz w:val="24"/>
          <w:szCs w:val="24"/>
        </w:rPr>
      </w:pPr>
    </w:p>
    <w:p w:rsidR="000B4DEF" w:rsidRPr="001C41EE" w:rsidRDefault="000B4DEF" w:rsidP="00952081">
      <w:pPr>
        <w:pStyle w:val="NoSpacing"/>
        <w:rPr>
          <w:b/>
          <w:sz w:val="24"/>
          <w:szCs w:val="24"/>
        </w:rPr>
      </w:pPr>
      <w:r w:rsidRPr="001C41EE">
        <w:rPr>
          <w:b/>
          <w:sz w:val="24"/>
          <w:szCs w:val="24"/>
        </w:rPr>
        <w:t>S18)</w: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  <w:r w:rsidRPr="00CB3AC5">
        <w:rPr>
          <w:b/>
          <w:noProof/>
          <w:sz w:val="24"/>
          <w:szCs w:val="24"/>
        </w:rPr>
        <w:pict>
          <v:shape id="Resim 55" o:spid="_x0000_i1042" type="#_x0000_t75" style="width:190.5pt;height:196.5pt;visibility:visible">
            <v:imagedata r:id="rId24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Pr="00D82004" w:rsidRDefault="000B4DEF" w:rsidP="000D1BDA">
      <w:pPr>
        <w:pStyle w:val="NoSpacing"/>
        <w:rPr>
          <w:b/>
          <w:sz w:val="24"/>
          <w:szCs w:val="24"/>
        </w:rPr>
      </w:pPr>
      <w:r w:rsidRPr="00D82004">
        <w:rPr>
          <w:b/>
          <w:sz w:val="24"/>
          <w:szCs w:val="24"/>
        </w:rPr>
        <w:t>S19)</w:t>
      </w:r>
    </w:p>
    <w:p w:rsidR="000B4DEF" w:rsidRDefault="000B4DEF" w:rsidP="000D1BDA">
      <w:pPr>
        <w:pStyle w:val="NoSpacing"/>
        <w:rPr>
          <w:b/>
          <w:i/>
        </w:rPr>
      </w:pPr>
      <w:r w:rsidRPr="00CB3AC5">
        <w:rPr>
          <w:b/>
          <w:i/>
          <w:noProof/>
        </w:rPr>
        <w:pict>
          <v:shape id="Resim 59" o:spid="_x0000_i1043" type="#_x0000_t75" style="width:208.5pt;height:129.75pt;visibility:visible">
            <v:imagedata r:id="rId25" o:title=""/>
          </v:shape>
        </w:pict>
      </w: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Default="000B4DEF" w:rsidP="000D1BDA">
      <w:pPr>
        <w:pStyle w:val="NoSpacing"/>
        <w:rPr>
          <w:b/>
          <w:sz w:val="24"/>
          <w:szCs w:val="24"/>
        </w:rPr>
      </w:pPr>
    </w:p>
    <w:p w:rsidR="000B4DEF" w:rsidRPr="00D82004" w:rsidRDefault="000B4DEF" w:rsidP="000D1BDA">
      <w:pPr>
        <w:pStyle w:val="NoSpacing"/>
        <w:rPr>
          <w:b/>
          <w:sz w:val="24"/>
          <w:szCs w:val="24"/>
        </w:rPr>
      </w:pPr>
      <w:r w:rsidRPr="00D82004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>20</w:t>
      </w:r>
      <w:r w:rsidRPr="00D82004">
        <w:rPr>
          <w:b/>
          <w:sz w:val="24"/>
          <w:szCs w:val="24"/>
        </w:rPr>
        <w:t>)</w:t>
      </w:r>
    </w:p>
    <w:p w:rsidR="000B4DEF" w:rsidRDefault="000B4DEF" w:rsidP="000D1BDA">
      <w:pPr>
        <w:pStyle w:val="NoSpacing"/>
        <w:rPr>
          <w:b/>
          <w:i/>
        </w:rPr>
      </w:pPr>
      <w:r w:rsidRPr="00CB3AC5">
        <w:rPr>
          <w:b/>
          <w:i/>
          <w:noProof/>
        </w:rPr>
        <w:pict>
          <v:shape id="Resim 51" o:spid="_x0000_i1044" type="#_x0000_t75" style="width:203.25pt;height:249.75pt;visibility:visible">
            <v:imagedata r:id="rId26" o:title=""/>
          </v:shape>
        </w:pict>
      </w:r>
    </w:p>
    <w:p w:rsidR="000B4DEF" w:rsidRDefault="000B4DEF" w:rsidP="000D1BDA">
      <w:pPr>
        <w:pStyle w:val="NoSpacing"/>
      </w:pP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  <w:bookmarkStart w:id="0" w:name="_GoBack"/>
      <w:bookmarkEnd w:id="0"/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  <w:r w:rsidRPr="008F021E">
        <w:rPr>
          <w:noProof/>
        </w:rPr>
        <w:pict>
          <v:shape id="Resim 3" o:spid="_x0000_i1045" type="#_x0000_t75" style="width:246pt;height:233.2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">
            <v:imagedata r:id="rId27" o:title=""/>
            <o:lock v:ext="edit" aspectratio="f"/>
          </v:shape>
        </w:pict>
      </w: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FE799D">
      <w:pPr>
        <w:pStyle w:val="NoSpacing"/>
        <w:rPr>
          <w:b/>
        </w:rPr>
      </w:pPr>
    </w:p>
    <w:p w:rsidR="000B4DEF" w:rsidRDefault="000B4DEF" w:rsidP="00A773CF">
      <w:pPr>
        <w:pStyle w:val="NoSpacing"/>
        <w:jc w:val="center"/>
        <w:rPr>
          <w:b/>
          <w:i/>
        </w:rPr>
      </w:pPr>
      <w:r w:rsidRPr="00AB3994">
        <w:rPr>
          <w:b/>
          <w:i/>
        </w:rPr>
        <w:t>Başarılar dileri</w:t>
      </w:r>
      <w:r>
        <w:rPr>
          <w:b/>
          <w:i/>
        </w:rPr>
        <w:t>z</w:t>
      </w:r>
      <w:r w:rsidRPr="00AB3994">
        <w:rPr>
          <w:b/>
          <w:i/>
        </w:rPr>
        <w:t>.</w:t>
      </w:r>
    </w:p>
    <w:p w:rsidR="000B4DEF" w:rsidRPr="00C777B6" w:rsidRDefault="000B4DEF" w:rsidP="00A773CF">
      <w:pPr>
        <w:pStyle w:val="NoSpacing"/>
        <w:jc w:val="center"/>
        <w:rPr>
          <w:b/>
          <w:i/>
        </w:rPr>
      </w:pPr>
      <w:r w:rsidRPr="00AB3994">
        <w:rPr>
          <w:b/>
        </w:rPr>
        <w:t>Hasan SÖZDEN-</w:t>
      </w:r>
      <w:r>
        <w:rPr>
          <w:b/>
        </w:rPr>
        <w:t xml:space="preserve"> KutbettinKARATAŞ</w:t>
      </w:r>
    </w:p>
    <w:p w:rsidR="000B4DEF" w:rsidRDefault="000B4DEF" w:rsidP="00A773CF">
      <w:pPr>
        <w:pStyle w:val="NoSpacing"/>
        <w:jc w:val="center"/>
        <w:rPr>
          <w:b/>
        </w:rPr>
      </w:pPr>
      <w:r w:rsidRPr="00AB3994">
        <w:rPr>
          <w:b/>
        </w:rPr>
        <w:t>Matematik Öğretmeni</w:t>
      </w:r>
    </w:p>
    <w:p w:rsidR="000B4DEF" w:rsidRPr="00AB3994" w:rsidRDefault="000B4DEF" w:rsidP="00A773CF">
      <w:pPr>
        <w:pStyle w:val="NoSpacing"/>
        <w:jc w:val="center"/>
        <w:rPr>
          <w:b/>
        </w:rPr>
      </w:pPr>
      <w:hyperlink r:id="rId28" w:history="1">
        <w:r w:rsidRPr="000F5F56">
          <w:rPr>
            <w:rStyle w:val="Hyperlink"/>
            <w:b/>
          </w:rPr>
          <w:t>www.sorubak.com</w:t>
        </w:r>
      </w:hyperlink>
      <w:r>
        <w:rPr>
          <w:b/>
        </w:rPr>
        <w:t xml:space="preserve"> </w:t>
      </w:r>
    </w:p>
    <w:p w:rsidR="000B4DEF" w:rsidRPr="00AB3994" w:rsidRDefault="000B4DEF" w:rsidP="00FE799D">
      <w:pPr>
        <w:pStyle w:val="NoSpacing"/>
        <w:rPr>
          <w:b/>
        </w:rPr>
      </w:pPr>
    </w:p>
    <w:sectPr w:rsidR="000B4DEF" w:rsidRPr="00AB3994" w:rsidSect="00FE799D">
      <w:pgSz w:w="11906" w:h="16838"/>
      <w:pgMar w:top="993" w:right="1417" w:bottom="709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4DEF" w:rsidRDefault="000B4DEF" w:rsidP="00FD6C71">
      <w:pPr>
        <w:spacing w:after="0" w:line="240" w:lineRule="auto"/>
      </w:pPr>
      <w:r>
        <w:separator/>
      </w:r>
    </w:p>
  </w:endnote>
  <w:endnote w:type="continuationSeparator" w:id="0">
    <w:p w:rsidR="000B4DEF" w:rsidRDefault="000B4DEF" w:rsidP="00FD6C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4DEF" w:rsidRDefault="000B4DEF" w:rsidP="00FD6C71">
      <w:pPr>
        <w:spacing w:after="0" w:line="240" w:lineRule="auto"/>
      </w:pPr>
      <w:r>
        <w:separator/>
      </w:r>
    </w:p>
  </w:footnote>
  <w:footnote w:type="continuationSeparator" w:id="0">
    <w:p w:rsidR="000B4DEF" w:rsidRDefault="000B4DEF" w:rsidP="00FD6C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186E3C"/>
    <w:multiLevelType w:val="hybridMultilevel"/>
    <w:tmpl w:val="A6909388"/>
    <w:lvl w:ilvl="0" w:tplc="F1A2994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6120884"/>
    <w:multiLevelType w:val="hybridMultilevel"/>
    <w:tmpl w:val="11D200B0"/>
    <w:lvl w:ilvl="0" w:tplc="8F36A7E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B4C12E9"/>
    <w:multiLevelType w:val="hybridMultilevel"/>
    <w:tmpl w:val="36ACC5C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14D34AD"/>
    <w:multiLevelType w:val="hybridMultilevel"/>
    <w:tmpl w:val="5E86C838"/>
    <w:lvl w:ilvl="0" w:tplc="F28EB71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83411"/>
    <w:rsid w:val="00061B71"/>
    <w:rsid w:val="00072DCF"/>
    <w:rsid w:val="00081218"/>
    <w:rsid w:val="000B4DEF"/>
    <w:rsid w:val="000D1BDA"/>
    <w:rsid w:val="000F5F56"/>
    <w:rsid w:val="00172AAC"/>
    <w:rsid w:val="001C41EE"/>
    <w:rsid w:val="001C623A"/>
    <w:rsid w:val="001E5179"/>
    <w:rsid w:val="001F5121"/>
    <w:rsid w:val="002D498B"/>
    <w:rsid w:val="002F54C5"/>
    <w:rsid w:val="003150B1"/>
    <w:rsid w:val="00322A31"/>
    <w:rsid w:val="00331CE4"/>
    <w:rsid w:val="003605F0"/>
    <w:rsid w:val="0039362C"/>
    <w:rsid w:val="003B7427"/>
    <w:rsid w:val="003C6CE9"/>
    <w:rsid w:val="00473611"/>
    <w:rsid w:val="004A2D8F"/>
    <w:rsid w:val="005D5288"/>
    <w:rsid w:val="005E1FD7"/>
    <w:rsid w:val="005E5FC9"/>
    <w:rsid w:val="0062715E"/>
    <w:rsid w:val="00651BF0"/>
    <w:rsid w:val="00660D09"/>
    <w:rsid w:val="00673038"/>
    <w:rsid w:val="006C0791"/>
    <w:rsid w:val="006C1398"/>
    <w:rsid w:val="006D1293"/>
    <w:rsid w:val="006D6900"/>
    <w:rsid w:val="006E02AA"/>
    <w:rsid w:val="007513EA"/>
    <w:rsid w:val="0077212B"/>
    <w:rsid w:val="0080492A"/>
    <w:rsid w:val="00845474"/>
    <w:rsid w:val="00853167"/>
    <w:rsid w:val="00884E71"/>
    <w:rsid w:val="008A2570"/>
    <w:rsid w:val="008A785B"/>
    <w:rsid w:val="008B146D"/>
    <w:rsid w:val="008C4D0E"/>
    <w:rsid w:val="008F021E"/>
    <w:rsid w:val="00900074"/>
    <w:rsid w:val="00911EB2"/>
    <w:rsid w:val="00940701"/>
    <w:rsid w:val="00952081"/>
    <w:rsid w:val="009625B2"/>
    <w:rsid w:val="00977819"/>
    <w:rsid w:val="00985CB6"/>
    <w:rsid w:val="00993C1B"/>
    <w:rsid w:val="009A61A9"/>
    <w:rsid w:val="009D3ED0"/>
    <w:rsid w:val="00A23058"/>
    <w:rsid w:val="00A331C0"/>
    <w:rsid w:val="00A773CF"/>
    <w:rsid w:val="00A82693"/>
    <w:rsid w:val="00AB3994"/>
    <w:rsid w:val="00BD1257"/>
    <w:rsid w:val="00BD5337"/>
    <w:rsid w:val="00C02AEB"/>
    <w:rsid w:val="00C777B6"/>
    <w:rsid w:val="00C97AA0"/>
    <w:rsid w:val="00CA2183"/>
    <w:rsid w:val="00CB3AC5"/>
    <w:rsid w:val="00CE732C"/>
    <w:rsid w:val="00D47237"/>
    <w:rsid w:val="00D47C91"/>
    <w:rsid w:val="00D82004"/>
    <w:rsid w:val="00DA044C"/>
    <w:rsid w:val="00DB3329"/>
    <w:rsid w:val="00E23DAE"/>
    <w:rsid w:val="00E61836"/>
    <w:rsid w:val="00E7183C"/>
    <w:rsid w:val="00E864BA"/>
    <w:rsid w:val="00F557DA"/>
    <w:rsid w:val="00F623A5"/>
    <w:rsid w:val="00F754C3"/>
    <w:rsid w:val="00F83411"/>
    <w:rsid w:val="00FB3071"/>
    <w:rsid w:val="00FC5B2A"/>
    <w:rsid w:val="00FD6C71"/>
    <w:rsid w:val="00FE01F7"/>
    <w:rsid w:val="00FE79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3038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834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8341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83411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C623A"/>
    <w:rPr>
      <w:rFonts w:cs="Times New Roman"/>
      <w:color w:val="808080"/>
    </w:rPr>
  </w:style>
  <w:style w:type="paragraph" w:styleId="NoSpacing">
    <w:name w:val="No Spacing"/>
    <w:uiPriority w:val="99"/>
    <w:qFormat/>
    <w:rsid w:val="002F54C5"/>
  </w:style>
  <w:style w:type="paragraph" w:styleId="Header">
    <w:name w:val="header"/>
    <w:basedOn w:val="Normal"/>
    <w:link w:val="HeaderChar"/>
    <w:uiPriority w:val="99"/>
    <w:rsid w:val="00FD6C7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D6C71"/>
    <w:rPr>
      <w:rFonts w:cs="Times New Roman"/>
    </w:rPr>
  </w:style>
  <w:style w:type="paragraph" w:styleId="Footer">
    <w:name w:val="footer"/>
    <w:basedOn w:val="Normal"/>
    <w:link w:val="FooterChar"/>
    <w:uiPriority w:val="99"/>
    <w:rsid w:val="00FD6C7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D6C71"/>
    <w:rPr>
      <w:rFonts w:cs="Times New Roman"/>
    </w:rPr>
  </w:style>
  <w:style w:type="character" w:styleId="Hyperlink">
    <w:name w:val="Hyperlink"/>
    <w:basedOn w:val="DefaultParagraphFont"/>
    <w:uiPriority w:val="99"/>
    <w:rsid w:val="00884E71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www.sorubak.com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406</TotalTime>
  <Pages>3</Pages>
  <Words>50</Words>
  <Characters>285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edanur</cp:lastModifiedBy>
  <cp:revision>11</cp:revision>
  <cp:lastPrinted>2012-12-14T11:48:00Z</cp:lastPrinted>
  <dcterms:created xsi:type="dcterms:W3CDTF">2012-12-12T15:46:00Z</dcterms:created>
  <dcterms:modified xsi:type="dcterms:W3CDTF">2014-03-09T19:20:00Z</dcterms:modified>
</cp:coreProperties>
</file>