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Look w:val="00A0"/>
      </w:tblPr>
      <w:tblGrid>
        <w:gridCol w:w="3832"/>
        <w:gridCol w:w="2651"/>
        <w:gridCol w:w="4199"/>
      </w:tblGrid>
      <w:tr w:rsidR="00F65A0D" w:rsidRPr="00561752" w:rsidTr="00561752">
        <w:tc>
          <w:tcPr>
            <w:tcW w:w="10682" w:type="dxa"/>
            <w:gridSpan w:val="3"/>
          </w:tcPr>
          <w:p w:rsidR="00F65A0D" w:rsidRPr="00561752" w:rsidRDefault="00F65A0D" w:rsidP="00561752">
            <w:pPr>
              <w:spacing w:after="0" w:line="240" w:lineRule="auto"/>
              <w:jc w:val="center"/>
              <w:rPr>
                <w:rFonts w:ascii="Arial" w:hAnsi="Arial" w:cs="Arial"/>
                <w:color w:val="002060"/>
                <w:sz w:val="18"/>
              </w:rPr>
            </w:pPr>
            <w:r w:rsidRPr="00561752">
              <w:rPr>
                <w:rFonts w:ascii="Arial" w:hAnsi="Arial" w:cs="Arial"/>
                <w:color w:val="002060"/>
                <w:sz w:val="18"/>
              </w:rPr>
              <w:t>VATAN ORTAOKULU 2013-2014 EĞİTİM-ÖĞRETİM YILI 5. SINIFLAR MATEMATİK DERSİ 1. DÖNEM 3. YAZILI SORULARI</w:t>
            </w:r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561752">
              <w:rPr>
                <w:rFonts w:ascii="Times New Roman" w:hAnsi="Times New Roman"/>
                <w:b/>
                <w:color w:val="002060"/>
                <w:sz w:val="20"/>
              </w:rPr>
              <w:t>ADI:………………………………………SOYADI:……………………………………NO:……………………SINIFI…</w:t>
            </w:r>
            <w:r w:rsidRPr="00561752">
              <w:rPr>
                <w:rFonts w:ascii="Times New Roman" w:hAnsi="Times New Roman"/>
                <w:b/>
                <w:color w:val="002060"/>
                <w:sz w:val="24"/>
              </w:rPr>
              <w:t>5/.......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6"/>
              </w:rPr>
            </w:pPr>
            <w:r w:rsidRPr="00561752">
              <w:rPr>
                <w:rFonts w:ascii="Times New Roman" w:hAnsi="Times New Roman"/>
                <w:b/>
                <w:color w:val="FF0000"/>
                <w:sz w:val="24"/>
              </w:rPr>
              <w:t>A GRUBU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561752">
              <w:rPr>
                <w:rFonts w:ascii="Times New Roman" w:hAnsi="Times New Roman"/>
                <w:b/>
              </w:rPr>
              <w:t>179</w:t>
            </w:r>
            <w:r w:rsidRPr="00561752">
              <w:rPr>
                <w:rFonts w:ascii="Times New Roman" w:hAnsi="Times New Roman"/>
                <w:b/>
                <w:vertAlign w:val="superscript"/>
              </w:rPr>
              <w:t>0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561752">
              <w:rPr>
                <w:rFonts w:ascii="Times New Roman" w:hAnsi="Times New Roman"/>
                <w:b/>
              </w:rPr>
              <w:t>69</w:t>
            </w:r>
            <w:r w:rsidRPr="00561752">
              <w:rPr>
                <w:rFonts w:ascii="Times New Roman" w:hAnsi="Times New Roman"/>
                <w:b/>
                <w:vertAlign w:val="superscript"/>
              </w:rPr>
              <w:t>0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561752">
              <w:rPr>
                <w:rFonts w:ascii="Times New Roman" w:hAnsi="Times New Roman"/>
                <w:b/>
              </w:rPr>
              <w:t>89</w:t>
            </w:r>
            <w:r w:rsidRPr="00561752">
              <w:rPr>
                <w:rFonts w:ascii="Times New Roman" w:hAnsi="Times New Roman"/>
                <w:b/>
                <w:vertAlign w:val="superscript"/>
              </w:rPr>
              <w:t>0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561752">
              <w:rPr>
                <w:rFonts w:ascii="Times New Roman" w:hAnsi="Times New Roman"/>
                <w:b/>
              </w:rPr>
              <w:t>92</w:t>
            </w:r>
            <w:r w:rsidRPr="00561752">
              <w:rPr>
                <w:rFonts w:ascii="Times New Roman" w:hAnsi="Times New Roman"/>
                <w:b/>
                <w:vertAlign w:val="superscript"/>
              </w:rPr>
              <w:t>0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561752">
              <w:rPr>
                <w:rFonts w:ascii="Times New Roman" w:hAnsi="Times New Roman"/>
                <w:b/>
              </w:rPr>
              <w:t>115</w:t>
            </w:r>
            <w:r w:rsidRPr="00561752">
              <w:rPr>
                <w:rFonts w:ascii="Times New Roman" w:hAnsi="Times New Roman"/>
                <w:b/>
                <w:vertAlign w:val="superscript"/>
              </w:rPr>
              <w:t>0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561752">
              <w:rPr>
                <w:rFonts w:ascii="Times New Roman" w:hAnsi="Times New Roman"/>
                <w:b/>
              </w:rPr>
              <w:t>91</w:t>
            </w:r>
            <w:r w:rsidRPr="00561752">
              <w:rPr>
                <w:rFonts w:ascii="Times New Roman" w:hAnsi="Times New Roman"/>
                <w:b/>
                <w:vertAlign w:val="superscript"/>
              </w:rPr>
              <w:t>0</w:t>
            </w:r>
          </w:p>
          <w:p w:rsidR="00F65A0D" w:rsidRPr="00561752" w:rsidRDefault="00F65A0D" w:rsidP="00561752">
            <w:pPr>
              <w:spacing w:after="0" w:line="240" w:lineRule="auto"/>
            </w:pPr>
            <w:r w:rsidRPr="00561752">
              <w:t xml:space="preserve">Yukarıda verilen açılardan kaç tanesi </w:t>
            </w:r>
            <w:r w:rsidRPr="00561752">
              <w:rPr>
                <w:b/>
              </w:rPr>
              <w:t xml:space="preserve">geniş </w:t>
            </w:r>
            <w:r w:rsidRPr="00561752">
              <w:t>açıdır?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561752">
              <w:t>2                 B)    3            C)   4           D)   5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Soru-6</w:t>
            </w:r>
          </w:p>
          <w:p w:rsidR="00F65A0D" w:rsidRPr="00561752" w:rsidRDefault="00F65A0D" w:rsidP="0056175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752">
              <w:rPr>
                <w:rFonts w:ascii="Times New Roman" w:hAnsi="Times New Roman"/>
                <w:sz w:val="24"/>
                <w:szCs w:val="24"/>
              </w:rPr>
              <w:t>Aşağıdaki şekillerden hangisi çokgen değildir?</w:t>
            </w:r>
          </w:p>
          <w:p w:rsidR="00F65A0D" w:rsidRPr="00561752" w:rsidRDefault="00F65A0D" w:rsidP="0056175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5A0D" w:rsidRPr="00561752" w:rsidRDefault="00F65A0D" w:rsidP="0056175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</w:pPr>
          </w:p>
          <w:p w:rsidR="00F65A0D" w:rsidRPr="00561752" w:rsidRDefault="00F65A0D" w:rsidP="0056175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noProof/>
                <w:lang w:eastAsia="tr-TR"/>
              </w:rPr>
              <w:pict>
                <v:line id="_x0000_s1026" style="position:absolute;z-index:251646464" from="198pt,3.4pt" to="225pt,3.4pt"/>
              </w:pict>
            </w:r>
            <w:r>
              <w:rPr>
                <w:noProof/>
                <w:lang w:eastAsia="tr-TR"/>
              </w:rPr>
              <w:pict>
                <v:line id="_x0000_s1027" style="position:absolute;flip:x;z-index:251647488" from="207pt,12.4pt" to="3in,30.4pt"/>
              </w:pict>
            </w:r>
            <w:r>
              <w:rPr>
                <w:noProof/>
                <w:lang w:eastAsia="tr-TR"/>
              </w:rPr>
              <w:pict>
                <v:line id="_x0000_s1028" style="position:absolute;z-index:251648512" from="225pt,3.4pt" to="234pt,30.4pt"/>
              </w:pict>
            </w:r>
            <w:r>
              <w:rPr>
                <w:noProof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29" type="#_x0000_t8" style="position:absolute;margin-left:2in;margin-top:3.4pt;width:27pt;height:27pt;z-index:251649536"/>
              </w:pict>
            </w:r>
            <w:r>
              <w:rPr>
                <w:noProof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0" type="#_x0000_t4" style="position:absolute;margin-left:90pt;margin-top:3.4pt;width:27pt;height:27pt;z-index:251650560"/>
              </w:pict>
            </w:r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31" type="#_x0000_t9" style="position:absolute;margin-left:36pt;margin-top:3.4pt;width:27pt;height:27pt;z-index:251651584"/>
              </w:pict>
            </w:r>
            <w:r w:rsidRPr="00561752">
              <w:tab/>
            </w:r>
          </w:p>
          <w:p w:rsidR="00F65A0D" w:rsidRPr="00561752" w:rsidRDefault="00F65A0D" w:rsidP="00561752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  <w:spacing w:after="0" w:line="240" w:lineRule="auto"/>
            </w:pPr>
            <w:r>
              <w:rPr>
                <w:noProof/>
                <w:lang w:eastAsia="tr-TR"/>
              </w:rPr>
              <w:pict>
                <v:line id="_x0000_s1032" style="position:absolute;z-index:251652608" from="207pt,17.75pt" to="234pt,17.75pt"/>
              </w:pict>
            </w:r>
            <w:r w:rsidRPr="00561752">
              <w:tab/>
            </w:r>
            <w:r w:rsidRPr="00561752">
              <w:rPr>
                <w:b/>
              </w:rPr>
              <w:t>A)</w:t>
            </w:r>
            <w:r w:rsidRPr="00561752">
              <w:t xml:space="preserve"> </w:t>
            </w:r>
            <w:r w:rsidRPr="00561752">
              <w:tab/>
            </w:r>
            <w:r w:rsidRPr="00561752">
              <w:rPr>
                <w:b/>
              </w:rPr>
              <w:t>B)</w:t>
            </w:r>
            <w:r w:rsidRPr="00561752">
              <w:t xml:space="preserve"> </w:t>
            </w:r>
            <w:r w:rsidRPr="00561752">
              <w:tab/>
            </w:r>
            <w:r w:rsidRPr="00561752">
              <w:rPr>
                <w:b/>
              </w:rPr>
              <w:t>C)</w:t>
            </w:r>
            <w:r w:rsidRPr="00561752">
              <w:t xml:space="preserve"> </w:t>
            </w:r>
            <w:r w:rsidRPr="00561752">
              <w:tab/>
            </w:r>
            <w:r w:rsidRPr="00561752">
              <w:rPr>
                <w:b/>
              </w:rPr>
              <w:t>D)</w:t>
            </w:r>
            <w:r w:rsidRPr="00561752">
              <w:t xml:space="preserve"> 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Soru-2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r w:rsidRPr="00561752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158.25pt;height:1in;visibility:visible">
                  <v:imagedata r:id="rId7" o:title=""/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</w:pPr>
            <w:r w:rsidRPr="00561752">
              <w:t>A,C ve D doğrusal olmak üzere “?” ile belirtilen açının ölçüsü kaç derecedir?</w: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561752">
              <w:rPr>
                <w:rFonts w:ascii="Times New Roman" w:hAnsi="Times New Roman"/>
                <w:sz w:val="24"/>
              </w:rPr>
              <w:t>130</w:t>
            </w:r>
            <w:r w:rsidRPr="00561752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561752">
              <w:rPr>
                <w:rFonts w:ascii="Times New Roman" w:hAnsi="Times New Roman"/>
                <w:sz w:val="24"/>
              </w:rPr>
              <w:t xml:space="preserve">       B)    132</w:t>
            </w:r>
            <w:r w:rsidRPr="00561752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561752">
              <w:rPr>
                <w:rFonts w:ascii="Times New Roman" w:hAnsi="Times New Roman"/>
                <w:sz w:val="24"/>
              </w:rPr>
              <w:t xml:space="preserve">       C)   134</w:t>
            </w:r>
            <w:r w:rsidRPr="00561752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561752">
              <w:rPr>
                <w:rFonts w:ascii="Times New Roman" w:hAnsi="Times New Roman"/>
                <w:sz w:val="24"/>
              </w:rPr>
              <w:t xml:space="preserve">    D)   136</w:t>
            </w:r>
            <w:r w:rsidRPr="00561752">
              <w:rPr>
                <w:rFonts w:ascii="Times New Roman" w:hAnsi="Times New Roman"/>
                <w:sz w:val="24"/>
                <w:vertAlign w:val="superscript"/>
              </w:rPr>
              <w:t>0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Soru-7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hyperlink r:id="rId8" w:history="1">
              <w:r w:rsidRPr="00561752">
                <w:rPr>
                  <w:noProof/>
                  <w:lang w:eastAsia="tr-TR"/>
                </w:rPr>
                <w:pict>
                  <v:shape id="irc_mi" o:spid="_x0000_i1026" type="#_x0000_t75" alt="http://www.bilgicik.com/wp-content/2012-05-22_1307.png" href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" style="width:210pt;height:90.75pt;visibility:visible" o:button="t">
                    <v:fill o:detectmouseclick="t"/>
                    <v:imagedata r:id="rId9" o:title=""/>
                  </v:shape>
                </w:pict>
              </w:r>
            </w:hyperlink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61752">
              <w:rPr>
                <w:rFonts w:ascii="Times New Roman" w:hAnsi="Times New Roman"/>
                <w:sz w:val="24"/>
              </w:rPr>
              <w:t>Yukarıda verilen örüntüye göre bir sonraki sayı kaç olmalıdır?</w:t>
            </w:r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  <w:r w:rsidRPr="00561752">
              <w:rPr>
                <w:rFonts w:ascii="Times New Roman" w:hAnsi="Times New Roman"/>
                <w:sz w:val="24"/>
                <w:szCs w:val="24"/>
              </w:rPr>
              <w:t>30             B) 31         C) 32         D) 33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Soru-3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r w:rsidRPr="00561752">
              <w:rPr>
                <w:noProof/>
                <w:lang w:eastAsia="tr-TR"/>
              </w:rPr>
              <w:pict>
                <v:shape id="Resim 59" o:spid="_x0000_i1027" type="#_x0000_t75" style="width:255.75pt;height:115.5pt;visibility:visible">
                  <v:imagedata r:id="rId10" o:title=""/>
                </v:shape>
              </w:pic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Soru-8</w:t>
            </w:r>
          </w:p>
          <w:p w:rsidR="00F65A0D" w:rsidRPr="00561752" w:rsidRDefault="00F65A0D" w:rsidP="0056175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roundrect id="_x0000_s1033" style="position:absolute;margin-left:34.05pt;margin-top:13.6pt;width:203.7pt;height:27.9pt;z-index:251653632" arcsize=".5" strokecolor="#9bbb59" strokeweight="3pt">
                  <v:stroke dashstyle="1 1" endcap="round"/>
                  <v:textbox style="mso-next-textbox:#_x0000_s1033">
                    <w:txbxContent>
                      <w:p w:rsidR="00F65A0D" w:rsidRDefault="00F65A0D">
                        <w:r>
                          <w:t>Dokuz yüz beş milyon otuz bin kırk dört</w:t>
                        </w:r>
                      </w:p>
                    </w:txbxContent>
                  </v:textbox>
                </v:roundrect>
              </w:pic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  <w:jc w:val="right"/>
            </w:pPr>
          </w:p>
          <w:p w:rsidR="00F65A0D" w:rsidRPr="00561752" w:rsidRDefault="00F65A0D" w:rsidP="00561752">
            <w:pPr>
              <w:tabs>
                <w:tab w:val="left" w:pos="259"/>
              </w:tabs>
              <w:spacing w:after="0" w:line="240" w:lineRule="auto"/>
            </w:pPr>
            <w:r w:rsidRPr="00561752">
              <w:tab/>
              <w:t>Yukarıda okunuşu verilen sayı aşağıdakilerden hangisidir?</w:t>
            </w:r>
          </w:p>
          <w:p w:rsidR="00F65A0D" w:rsidRPr="00561752" w:rsidRDefault="00F65A0D" w:rsidP="00561752">
            <w:pPr>
              <w:tabs>
                <w:tab w:val="left" w:pos="259"/>
              </w:tabs>
              <w:spacing w:after="0" w:line="240" w:lineRule="auto"/>
              <w:ind w:left="360"/>
            </w:pPr>
            <w:r w:rsidRPr="00561752">
              <w:rPr>
                <w:rFonts w:ascii="Times New Roman" w:hAnsi="Times New Roman"/>
                <w:sz w:val="24"/>
                <w:szCs w:val="24"/>
              </w:rPr>
              <w:t xml:space="preserve">     A) 905 300 044             B) 905 030 044</w:t>
            </w:r>
          </w:p>
          <w:p w:rsidR="00F65A0D" w:rsidRPr="00561752" w:rsidRDefault="00F65A0D" w:rsidP="00561752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5A0D" w:rsidRPr="00561752" w:rsidRDefault="00F65A0D" w:rsidP="00561752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752">
              <w:rPr>
                <w:rFonts w:ascii="Times New Roman" w:hAnsi="Times New Roman"/>
                <w:sz w:val="24"/>
                <w:szCs w:val="24"/>
              </w:rPr>
              <w:t xml:space="preserve">   C) 950 030 440           D) 905 030 404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Soru-4</w:t>
            </w:r>
          </w:p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529"/>
              <w:gridCol w:w="530"/>
              <w:gridCol w:w="529"/>
              <w:gridCol w:w="530"/>
              <w:gridCol w:w="529"/>
              <w:gridCol w:w="530"/>
              <w:gridCol w:w="1721"/>
            </w:tblGrid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 w:rsidRPr="00561752">
                    <w:t>K</w:t>
                  </w: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1721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F65A0D" w:rsidRPr="00561752" w:rsidRDefault="00F65A0D" w:rsidP="00561752">
                  <w:pPr>
                    <w:spacing w:after="0" w:line="240" w:lineRule="auto"/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F65A0D" w:rsidRPr="00561752" w:rsidRDefault="00F65A0D" w:rsidP="00561752">
                  <w:pPr>
                    <w:spacing w:after="0" w:line="240" w:lineRule="auto"/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F65A0D" w:rsidRPr="00561752" w:rsidRDefault="00F65A0D" w:rsidP="00561752">
                  <w:pPr>
                    <w:spacing w:after="0" w:line="240" w:lineRule="auto"/>
                    <w:jc w:val="both"/>
                    <w:rPr>
                      <w:rFonts w:ascii="Verdana" w:hAnsi="Verdana" w:cs="Aharoni"/>
                      <w:lang w:bidi="he-IL"/>
                    </w:rPr>
                  </w:pPr>
                  <w:r w:rsidRPr="00561752">
                    <w:rPr>
                      <w:rFonts w:ascii="Verdana" w:hAnsi="Verdana" w:cs="Aharoni"/>
                      <w:sz w:val="20"/>
                      <w:lang w:bidi="he-IL"/>
                    </w:rPr>
                    <w:t>Yanda verilen doğru parçalarından hangileri eştir?</w:t>
                  </w:r>
                </w:p>
              </w:tc>
            </w:tr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margin-left:-5.55pt;margin-top:-1.1pt;width:106.5pt;height:0;z-index:251659776;mso-position-horizontal-relative:text;mso-position-vertical-relative:text" o:connectortype="straight" strokeweight="1.5pt"/>
                    </w:pict>
                  </w:r>
                  <w:r w:rsidRPr="00561752">
                    <w:t xml:space="preserve"> </w:t>
                  </w: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pict>
                      <v:shape id="_x0000_s1035" type="#_x0000_t32" style="position:absolute;left:0;text-align:left;margin-left:-5.6pt;margin-top:-1.1pt;width:27pt;height:63.75pt;flip:y;z-index:251658752;mso-position-horizontal-relative:text;mso-position-vertical-relative:text" o:connectortype="straight" strokeweight="1.5pt"/>
                    </w:pict>
                  </w:r>
                  <w:r w:rsidRPr="00561752">
                    <w:t>M</w:t>
                  </w: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 id="_x0000_s1036" type="#_x0000_t32" style="position:absolute;margin-left:20.45pt;margin-top:-1.1pt;width:0;height:63.75pt;flip:y;z-index:25165772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1721" w:type="dxa"/>
                  <w:vMerge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noProof/>
                      <w:lang w:eastAsia="tr-TR"/>
                    </w:rPr>
                  </w:pPr>
                </w:p>
              </w:tc>
            </w:tr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 w:rsidRPr="00561752">
                    <w:t xml:space="preserve">    P</w:t>
                  </w:r>
                </w:p>
              </w:tc>
              <w:tc>
                <w:tcPr>
                  <w:tcW w:w="1721" w:type="dxa"/>
                  <w:vMerge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</w:tr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 id="_x0000_s1037" type="#_x0000_t32" style="position:absolute;margin-left:-6.2pt;margin-top:.2pt;width:81.75pt;height:19.5pt;flip:y;z-index:251656704;mso-position-horizontal-relative:text;mso-position-vertical-relative:text" o:connectortype="straight" strokeweight="1.5pt"/>
                    </w:pict>
                  </w:r>
                  <w:r w:rsidRPr="00561752">
                    <w:t xml:space="preserve">    L</w:t>
                  </w: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1721" w:type="dxa"/>
                  <w:vMerge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</w:tr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F65A0D" w:rsidRPr="00561752" w:rsidRDefault="00F65A0D" w:rsidP="00561752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pict>
                      <v:shape id="_x0000_s1038" type="#_x0000_t32" style="position:absolute;left:0;text-align:left;margin-left:-5.65pt;margin-top:-.65pt;width:54.75pt;height:41.25pt;flip:y;z-index:251660800;mso-position-horizontal-relative:text;mso-position-vertical-relative:text" o:connectortype="straight" strokeweight="1.5pt"/>
                    </w:pict>
                  </w:r>
                  <w:r w:rsidRPr="00561752">
                    <w:t xml:space="preserve">   </w:t>
                  </w: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 w:rsidRPr="00561752">
                    <w:t>N</w:t>
                  </w: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1721" w:type="dxa"/>
                  <w:vMerge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</w:tr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 id="_x0000_s1039" type="#_x0000_t32" style="position:absolute;margin-left:-4.9pt;margin-top:20.15pt;width:243.9pt;height:0;z-index:251661824;mso-position-horizontal-relative:text;mso-position-vertical-relative:text" o:connectortype="straight" strokeweight=".25pt">
                        <v:stroke dashstyle="1 1" endcap="round"/>
                      </v:shape>
                    </w:pict>
                  </w: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2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53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  <w:tc>
                <w:tcPr>
                  <w:tcW w:w="1721" w:type="dxa"/>
                  <w:vMerge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</w:pPr>
                </w:p>
              </w:tc>
            </w:tr>
            <w:tr w:rsidR="00F65A0D" w:rsidRPr="00561752" w:rsidTr="00561752">
              <w:trPr>
                <w:trHeight w:val="412"/>
                <w:jc w:val="center"/>
              </w:trPr>
              <w:tc>
                <w:tcPr>
                  <w:tcW w:w="4898" w:type="dxa"/>
                  <w:gridSpan w:val="7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65A0D" w:rsidRPr="00561752" w:rsidRDefault="00F65A0D" w:rsidP="00561752">
                  <w:pPr>
                    <w:spacing w:after="0" w:line="240" w:lineRule="auto"/>
                    <w:jc w:val="center"/>
                  </w:pPr>
                  <w:r w:rsidRPr="00561752">
                    <w:rPr>
                      <w:rFonts w:ascii="Times New Roman" w:hAnsi="Times New Roman"/>
                      <w:sz w:val="24"/>
                      <w:szCs w:val="24"/>
                    </w:rPr>
                    <w:t>A) K - M     B) N - M      C) M - L    D) N - P</w:t>
                  </w:r>
                </w:p>
              </w:tc>
            </w:tr>
          </w:tbl>
          <w:p w:rsidR="00F65A0D" w:rsidRPr="00561752" w:rsidRDefault="00F65A0D" w:rsidP="00561752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Soru-9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r w:rsidRPr="00561752">
              <w:rPr>
                <w:noProof/>
                <w:lang w:eastAsia="tr-TR"/>
              </w:rPr>
              <w:pict>
                <v:shape id="Resim 7" o:spid="_x0000_i1028" type="#_x0000_t75" alt="soru1" style="width:152.25pt;height:35.25pt;visibility:visible">
                  <v:imagedata r:id="rId11" o:title=""/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  <w:rPr>
                <w:rStyle w:val="sr341"/>
                <w:rFonts w:ascii="Arial" w:hAnsi="Arial" w:cs="Arial"/>
                <w:color w:val="000000"/>
              </w:rPr>
            </w:pPr>
            <w:r w:rsidRPr="00561752">
              <w:rPr>
                <w:rStyle w:val="sr341"/>
                <w:rFonts w:ascii="Arial" w:hAnsi="Arial" w:cs="Arial"/>
                <w:color w:val="000000"/>
              </w:rPr>
              <w:t>Yukarıda verilen şeklin adı nedir?</w:t>
            </w:r>
            <w:r w:rsidRPr="00561752">
              <w:rPr>
                <w:rFonts w:ascii="Arial" w:hAnsi="Arial" w:cs="Arial"/>
                <w:color w:val="000000"/>
              </w:rPr>
              <w:br/>
            </w:r>
          </w:p>
          <w:p w:rsidR="00F65A0D" w:rsidRPr="00561752" w:rsidRDefault="00F65A0D" w:rsidP="00561752">
            <w:pPr>
              <w:spacing w:after="0" w:line="240" w:lineRule="auto"/>
              <w:rPr>
                <w:rStyle w:val="sr341"/>
                <w:rFonts w:ascii="Arial" w:hAnsi="Arial" w:cs="Arial"/>
                <w:color w:val="000000"/>
              </w:rPr>
            </w:pPr>
            <w:r w:rsidRPr="00561752">
              <w:rPr>
                <w:rStyle w:val="sr341"/>
                <w:rFonts w:ascii="Arial" w:hAnsi="Arial" w:cs="Arial"/>
                <w:color w:val="000000"/>
              </w:rPr>
              <w:t>A) Doğru</w:t>
            </w:r>
            <w:r w:rsidRPr="00561752">
              <w:rPr>
                <w:rFonts w:ascii="Arial" w:hAnsi="Arial" w:cs="Arial"/>
                <w:color w:val="000000"/>
              </w:rPr>
              <w:br/>
            </w:r>
          </w:p>
          <w:p w:rsidR="00F65A0D" w:rsidRPr="00561752" w:rsidRDefault="00F65A0D" w:rsidP="00561752">
            <w:pPr>
              <w:spacing w:after="0" w:line="240" w:lineRule="auto"/>
              <w:rPr>
                <w:rStyle w:val="sr341"/>
                <w:rFonts w:ascii="Arial" w:hAnsi="Arial" w:cs="Arial"/>
                <w:color w:val="000000"/>
              </w:rPr>
            </w:pPr>
            <w:r w:rsidRPr="00561752">
              <w:rPr>
                <w:rStyle w:val="sr341"/>
                <w:rFonts w:ascii="Arial" w:hAnsi="Arial" w:cs="Arial"/>
                <w:color w:val="000000"/>
              </w:rPr>
              <w:t xml:space="preserve">B) Yarı doğru </w:t>
            </w:r>
            <w:r w:rsidRPr="00561752">
              <w:rPr>
                <w:rFonts w:ascii="Arial" w:hAnsi="Arial" w:cs="Arial"/>
                <w:color w:val="000000"/>
              </w:rPr>
              <w:br/>
            </w:r>
          </w:p>
          <w:p w:rsidR="00F65A0D" w:rsidRPr="00561752" w:rsidRDefault="00F65A0D" w:rsidP="00561752">
            <w:pPr>
              <w:spacing w:after="0" w:line="240" w:lineRule="auto"/>
              <w:rPr>
                <w:rStyle w:val="sr341"/>
                <w:rFonts w:ascii="Arial" w:hAnsi="Arial" w:cs="Arial"/>
                <w:color w:val="000000"/>
              </w:rPr>
            </w:pPr>
            <w:r w:rsidRPr="00561752">
              <w:rPr>
                <w:rStyle w:val="sr341"/>
                <w:rFonts w:ascii="Arial" w:hAnsi="Arial" w:cs="Arial"/>
                <w:color w:val="000000"/>
              </w:rPr>
              <w:t>C) Doğru parçası</w:t>
            </w:r>
            <w:r w:rsidRPr="00561752">
              <w:rPr>
                <w:rFonts w:ascii="Arial" w:hAnsi="Arial" w:cs="Arial"/>
                <w:color w:val="000000"/>
              </w:rPr>
              <w:br/>
            </w:r>
          </w:p>
          <w:p w:rsidR="00F65A0D" w:rsidRPr="00561752" w:rsidRDefault="00F65A0D" w:rsidP="00561752">
            <w:pPr>
              <w:spacing w:after="0" w:line="240" w:lineRule="auto"/>
            </w:pPr>
            <w:r w:rsidRPr="00561752">
              <w:rPr>
                <w:rStyle w:val="sr341"/>
                <w:rFonts w:ascii="Arial" w:hAnsi="Arial" w:cs="Arial"/>
                <w:color w:val="000000"/>
              </w:rPr>
              <w:t>D) Işın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Soru-5</w:t>
            </w:r>
          </w:p>
          <w:p w:rsidR="00F65A0D" w:rsidRPr="00561752" w:rsidRDefault="00F65A0D" w:rsidP="0056175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rect id="_x0000_s1040" style="position:absolute;margin-left:68.25pt;margin-top:16.6pt;width:171.45pt;height:26.65pt;z-index:251654656" fillcolor="#eaf1dd" strokecolor="#1f497d" strokeweight=".5pt">
                  <v:textbox style="mso-next-textbox:#_x0000_s1040">
                    <w:txbxContent>
                      <w:p w:rsidR="00F65A0D" w:rsidRPr="00B846AD" w:rsidRDefault="00F65A0D" w:rsidP="000876AA">
                        <w:pPr>
                          <w:jc w:val="center"/>
                          <w:rPr>
                            <w:rFonts w:ascii="Times New Roman" w:hAnsi="Times New Roman"/>
                            <w:sz w:val="32"/>
                          </w:rPr>
                        </w:pPr>
                        <w:r w:rsidRPr="00B846AD">
                          <w:rPr>
                            <w:rFonts w:ascii="Times New Roman" w:hAnsi="Times New Roman"/>
                            <w:sz w:val="32"/>
                          </w:rPr>
                          <w:t>(972 ÷ 27) - 18</w:t>
                        </w:r>
                      </w:p>
                    </w:txbxContent>
                  </v:textbox>
                </v:rect>
              </w:pict>
            </w:r>
            <w:r w:rsidRPr="00561752">
              <w:rPr>
                <w:noProof/>
                <w:lang w:eastAsia="tr-TR"/>
              </w:rPr>
              <w:pict>
                <v:shape id="Resim 5" o:spid="_x0000_i1029" type="#_x0000_t75" alt="http://ryanfanny.com/ryan/images/caillou_l.gif" style="width:55.5pt;height:48.75pt;visibility:visible">
                  <v:imagedata r:id="rId12" o:title=""/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  <w:r w:rsidRPr="00561752">
              <w:t>İşleminin sonucu kaçtır?</w: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561752">
              <w:rPr>
                <w:rFonts w:ascii="Times New Roman" w:hAnsi="Times New Roman"/>
                <w:sz w:val="24"/>
              </w:rPr>
              <w:t>18            B)    19            C)   20          D)   21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>
              <w:rPr>
                <w:noProof/>
                <w:lang w:eastAsia="tr-TR"/>
              </w:rPr>
              <w:pict>
                <v:oval id="_x0000_s1041" style="position:absolute;margin-left:34.05pt;margin-top:4.6pt;width:213.05pt;height:70.15pt;z-index:251655680;mso-position-horizontal-relative:text;mso-position-vertical-relative:text" fillcolor="#eeece1" strokecolor="#eaf1dd" strokeweight="3pt">
                  <v:fill color2="#dbe5f1" angle="-45" focus="-50%" type="gradient"/>
                  <v:stroke dashstyle="1 1" endcap="round"/>
                  <v:shadow on="t" type="perspective" color="#243f60" opacity=".5" offset="1pt" offset2="-3pt"/>
                  <v:textbox style="mso-next-textbox:#_x0000_s1041">
                    <w:txbxContent>
                      <w:p w:rsidR="00F65A0D" w:rsidRPr="00691989" w:rsidRDefault="00F65A0D" w:rsidP="00B56B00">
                        <w:pPr>
                          <w:jc w:val="both"/>
                          <w:rPr>
                            <w:rFonts w:ascii="Verdana" w:hAnsi="Verdana"/>
                            <w:sz w:val="16"/>
                          </w:rPr>
                        </w:pPr>
                        <w:r w:rsidRPr="000A72BC">
                          <w:rPr>
                            <w:rFonts w:ascii="Verdana" w:hAnsi="Verdana"/>
                            <w:b/>
                            <w:sz w:val="18"/>
                          </w:rPr>
                          <w:t>16 789 325</w:t>
                        </w:r>
                        <w:r w:rsidRPr="000A72BC">
                          <w:rPr>
                            <w:rFonts w:ascii="Verdana" w:hAnsi="Verdana"/>
                            <w:sz w:val="18"/>
                          </w:rPr>
                          <w:t xml:space="preserve"> 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>sayısı</w:t>
                        </w:r>
                        <w:r>
                          <w:rPr>
                            <w:rFonts w:ascii="Verdana" w:hAnsi="Verdana"/>
                            <w:sz w:val="16"/>
                          </w:rPr>
                          <w:t>n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 xml:space="preserve">da basamak değeri </w:t>
                        </w:r>
                        <w:r w:rsidRPr="00691989">
                          <w:rPr>
                            <w:rFonts w:ascii="Verdana" w:hAnsi="Verdana"/>
                            <w:b/>
                            <w:sz w:val="16"/>
                            <w:u w:val="single"/>
                          </w:rPr>
                          <w:t>en büyük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 xml:space="preserve"> rakam aşağıdakilerden hangisidir?</w:t>
                        </w:r>
                      </w:p>
                    </w:txbxContent>
                  </v:textbox>
                </v:oval>
              </w:pict>
            </w:r>
            <w:r w:rsidRPr="00561752">
              <w:rPr>
                <w:color w:val="FF0000"/>
                <w:sz w:val="24"/>
                <w:u w:val="double"/>
              </w:rPr>
              <w:t>Soru-10</w: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</w:pPr>
            <w:r w:rsidRPr="00561752">
              <w:rPr>
                <w:rFonts w:ascii="Times New Roman" w:hAnsi="Times New Roman"/>
                <w:sz w:val="24"/>
                <w:szCs w:val="24"/>
              </w:rPr>
              <w:t>9              B) 8            C) 7            D) 1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jc w:val="center"/>
              <w:rPr>
                <w:sz w:val="24"/>
              </w:rPr>
            </w:pPr>
            <w:hyperlink r:id="rId13" w:history="1">
              <w:r w:rsidRPr="00A52A22">
                <w:rPr>
                  <w:rStyle w:val="Hyperlink"/>
                  <w:rFonts w:ascii="Times New Roman" w:hAnsi="Times New Roman"/>
                  <w:b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  <w:r w:rsidRPr="00561752">
              <w:rPr>
                <w:noProof/>
                <w:sz w:val="24"/>
                <w:lang w:eastAsia="tr-TR"/>
              </w:rPr>
              <w:pict>
                <v:shape id="Resim 42" o:spid="_x0000_i1030" type="#_x0000_t75" style="width:234.75pt;height:123.75pt;visibility:visible">
                  <v:imagedata r:id="rId14" o:title=""/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  <w:jc w:val="center"/>
              <w:rPr>
                <w:sz w:val="24"/>
              </w:rPr>
            </w:pPr>
          </w:p>
          <w:p w:rsidR="00F65A0D" w:rsidRPr="00561752" w:rsidRDefault="00F65A0D" w:rsidP="00561752">
            <w:pPr>
              <w:spacing w:after="0" w:line="240" w:lineRule="auto"/>
              <w:jc w:val="both"/>
              <w:rPr>
                <w:sz w:val="24"/>
              </w:rPr>
            </w:pPr>
            <w:r w:rsidRPr="00561752">
              <w:rPr>
                <w:b/>
                <w:color w:val="FF0000"/>
                <w:sz w:val="24"/>
              </w:rPr>
              <w:t>11 ve 12.</w:t>
            </w:r>
            <w:r w:rsidRPr="00561752">
              <w:rPr>
                <w:sz w:val="24"/>
              </w:rPr>
              <w:t xml:space="preserve"> Soruları yukarıdaki grafiğe göre çözünüz.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sz w:val="24"/>
                <w:u w:val="double"/>
              </w:rPr>
            </w:pPr>
          </w:p>
          <w:p w:rsidR="00F65A0D" w:rsidRPr="00561752" w:rsidRDefault="00F65A0D" w:rsidP="00561752">
            <w:pPr>
              <w:spacing w:after="0" w:line="240" w:lineRule="auto"/>
              <w:jc w:val="center"/>
              <w:rPr>
                <w:sz w:val="24"/>
              </w:rPr>
            </w:pPr>
            <w:r w:rsidRPr="00561752">
              <w:rPr>
                <w:noProof/>
                <w:sz w:val="24"/>
                <w:lang w:eastAsia="tr-TR"/>
              </w:rPr>
              <w:pict>
                <v:shape id="Resim 51" o:spid="_x0000_i1031" type="#_x0000_t75" style="width:198pt;height:126pt;visibility:visible">
                  <v:imagedata r:id="rId15" o:title=""/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  <w:rPr>
                <w:sz w:val="24"/>
                <w:u w:val="double"/>
              </w:rPr>
            </w:pPr>
          </w:p>
          <w:p w:rsidR="00F65A0D" w:rsidRPr="00561752" w:rsidRDefault="00F65A0D" w:rsidP="00561752">
            <w:pPr>
              <w:spacing w:after="0" w:line="240" w:lineRule="auto"/>
              <w:rPr>
                <w:sz w:val="24"/>
                <w:u w:val="double"/>
              </w:rPr>
            </w:pPr>
            <w:r w:rsidRPr="00561752">
              <w:rPr>
                <w:b/>
                <w:color w:val="FF0000"/>
                <w:sz w:val="24"/>
              </w:rPr>
              <w:t>16 ve 17.</w:t>
            </w:r>
            <w:r w:rsidRPr="00561752">
              <w:rPr>
                <w:sz w:val="24"/>
              </w:rPr>
              <w:t xml:space="preserve"> Soruları yukarıdaki grafiğe göre çözünüz.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Soru-11</w:t>
            </w:r>
          </w:p>
          <w:p w:rsidR="00F65A0D" w:rsidRPr="00561752" w:rsidRDefault="00F65A0D" w:rsidP="00561752">
            <w:pPr>
              <w:spacing w:after="0" w:line="240" w:lineRule="auto"/>
              <w:jc w:val="both"/>
            </w:pPr>
            <w:r w:rsidRPr="00561752">
              <w:t xml:space="preserve">Yukarıdaki grafikte bir sınıftaki öğrencilerin aldıkları notlar gösterilmiştir. Buna göre bu sınıfta toplam kaç öğrenci vardır? </w:t>
            </w:r>
          </w:p>
          <w:p w:rsidR="00F65A0D" w:rsidRPr="00561752" w:rsidRDefault="00F65A0D" w:rsidP="00561752">
            <w:pPr>
              <w:spacing w:after="0" w:line="240" w:lineRule="auto"/>
              <w:jc w:val="both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</w:pPr>
            <w:r w:rsidRPr="00561752">
              <w:rPr>
                <w:rFonts w:ascii="Times New Roman" w:hAnsi="Times New Roman"/>
                <w:sz w:val="24"/>
                <w:szCs w:val="24"/>
              </w:rPr>
              <w:t>25              B) 30            C) 35            D) 40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Soru-16</w:t>
            </w:r>
          </w:p>
          <w:p w:rsidR="00F65A0D" w:rsidRPr="00561752" w:rsidRDefault="00F65A0D" w:rsidP="00561752">
            <w:pPr>
              <w:spacing w:after="0" w:line="240" w:lineRule="auto"/>
              <w:jc w:val="both"/>
            </w:pPr>
            <w:r w:rsidRPr="00561752">
              <w:t xml:space="preserve">Yukarıdaki grafikte bir oto galerideki arabaların satışları gösterilmiştir. Buna göre </w:t>
            </w:r>
            <w:r w:rsidRPr="00561752">
              <w:rPr>
                <w:u w:val="single"/>
              </w:rPr>
              <w:t>bir hafta</w:t>
            </w:r>
            <w:r w:rsidRPr="00561752">
              <w:t xml:space="preserve"> da toplam kaç araba satılmıştır?</w: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3"/>
              </w:numPr>
              <w:spacing w:after="0" w:line="240" w:lineRule="auto"/>
            </w:pPr>
            <w:r w:rsidRPr="00561752">
              <w:rPr>
                <w:rFonts w:ascii="Times New Roman" w:hAnsi="Times New Roman"/>
                <w:sz w:val="24"/>
                <w:szCs w:val="24"/>
              </w:rPr>
              <w:t>25              B) 24           C) 23            D) 22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Soru-12</w:t>
            </w:r>
          </w:p>
          <w:p w:rsidR="00F65A0D" w:rsidRPr="00561752" w:rsidRDefault="00F65A0D" w:rsidP="00561752">
            <w:pPr>
              <w:spacing w:after="0" w:line="240" w:lineRule="auto"/>
              <w:jc w:val="both"/>
            </w:pPr>
            <w:r w:rsidRPr="00561752">
              <w:t xml:space="preserve">Yukarıdaki grafiğe göre bu sınıfta </w:t>
            </w:r>
            <w:r w:rsidRPr="00561752">
              <w:rPr>
                <w:b/>
                <w:u w:val="single"/>
              </w:rPr>
              <w:t>1</w:t>
            </w:r>
            <w:r w:rsidRPr="00561752">
              <w:rPr>
                <w:u w:val="single"/>
              </w:rPr>
              <w:t xml:space="preserve"> ve </w:t>
            </w:r>
            <w:r w:rsidRPr="00561752">
              <w:rPr>
                <w:b/>
                <w:u w:val="single"/>
              </w:rPr>
              <w:t>5</w:t>
            </w:r>
            <w:r w:rsidRPr="00561752">
              <w:t xml:space="preserve"> alan toplam kaç öğrenci vardır? </w:t>
            </w:r>
          </w:p>
          <w:p w:rsidR="00F65A0D" w:rsidRPr="00561752" w:rsidRDefault="00F65A0D" w:rsidP="00561752">
            <w:pPr>
              <w:tabs>
                <w:tab w:val="left" w:pos="6690"/>
              </w:tabs>
              <w:spacing w:after="0" w:line="240" w:lineRule="auto"/>
              <w:rPr>
                <w:sz w:val="28"/>
                <w:szCs w:val="20"/>
              </w:rPr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2"/>
              </w:numPr>
              <w:tabs>
                <w:tab w:val="left" w:pos="6690"/>
              </w:tabs>
              <w:spacing w:after="0" w:line="240" w:lineRule="auto"/>
              <w:rPr>
                <w:sz w:val="28"/>
                <w:szCs w:val="20"/>
              </w:rPr>
            </w:pPr>
            <w:r w:rsidRPr="00561752">
              <w:rPr>
                <w:rFonts w:ascii="Times New Roman" w:hAnsi="Times New Roman"/>
                <w:sz w:val="24"/>
                <w:szCs w:val="24"/>
              </w:rPr>
              <w:t>15                 B) 14             C) 13             D) 12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Soru-17</w:t>
            </w:r>
          </w:p>
          <w:p w:rsidR="00F65A0D" w:rsidRPr="00561752" w:rsidRDefault="00F65A0D" w:rsidP="00561752">
            <w:pPr>
              <w:spacing w:after="0" w:line="240" w:lineRule="auto"/>
              <w:jc w:val="both"/>
            </w:pPr>
            <w:r w:rsidRPr="00561752">
              <w:t xml:space="preserve">Yukarıdaki grafiğe göre </w:t>
            </w:r>
            <w:r w:rsidRPr="00561752">
              <w:rPr>
                <w:u w:val="single"/>
              </w:rPr>
              <w:t>Perşembe</w:t>
            </w:r>
            <w:r w:rsidRPr="00561752">
              <w:t xml:space="preserve"> günü kaç araba satılmıştır?</w:t>
            </w:r>
          </w:p>
          <w:p w:rsidR="00F65A0D" w:rsidRPr="00561752" w:rsidRDefault="00F65A0D" w:rsidP="00561752">
            <w:pPr>
              <w:spacing w:after="0" w:line="240" w:lineRule="auto"/>
              <w:jc w:val="both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4"/>
              </w:numPr>
              <w:spacing w:after="0" w:line="240" w:lineRule="auto"/>
            </w:pPr>
            <w:r w:rsidRPr="00561752">
              <w:rPr>
                <w:rFonts w:ascii="Times New Roman" w:hAnsi="Times New Roman"/>
                <w:sz w:val="24"/>
                <w:szCs w:val="24"/>
              </w:rPr>
              <w:t>3                B) 4              C) 5              D) 6</w: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Soru-13</w:t>
            </w:r>
          </w:p>
          <w:p w:rsidR="00F65A0D" w:rsidRPr="00561752" w:rsidRDefault="00F65A0D" w:rsidP="00561752">
            <w:pPr>
              <w:spacing w:after="0" w:line="240" w:lineRule="auto"/>
              <w:rPr>
                <w:sz w:val="24"/>
                <w:u w:val="double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42" type="#_x0000_t62" style="position:absolute;margin-left:97.95pt;margin-top:-.75pt;width:154.5pt;height:72.7pt;z-index:251667968" adj="-6047,14870">
                  <v:textbox style="mso-next-textbox:#_x0000_s1042">
                    <w:txbxContent>
                      <w:p w:rsidR="00F65A0D" w:rsidRPr="00FC0663" w:rsidRDefault="00F65A0D" w:rsidP="00FC0663">
                        <w:pPr>
                          <w:jc w:val="both"/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FC0663">
                          <w:rPr>
                            <w:rFonts w:ascii="Comic Sans MS" w:hAnsi="Comic Sans MS"/>
                            <w:sz w:val="18"/>
                          </w:rPr>
                          <w:t xml:space="preserve">Kitabımın </w:t>
                        </w:r>
                        <w:r w:rsidRPr="00FC0663">
                          <w:rPr>
                            <w:rFonts w:ascii="Comic Sans MS" w:hAnsi="Comic Sans MS"/>
                            <w:b/>
                          </w:rPr>
                          <w:t>6</w:t>
                        </w:r>
                        <w:r w:rsidRPr="00B56B00">
                          <w:rPr>
                            <w:rFonts w:ascii="Comic Sans MS" w:hAnsi="Comic Sans MS"/>
                            <w:b/>
                            <w:sz w:val="24"/>
                            <w:vertAlign w:val="superscript"/>
                          </w:rPr>
                          <w:t>3</w:t>
                        </w:r>
                        <w:r w:rsidRPr="00FC0663">
                          <w:rPr>
                            <w:rFonts w:ascii="Comic Sans MS" w:hAnsi="Comic Sans MS"/>
                            <w:sz w:val="18"/>
                          </w:rPr>
                          <w:t xml:space="preserve"> sayfasını okudum. Eğer </w:t>
                        </w:r>
                        <w:r w:rsidRPr="00FC0663">
                          <w:rPr>
                            <w:rFonts w:ascii="Comic Sans MS" w:hAnsi="Comic Sans MS"/>
                            <w:b/>
                            <w:sz w:val="18"/>
                          </w:rPr>
                          <w:t>130</w:t>
                        </w:r>
                        <w:r w:rsidRPr="00FC0663">
                          <w:rPr>
                            <w:rFonts w:ascii="Comic Sans MS" w:hAnsi="Comic Sans MS"/>
                            <w:sz w:val="18"/>
                          </w:rPr>
                          <w:t xml:space="preserve"> sayfa daha okursam kitabımın tamamını okumuş olacağım.</w:t>
                        </w:r>
                      </w:p>
                    </w:txbxContent>
                  </v:textbox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  <w:hyperlink r:id="rId16" w:history="1">
              <w:r w:rsidRPr="00561752">
                <w:rPr>
                  <w:noProof/>
                  <w:lang w:eastAsia="tr-TR"/>
                </w:rPr>
                <w:pict>
                  <v:shape id="Resim 2" o:spid="_x0000_i1032" type="#_x0000_t75" alt="https://encrypted-tbn0.gstatic.com/images?q=tbn:ANd9GcSlbnA3EJsc-Wpe8y8R0ZMZiR9bLdOu_fzfPWcs191jhL9GehNu" href="http://www.google.com.tr/url?sa=i&amp;rct=j&amp;q=&amp;esrc=s&amp;source=images&amp;cd=&amp;cad=rja&amp;docid=X00vZW1x7OLwuM&amp;tbnid=ToRsZERzvxPYgM:&amp;ved=0CAUQjRw&amp;url=http://tr.fotolia.com/id/32769819&amp;ei=Kw3PUu2KMebw0gWJ7IGoCQ&amp;bvm=bv.59026428,d.ZG4&amp;psig=AFQjCNFbzKSLhfkDKA2UgYy8rYBT_v0tPQ&amp;ust=13893874241343" style="width:90pt;height:73.5pt;visibility:visible" o:button="t">
                    <v:fill o:detectmouseclick="t"/>
                    <v:imagedata r:id="rId17" o:title=""/>
                  </v:shape>
                </w:pict>
              </w:r>
            </w:hyperlink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1752">
              <w:rPr>
                <w:rFonts w:ascii="Times New Roman" w:hAnsi="Times New Roman"/>
                <w:szCs w:val="24"/>
              </w:rPr>
              <w:t>Ali’nin söylediğine göre, okuduğu kitabın tamamı kaç sayfadır?</w:t>
            </w: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  <w:r w:rsidRPr="00561752">
              <w:rPr>
                <w:rFonts w:ascii="Times New Roman" w:hAnsi="Times New Roman"/>
                <w:szCs w:val="24"/>
              </w:rPr>
              <w:t>346             B) 348        C) 356         D) 360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Soru-18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r w:rsidRPr="00561752">
              <w:rPr>
                <w:noProof/>
                <w:lang w:eastAsia="tr-TR"/>
              </w:rPr>
              <w:pict>
                <v:shape id="Resim 56" o:spid="_x0000_i1033" type="#_x0000_t75" style="width:228pt;height:136.5pt;visibility:visible">
                  <v:imagedata r:id="rId18" o:title=""/>
                </v:shape>
              </w:pict>
            </w:r>
          </w:p>
        </w:tc>
      </w:tr>
      <w:tr w:rsidR="00F65A0D" w:rsidRPr="00561752" w:rsidTr="00240D2D">
        <w:tc>
          <w:tcPr>
            <w:tcW w:w="6315" w:type="dxa"/>
            <w:gridSpan w:val="2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Soru-14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r w:rsidRPr="00561752">
              <w:rPr>
                <w:noProof/>
                <w:lang w:eastAsia="tr-TR"/>
              </w:rPr>
              <w:pict>
                <v:shape id="Resim 10" o:spid="_x0000_i1034" type="#_x0000_t75" alt="soru3" style="width:240pt;height:103.5pt;visibility:visible">
                  <v:imagedata r:id="rId19" o:title=""/>
                </v:shape>
              </w:pict>
            </w:r>
          </w:p>
          <w:p w:rsidR="00F65A0D" w:rsidRPr="00561752" w:rsidRDefault="00F65A0D" w:rsidP="00561752">
            <w:pPr>
              <w:spacing w:after="0" w:line="240" w:lineRule="auto"/>
            </w:pP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>
              <w:rPr>
                <w:noProof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43" type="#_x0000_t106" style="position:absolute;margin-left:49.75pt;margin-top:3.75pt;width:199.15pt;height:48.65pt;z-index:251668992;mso-position-horizontal-relative:text;mso-position-vertical-relative:text" adj="-1524,18980">
                  <v:textbox>
                    <w:txbxContent>
                      <w:p w:rsidR="00F65A0D" w:rsidRPr="00CE14ED" w:rsidRDefault="00F65A0D" w:rsidP="00CE14ED">
                        <w:pPr>
                          <w:rPr>
                            <w:rFonts w:ascii="Comic Sans MS" w:hAnsi="Comic Sans MS"/>
                            <w:sz w:val="16"/>
                          </w:rPr>
                        </w:pPr>
                        <w:r w:rsidRPr="00CE14ED">
                          <w:rPr>
                            <w:rFonts w:ascii="Comic Sans MS" w:hAnsi="Comic Sans MS"/>
                            <w:sz w:val="16"/>
                          </w:rPr>
                          <w:t xml:space="preserve">Ben dün saat </w:t>
                        </w:r>
                        <w:r w:rsidRPr="00CE14ED">
                          <w:rPr>
                            <w:rFonts w:ascii="Comic Sans MS" w:hAnsi="Comic Sans MS"/>
                            <w:b/>
                            <w:sz w:val="16"/>
                          </w:rPr>
                          <w:t>22:45’te</w:t>
                        </w:r>
                        <w:r w:rsidRPr="00CE14ED">
                          <w:rPr>
                            <w:rFonts w:ascii="Comic Sans MS" w:hAnsi="Comic Sans MS"/>
                            <w:sz w:val="16"/>
                          </w:rPr>
                          <w:t xml:space="preserve"> uyudum ve sabah </w:t>
                        </w:r>
                        <w:r>
                          <w:rPr>
                            <w:rFonts w:ascii="Comic Sans MS" w:hAnsi="Comic Sans MS"/>
                            <w:b/>
                            <w:sz w:val="16"/>
                          </w:rPr>
                          <w:t>07:4</w:t>
                        </w:r>
                        <w:r w:rsidRPr="00CE14ED">
                          <w:rPr>
                            <w:rFonts w:ascii="Comic Sans MS" w:hAnsi="Comic Sans MS"/>
                            <w:b/>
                            <w:sz w:val="16"/>
                          </w:rPr>
                          <w:t>5’te</w:t>
                        </w:r>
                        <w:r w:rsidRPr="00CE14ED">
                          <w:rPr>
                            <w:rFonts w:ascii="Comic Sans MS" w:hAnsi="Comic Sans MS"/>
                            <w:sz w:val="16"/>
                          </w:rPr>
                          <w:t xml:space="preserve"> uyandım.</w:t>
                        </w:r>
                      </w:p>
                    </w:txbxContent>
                  </v:textbox>
                </v:shape>
              </w:pict>
            </w:r>
            <w:r w:rsidRPr="00561752">
              <w:rPr>
                <w:color w:val="FF0000"/>
                <w:sz w:val="24"/>
                <w:u w:val="double"/>
              </w:rPr>
              <w:t>Soru-19</w:t>
            </w:r>
          </w:p>
          <w:p w:rsidR="00F65A0D" w:rsidRPr="00561752" w:rsidRDefault="00F65A0D" w:rsidP="00561752">
            <w:pPr>
              <w:spacing w:after="0" w:line="240" w:lineRule="auto"/>
            </w:pPr>
          </w:p>
          <w:p w:rsidR="00F65A0D" w:rsidRPr="00561752" w:rsidRDefault="00F65A0D" w:rsidP="00561752">
            <w:pPr>
              <w:spacing w:after="0" w:line="240" w:lineRule="auto"/>
            </w:pPr>
            <w:hyperlink r:id="rId20" w:history="1">
              <w:r w:rsidRPr="00561752">
                <w:rPr>
                  <w:noProof/>
                  <w:lang w:eastAsia="tr-TR"/>
                </w:rPr>
                <w:pict>
                  <v:shape id="_x0000_i1035" type="#_x0000_t75" alt="http://cagri.k12.tr/cagri/wp-content/uploads/2013/07/Nasrettin-Hoca-AKIL-OYUNLARI.jpg" href="http://www.google.com.tr/url?sa=i&amp;rct=j&amp;q=&amp;esrc=s&amp;source=images&amp;cd=&amp;cad=rja&amp;docid=X7_NTb3HQhlsLM&amp;tbnid=Fhd6Kr6iNuDlfM:&amp;ved=0CAUQjRw&amp;url=http://cagri.k12.tr/nasrettin-hoca-akil-oyunlari/&amp;ei=Bl3QUqysGuS50QWkt4D4Dg&amp;bvm=bv.59026428,d.bGQ&amp;psig=AFQjCNE4iu1qVDGnYsh6H8L2EWOIlSglIg&amp;ust=13894731507849" style="width:55.5pt;height:56.25pt;visibility:visible" o:button="t">
                    <v:fill o:detectmouseclick="t"/>
                    <v:imagedata r:id="rId21" o:title=""/>
                  </v:shape>
                </w:pict>
              </w:r>
            </w:hyperlink>
          </w:p>
          <w:p w:rsidR="00F65A0D" w:rsidRPr="00561752" w:rsidRDefault="00F65A0D" w:rsidP="00561752">
            <w:pPr>
              <w:spacing w:after="0" w:line="240" w:lineRule="auto"/>
              <w:jc w:val="center"/>
            </w:pPr>
            <w:r w:rsidRPr="00561752">
              <w:t>O halde Nasrettin hoca kaç saat uyumuştur?</w:t>
            </w:r>
          </w:p>
          <w:p w:rsidR="00F65A0D" w:rsidRPr="00561752" w:rsidRDefault="00F65A0D" w:rsidP="00561752">
            <w:pPr>
              <w:spacing w:after="0" w:line="240" w:lineRule="auto"/>
              <w:jc w:val="center"/>
            </w:pPr>
          </w:p>
          <w:p w:rsidR="00F65A0D" w:rsidRPr="00561752" w:rsidRDefault="00F65A0D" w:rsidP="0056175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</w:pPr>
            <w:r w:rsidRPr="00561752">
              <w:rPr>
                <w:rFonts w:ascii="Times New Roman" w:hAnsi="Times New Roman"/>
                <w:sz w:val="24"/>
                <w:szCs w:val="24"/>
              </w:rPr>
              <w:t>8              B) 9           C) 10            D) 11</w:t>
            </w:r>
          </w:p>
        </w:tc>
      </w:tr>
      <w:tr w:rsidR="00F65A0D" w:rsidRPr="00561752" w:rsidTr="00240D2D">
        <w:tc>
          <w:tcPr>
            <w:tcW w:w="3562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Soru-15</w:t>
            </w:r>
          </w:p>
          <w:tbl>
            <w:tblPr>
              <w:tblW w:w="279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99"/>
              <w:gridCol w:w="393"/>
              <w:gridCol w:w="397"/>
              <w:gridCol w:w="393"/>
              <w:gridCol w:w="394"/>
              <w:gridCol w:w="426"/>
              <w:gridCol w:w="394"/>
            </w:tblGrid>
            <w:tr w:rsidR="00F65A0D" w:rsidRPr="00561752" w:rsidTr="00561752">
              <w:trPr>
                <w:trHeight w:val="247"/>
              </w:trPr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44" style="position:absolute;margin-left:12.2pt;margin-top:12.85pt;width:3.9pt;height:3.55pt;z-index:251662848" fillcolor="black"/>
                    </w:pict>
                  </w:r>
                  <w:r w:rsidRPr="00561752">
                    <w:rPr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</w:tr>
            <w:tr w:rsidR="00F65A0D" w:rsidRPr="00561752" w:rsidTr="00561752">
              <w:trPr>
                <w:trHeight w:val="247"/>
              </w:trPr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45" style="position:absolute;margin-left:13.8pt;margin-top:12.95pt;width:3.9pt;height:3.55pt;z-index:251663872;mso-position-horizontal-relative:text;mso-position-vertical-relative:text" fillcolor="black"/>
                    </w:pict>
                  </w:r>
                  <w:r w:rsidRPr="00561752">
                    <w:rPr>
                      <w:b/>
                      <w:sz w:val="24"/>
                    </w:rPr>
                    <w:t>K</w:t>
                  </w: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</w:tr>
            <w:tr w:rsidR="00F65A0D" w:rsidRPr="00561752" w:rsidTr="00561752">
              <w:trPr>
                <w:trHeight w:val="258"/>
              </w:trPr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46" style="position:absolute;margin-left:12.95pt;margin-top:12.75pt;width:3.9pt;height:3.55pt;z-index:251664896;mso-position-horizontal-relative:text;mso-position-vertical-relative:text" fillcolor="black"/>
                    </w:pict>
                  </w:r>
                  <w:r w:rsidRPr="00561752">
                    <w:rPr>
                      <w:b/>
                      <w:sz w:val="24"/>
                    </w:rPr>
                    <w:t>M</w:t>
                  </w: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</w:tr>
            <w:tr w:rsidR="00F65A0D" w:rsidRPr="00561752" w:rsidTr="00561752">
              <w:trPr>
                <w:trHeight w:val="247"/>
              </w:trPr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47" style="position:absolute;margin-left:12.85pt;margin-top:13.15pt;width:3.9pt;height:3.55pt;z-index:251665920;mso-position-horizontal-relative:text;mso-position-vertical-relative:text" fillcolor="black"/>
                    </w:pict>
                  </w:r>
                  <w:r w:rsidRPr="00561752">
                    <w:rPr>
                      <w:b/>
                      <w:sz w:val="24"/>
                    </w:rPr>
                    <w:t>L</w:t>
                  </w: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</w:tr>
            <w:tr w:rsidR="00F65A0D" w:rsidRPr="00561752" w:rsidTr="00561752">
              <w:trPr>
                <w:trHeight w:val="247"/>
              </w:trPr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</w:tr>
            <w:tr w:rsidR="00F65A0D" w:rsidRPr="00561752" w:rsidTr="00561752">
              <w:trPr>
                <w:trHeight w:val="258"/>
              </w:trPr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48" style="position:absolute;margin-left:13.05pt;margin-top:11.75pt;width:3.9pt;height:3.55pt;z-index:251666944;mso-position-horizontal-relative:text;mso-position-vertical-relative:text" fillcolor="black"/>
                    </w:pict>
                  </w:r>
                  <w:r w:rsidRPr="00561752">
                    <w:rPr>
                      <w:b/>
                      <w:sz w:val="24"/>
                    </w:rPr>
                    <w:t>N</w:t>
                  </w:r>
                </w:p>
              </w:tc>
              <w:tc>
                <w:tcPr>
                  <w:tcW w:w="40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A0D" w:rsidRPr="00561752" w:rsidRDefault="00F65A0D" w:rsidP="00561752">
                  <w:pPr>
                    <w:spacing w:after="0" w:line="240" w:lineRule="auto"/>
                    <w:rPr>
                      <w:b/>
                      <w:sz w:val="24"/>
                    </w:rPr>
                  </w:pPr>
                </w:p>
              </w:tc>
            </w:tr>
          </w:tbl>
          <w:p w:rsidR="00F65A0D" w:rsidRPr="00561752" w:rsidRDefault="00F65A0D" w:rsidP="0056175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753" w:type="dxa"/>
          </w:tcPr>
          <w:p w:rsidR="00F65A0D" w:rsidRPr="00561752" w:rsidRDefault="00F65A0D" w:rsidP="005617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61752">
              <w:rPr>
                <w:rFonts w:ascii="Times New Roman" w:hAnsi="Times New Roman"/>
              </w:rPr>
              <w:t xml:space="preserve">Yandaki şekle göre </w:t>
            </w:r>
            <w:r w:rsidRPr="00561752">
              <w:rPr>
                <w:rFonts w:ascii="Times New Roman" w:hAnsi="Times New Roman"/>
                <w:sz w:val="24"/>
              </w:rPr>
              <w:t xml:space="preserve">hangi nokta </w:t>
            </w:r>
            <w:r w:rsidRPr="00561752">
              <w:rPr>
                <w:rFonts w:ascii="Times New Roman" w:hAnsi="Times New Roman"/>
                <w:b/>
                <w:sz w:val="24"/>
              </w:rPr>
              <w:t>A</w:t>
            </w:r>
            <w:r w:rsidRPr="00561752">
              <w:rPr>
                <w:rFonts w:ascii="Times New Roman" w:hAnsi="Times New Roman"/>
                <w:sz w:val="24"/>
              </w:rPr>
              <w:t xml:space="preserve"> noktasının</w:t>
            </w:r>
            <w:r w:rsidRPr="00561752">
              <w:rPr>
                <w:rFonts w:ascii="Times New Roman" w:hAnsi="Times New Roman"/>
              </w:rPr>
              <w:t xml:space="preserve"> </w:t>
            </w:r>
            <w:r w:rsidRPr="00561752">
              <w:rPr>
                <w:rFonts w:ascii="Times New Roman" w:hAnsi="Times New Roman"/>
                <w:b/>
                <w:sz w:val="24"/>
              </w:rPr>
              <w:t>5</w:t>
            </w:r>
            <w:r w:rsidRPr="00561752">
              <w:rPr>
                <w:rFonts w:ascii="Times New Roman" w:hAnsi="Times New Roman"/>
                <w:sz w:val="24"/>
              </w:rPr>
              <w:t xml:space="preserve"> birim solunun </w:t>
            </w:r>
            <w:r w:rsidRPr="00561752">
              <w:rPr>
                <w:rFonts w:ascii="Times New Roman" w:hAnsi="Times New Roman"/>
                <w:b/>
                <w:sz w:val="24"/>
              </w:rPr>
              <w:t>2</w:t>
            </w:r>
            <w:r w:rsidRPr="00561752">
              <w:rPr>
                <w:rFonts w:ascii="Times New Roman" w:hAnsi="Times New Roman"/>
                <w:sz w:val="24"/>
              </w:rPr>
              <w:t xml:space="preserve"> birim aşağısındadır?</w:t>
            </w:r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752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561752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561752">
              <w:rPr>
                <w:rFonts w:ascii="Times New Roman" w:hAnsi="Times New Roman"/>
                <w:sz w:val="24"/>
                <w:szCs w:val="24"/>
              </w:rPr>
              <w:t xml:space="preserve">                 B) </w:t>
            </w:r>
            <w:r w:rsidRPr="00561752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Pr="0056175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65A0D" w:rsidRPr="00561752" w:rsidRDefault="00F65A0D" w:rsidP="00561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5A0D" w:rsidRPr="00561752" w:rsidRDefault="00F65A0D" w:rsidP="00561752">
            <w:pPr>
              <w:spacing w:after="0" w:line="240" w:lineRule="auto"/>
            </w:pPr>
            <w:r w:rsidRPr="00561752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 w:rsidRPr="00561752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561752">
              <w:rPr>
                <w:rFonts w:ascii="Times New Roman" w:hAnsi="Times New Roman"/>
                <w:sz w:val="24"/>
                <w:szCs w:val="24"/>
              </w:rPr>
              <w:t xml:space="preserve">                 D) </w:t>
            </w:r>
            <w:r w:rsidRPr="00561752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4367" w:type="dxa"/>
          </w:tcPr>
          <w:p w:rsidR="00F65A0D" w:rsidRPr="00561752" w:rsidRDefault="00F65A0D" w:rsidP="00561752">
            <w:pPr>
              <w:spacing w:after="0" w:line="240" w:lineRule="auto"/>
              <w:rPr>
                <w:color w:val="FF0000"/>
                <w:sz w:val="24"/>
                <w:u w:val="double"/>
              </w:rPr>
            </w:pPr>
            <w:r w:rsidRPr="00561752">
              <w:rPr>
                <w:color w:val="FF0000"/>
                <w:sz w:val="24"/>
                <w:u w:val="double"/>
              </w:rPr>
              <w:t>Soru-20</w:t>
            </w:r>
          </w:p>
          <w:p w:rsidR="00F65A0D" w:rsidRPr="00561752" w:rsidRDefault="00F65A0D" w:rsidP="00561752">
            <w:pPr>
              <w:spacing w:after="0" w:line="240" w:lineRule="auto"/>
              <w:rPr>
                <w:sz w:val="24"/>
                <w:u w:val="double"/>
              </w:rPr>
            </w:pPr>
            <w:r w:rsidRPr="00561752">
              <w:rPr>
                <w:b/>
                <w:sz w:val="24"/>
                <w:szCs w:val="18"/>
              </w:rPr>
              <w:t xml:space="preserve">Aşağıdaki üçgenlerden hangisi </w:t>
            </w:r>
            <w:r w:rsidRPr="00561752">
              <w:rPr>
                <w:b/>
                <w:sz w:val="24"/>
                <w:szCs w:val="18"/>
                <w:u w:val="single"/>
              </w:rPr>
              <w:t>çizilemez</w:t>
            </w:r>
            <w:r w:rsidRPr="00561752">
              <w:rPr>
                <w:b/>
                <w:sz w:val="24"/>
                <w:szCs w:val="18"/>
              </w:rPr>
              <w:t>?</w:t>
            </w:r>
          </w:p>
          <w:p w:rsidR="00F65A0D" w:rsidRPr="00561752" w:rsidRDefault="00F65A0D" w:rsidP="00561752">
            <w:pPr>
              <w:spacing w:after="0" w:line="240" w:lineRule="auto"/>
              <w:rPr>
                <w:rFonts w:eastAsia="HelveticaNeue-Bold"/>
                <w:sz w:val="24"/>
                <w:szCs w:val="18"/>
              </w:rPr>
            </w:pPr>
            <w:r w:rsidRPr="00561752">
              <w:rPr>
                <w:sz w:val="24"/>
                <w:szCs w:val="18"/>
              </w:rPr>
              <w:t>A) Hem ikizkenar hem dar açılı üçgen.</w:t>
            </w:r>
          </w:p>
          <w:p w:rsidR="00F65A0D" w:rsidRPr="00561752" w:rsidRDefault="00F65A0D" w:rsidP="00561752">
            <w:pPr>
              <w:spacing w:after="0" w:line="240" w:lineRule="auto"/>
              <w:rPr>
                <w:sz w:val="24"/>
                <w:szCs w:val="18"/>
              </w:rPr>
            </w:pPr>
          </w:p>
          <w:p w:rsidR="00F65A0D" w:rsidRPr="00561752" w:rsidRDefault="00F65A0D" w:rsidP="00561752">
            <w:pPr>
              <w:spacing w:after="0" w:line="240" w:lineRule="auto"/>
              <w:rPr>
                <w:sz w:val="24"/>
                <w:szCs w:val="18"/>
              </w:rPr>
            </w:pPr>
            <w:r w:rsidRPr="00561752">
              <w:rPr>
                <w:sz w:val="24"/>
                <w:szCs w:val="18"/>
              </w:rPr>
              <w:t>B) Hem eşkenar hem geniş açılı üçgen.</w:t>
            </w:r>
          </w:p>
          <w:p w:rsidR="00F65A0D" w:rsidRPr="00561752" w:rsidRDefault="00F65A0D" w:rsidP="00561752">
            <w:pPr>
              <w:tabs>
                <w:tab w:val="left" w:pos="6690"/>
              </w:tabs>
              <w:spacing w:after="0" w:line="240" w:lineRule="auto"/>
              <w:rPr>
                <w:sz w:val="24"/>
                <w:szCs w:val="18"/>
              </w:rPr>
            </w:pPr>
          </w:p>
          <w:p w:rsidR="00F65A0D" w:rsidRPr="00561752" w:rsidRDefault="00F65A0D" w:rsidP="00561752">
            <w:pPr>
              <w:tabs>
                <w:tab w:val="left" w:pos="6690"/>
              </w:tabs>
              <w:spacing w:after="0" w:line="240" w:lineRule="auto"/>
              <w:rPr>
                <w:sz w:val="24"/>
                <w:szCs w:val="18"/>
              </w:rPr>
            </w:pPr>
            <w:r w:rsidRPr="00561752">
              <w:rPr>
                <w:sz w:val="24"/>
                <w:szCs w:val="18"/>
              </w:rPr>
              <w:t>C) Hem çeşitkenar hem dik açılı üçgen.</w:t>
            </w:r>
            <w:r w:rsidRPr="00561752">
              <w:rPr>
                <w:sz w:val="24"/>
                <w:szCs w:val="18"/>
              </w:rPr>
              <w:br/>
            </w:r>
          </w:p>
          <w:p w:rsidR="00F65A0D" w:rsidRPr="00561752" w:rsidRDefault="00F65A0D" w:rsidP="00561752">
            <w:pPr>
              <w:tabs>
                <w:tab w:val="left" w:pos="6690"/>
              </w:tabs>
              <w:spacing w:after="0" w:line="240" w:lineRule="auto"/>
              <w:rPr>
                <w:sz w:val="28"/>
                <w:szCs w:val="20"/>
              </w:rPr>
            </w:pPr>
            <w:r w:rsidRPr="00561752">
              <w:rPr>
                <w:sz w:val="24"/>
                <w:szCs w:val="18"/>
              </w:rPr>
              <w:t>D) Hem ikizkenar hem dik açılı üçgen.</w:t>
            </w:r>
          </w:p>
        </w:tc>
      </w:tr>
    </w:tbl>
    <w:p w:rsidR="00F65A0D" w:rsidRPr="00EC3017" w:rsidRDefault="00F65A0D" w:rsidP="0009517E">
      <w:pPr>
        <w:rPr>
          <w:sz w:val="18"/>
        </w:rPr>
      </w:pPr>
      <w:hyperlink r:id="rId22" w:history="1">
        <w:r w:rsidRPr="00A52A22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 w:rsidRPr="0009517E">
        <w:rPr>
          <w:b/>
          <w:color w:val="1F497D"/>
        </w:rPr>
        <w:t>...BAŞARILAR…</w:t>
      </w:r>
      <w:r w:rsidRPr="00122ADD">
        <w:rPr>
          <w:b/>
        </w:rPr>
        <w:t xml:space="preserve">                                           </w:t>
      </w:r>
      <w:r>
        <w:rPr>
          <w:b/>
        </w:rPr>
        <w:t xml:space="preserve">          </w:t>
      </w:r>
      <w:r>
        <w:rPr>
          <w:sz w:val="18"/>
        </w:rPr>
        <w:t xml:space="preserve">İrfan </w:t>
      </w:r>
      <w:r w:rsidRPr="00EC3017">
        <w:rPr>
          <w:sz w:val="18"/>
        </w:rPr>
        <w:t>BAHARLI…MAT…ÖĞRT…</w:t>
      </w:r>
    </w:p>
    <w:sectPr w:rsidR="00F65A0D" w:rsidRPr="00EC3017" w:rsidSect="004B3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A0D" w:rsidRDefault="00F65A0D" w:rsidP="008F732A">
      <w:pPr>
        <w:spacing w:after="0" w:line="240" w:lineRule="auto"/>
      </w:pPr>
      <w:r>
        <w:separator/>
      </w:r>
    </w:p>
  </w:endnote>
  <w:endnote w:type="continuationSeparator" w:id="0">
    <w:p w:rsidR="00F65A0D" w:rsidRDefault="00F65A0D" w:rsidP="008F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-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A0D" w:rsidRDefault="00F65A0D" w:rsidP="008F732A">
      <w:pPr>
        <w:spacing w:after="0" w:line="240" w:lineRule="auto"/>
      </w:pPr>
      <w:r>
        <w:separator/>
      </w:r>
    </w:p>
  </w:footnote>
  <w:footnote w:type="continuationSeparator" w:id="0">
    <w:p w:rsidR="00F65A0D" w:rsidRDefault="00F65A0D" w:rsidP="008F7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25D"/>
    <w:multiLevelType w:val="hybridMultilevel"/>
    <w:tmpl w:val="2B62B274"/>
    <w:lvl w:ilvl="0" w:tplc="443050E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EAC1F41"/>
    <w:multiLevelType w:val="hybridMultilevel"/>
    <w:tmpl w:val="A3627822"/>
    <w:lvl w:ilvl="0" w:tplc="AB267F0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24D08"/>
    <w:multiLevelType w:val="hybridMultilevel"/>
    <w:tmpl w:val="190053D2"/>
    <w:lvl w:ilvl="0" w:tplc="5EBA87A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B94363"/>
    <w:multiLevelType w:val="hybridMultilevel"/>
    <w:tmpl w:val="ADA88526"/>
    <w:lvl w:ilvl="0" w:tplc="CE4A69EA">
      <w:start w:val="1"/>
      <w:numFmt w:val="upperLetter"/>
      <w:lvlText w:val="%1)"/>
      <w:lvlJc w:val="left"/>
      <w:pPr>
        <w:ind w:left="720" w:hanging="360"/>
      </w:pPr>
      <w:rPr>
        <w:rFonts w:ascii="Verdana" w:hAnsi="Verdana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150742"/>
    <w:multiLevelType w:val="hybridMultilevel"/>
    <w:tmpl w:val="B26ED4EA"/>
    <w:lvl w:ilvl="0" w:tplc="D4F8CE6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B70FBF"/>
    <w:multiLevelType w:val="hybridMultilevel"/>
    <w:tmpl w:val="899EFC9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014C0E"/>
    <w:multiLevelType w:val="hybridMultilevel"/>
    <w:tmpl w:val="1C949B60"/>
    <w:lvl w:ilvl="0" w:tplc="BBB6A37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845495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093138"/>
    <w:multiLevelType w:val="hybridMultilevel"/>
    <w:tmpl w:val="D15AF906"/>
    <w:lvl w:ilvl="0" w:tplc="06E83BD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830B6D"/>
    <w:multiLevelType w:val="hybridMultilevel"/>
    <w:tmpl w:val="FD2C4962"/>
    <w:lvl w:ilvl="0" w:tplc="3B823DB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34D6178"/>
    <w:multiLevelType w:val="hybridMultilevel"/>
    <w:tmpl w:val="D47ACA2E"/>
    <w:lvl w:ilvl="0" w:tplc="741608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874422"/>
    <w:multiLevelType w:val="hybridMultilevel"/>
    <w:tmpl w:val="42D44BF8"/>
    <w:lvl w:ilvl="0" w:tplc="E9F61D1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E918D3"/>
    <w:multiLevelType w:val="hybridMultilevel"/>
    <w:tmpl w:val="56289EF0"/>
    <w:lvl w:ilvl="0" w:tplc="3446E066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D8E54D4"/>
    <w:multiLevelType w:val="hybridMultilevel"/>
    <w:tmpl w:val="45C6380E"/>
    <w:lvl w:ilvl="0" w:tplc="D550020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967D45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7D5C40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15"/>
  </w:num>
  <w:num w:numId="5">
    <w:abstractNumId w:val="7"/>
  </w:num>
  <w:num w:numId="6">
    <w:abstractNumId w:val="3"/>
  </w:num>
  <w:num w:numId="7">
    <w:abstractNumId w:val="12"/>
  </w:num>
  <w:num w:numId="8">
    <w:abstractNumId w:val="13"/>
  </w:num>
  <w:num w:numId="9">
    <w:abstractNumId w:val="0"/>
  </w:num>
  <w:num w:numId="10">
    <w:abstractNumId w:val="6"/>
  </w:num>
  <w:num w:numId="11">
    <w:abstractNumId w:val="2"/>
  </w:num>
  <w:num w:numId="12">
    <w:abstractNumId w:val="10"/>
  </w:num>
  <w:num w:numId="13">
    <w:abstractNumId w:val="11"/>
  </w:num>
  <w:num w:numId="14">
    <w:abstractNumId w:val="4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B63"/>
    <w:rsid w:val="00000E05"/>
    <w:rsid w:val="00003163"/>
    <w:rsid w:val="000033B5"/>
    <w:rsid w:val="0000537E"/>
    <w:rsid w:val="00006127"/>
    <w:rsid w:val="0001161E"/>
    <w:rsid w:val="00011C35"/>
    <w:rsid w:val="00013256"/>
    <w:rsid w:val="00013DE0"/>
    <w:rsid w:val="000140A9"/>
    <w:rsid w:val="000176C8"/>
    <w:rsid w:val="00021100"/>
    <w:rsid w:val="0002380A"/>
    <w:rsid w:val="00025EDD"/>
    <w:rsid w:val="00031CE4"/>
    <w:rsid w:val="0003570E"/>
    <w:rsid w:val="00037A4D"/>
    <w:rsid w:val="0004012A"/>
    <w:rsid w:val="00040FDA"/>
    <w:rsid w:val="000423BE"/>
    <w:rsid w:val="00042AFD"/>
    <w:rsid w:val="000430DE"/>
    <w:rsid w:val="000448A6"/>
    <w:rsid w:val="00053FAD"/>
    <w:rsid w:val="00054A39"/>
    <w:rsid w:val="00055B5C"/>
    <w:rsid w:val="00063A76"/>
    <w:rsid w:val="00064C37"/>
    <w:rsid w:val="00065D3A"/>
    <w:rsid w:val="00071F48"/>
    <w:rsid w:val="000729FB"/>
    <w:rsid w:val="00072C1C"/>
    <w:rsid w:val="00075869"/>
    <w:rsid w:val="00075881"/>
    <w:rsid w:val="0007593F"/>
    <w:rsid w:val="000760F0"/>
    <w:rsid w:val="00077DEF"/>
    <w:rsid w:val="000810D0"/>
    <w:rsid w:val="00081219"/>
    <w:rsid w:val="00081D7B"/>
    <w:rsid w:val="000824F5"/>
    <w:rsid w:val="000828A7"/>
    <w:rsid w:val="00086B6D"/>
    <w:rsid w:val="000876AA"/>
    <w:rsid w:val="0009517E"/>
    <w:rsid w:val="000A10E0"/>
    <w:rsid w:val="000A2C82"/>
    <w:rsid w:val="000A2ED7"/>
    <w:rsid w:val="000A44A5"/>
    <w:rsid w:val="000A4D10"/>
    <w:rsid w:val="000A5B4E"/>
    <w:rsid w:val="000A72BC"/>
    <w:rsid w:val="000B371D"/>
    <w:rsid w:val="000B4827"/>
    <w:rsid w:val="000B743B"/>
    <w:rsid w:val="000C39E0"/>
    <w:rsid w:val="000C540A"/>
    <w:rsid w:val="000C5B15"/>
    <w:rsid w:val="000C5DAA"/>
    <w:rsid w:val="000C7F01"/>
    <w:rsid w:val="000C7F97"/>
    <w:rsid w:val="000D304D"/>
    <w:rsid w:val="000D46B7"/>
    <w:rsid w:val="000D5BB4"/>
    <w:rsid w:val="000E06C4"/>
    <w:rsid w:val="000E2245"/>
    <w:rsid w:val="000E3CE6"/>
    <w:rsid w:val="000E4EBE"/>
    <w:rsid w:val="000F20D2"/>
    <w:rsid w:val="000F2469"/>
    <w:rsid w:val="000F2EC4"/>
    <w:rsid w:val="000F4404"/>
    <w:rsid w:val="000F53C9"/>
    <w:rsid w:val="000F652C"/>
    <w:rsid w:val="001005B3"/>
    <w:rsid w:val="001005E9"/>
    <w:rsid w:val="0010073E"/>
    <w:rsid w:val="0010656F"/>
    <w:rsid w:val="00107E6F"/>
    <w:rsid w:val="001110D6"/>
    <w:rsid w:val="001114DB"/>
    <w:rsid w:val="0011573D"/>
    <w:rsid w:val="001202E7"/>
    <w:rsid w:val="00121155"/>
    <w:rsid w:val="00122ADD"/>
    <w:rsid w:val="00122FD1"/>
    <w:rsid w:val="001268F6"/>
    <w:rsid w:val="00132D89"/>
    <w:rsid w:val="00136B17"/>
    <w:rsid w:val="00142AB7"/>
    <w:rsid w:val="001444E6"/>
    <w:rsid w:val="001451FB"/>
    <w:rsid w:val="001454E1"/>
    <w:rsid w:val="00150206"/>
    <w:rsid w:val="00154C3F"/>
    <w:rsid w:val="00156E84"/>
    <w:rsid w:val="00157CC7"/>
    <w:rsid w:val="001609AB"/>
    <w:rsid w:val="001626D9"/>
    <w:rsid w:val="00164AD8"/>
    <w:rsid w:val="001666B8"/>
    <w:rsid w:val="00167A9A"/>
    <w:rsid w:val="00171355"/>
    <w:rsid w:val="00174816"/>
    <w:rsid w:val="00174BA7"/>
    <w:rsid w:val="00174CE2"/>
    <w:rsid w:val="00176702"/>
    <w:rsid w:val="00181D10"/>
    <w:rsid w:val="00185017"/>
    <w:rsid w:val="001850E7"/>
    <w:rsid w:val="00190316"/>
    <w:rsid w:val="0019082F"/>
    <w:rsid w:val="00190B5C"/>
    <w:rsid w:val="00190D30"/>
    <w:rsid w:val="00190E1D"/>
    <w:rsid w:val="00191818"/>
    <w:rsid w:val="00191E88"/>
    <w:rsid w:val="001944DD"/>
    <w:rsid w:val="001956C0"/>
    <w:rsid w:val="00195BDF"/>
    <w:rsid w:val="001973CD"/>
    <w:rsid w:val="001A257C"/>
    <w:rsid w:val="001A679C"/>
    <w:rsid w:val="001A6B57"/>
    <w:rsid w:val="001B2CEE"/>
    <w:rsid w:val="001C2261"/>
    <w:rsid w:val="001C5470"/>
    <w:rsid w:val="001C589C"/>
    <w:rsid w:val="001C6017"/>
    <w:rsid w:val="001C723B"/>
    <w:rsid w:val="001D1F78"/>
    <w:rsid w:val="001D4B3F"/>
    <w:rsid w:val="001D4F7A"/>
    <w:rsid w:val="001D6D7C"/>
    <w:rsid w:val="001D6F29"/>
    <w:rsid w:val="001E081F"/>
    <w:rsid w:val="001E4A0C"/>
    <w:rsid w:val="001E7270"/>
    <w:rsid w:val="001F1D4F"/>
    <w:rsid w:val="001F324B"/>
    <w:rsid w:val="001F44CC"/>
    <w:rsid w:val="00203D24"/>
    <w:rsid w:val="0020515D"/>
    <w:rsid w:val="00205435"/>
    <w:rsid w:val="0021036E"/>
    <w:rsid w:val="00214A11"/>
    <w:rsid w:val="002174C5"/>
    <w:rsid w:val="002210AE"/>
    <w:rsid w:val="00222DDF"/>
    <w:rsid w:val="002231EC"/>
    <w:rsid w:val="002241A9"/>
    <w:rsid w:val="0022445C"/>
    <w:rsid w:val="00230442"/>
    <w:rsid w:val="00233753"/>
    <w:rsid w:val="00236BF2"/>
    <w:rsid w:val="00240D2D"/>
    <w:rsid w:val="002422FF"/>
    <w:rsid w:val="0024410E"/>
    <w:rsid w:val="00244658"/>
    <w:rsid w:val="0025106C"/>
    <w:rsid w:val="00253593"/>
    <w:rsid w:val="00253D7D"/>
    <w:rsid w:val="00256B9F"/>
    <w:rsid w:val="00260393"/>
    <w:rsid w:val="002616E3"/>
    <w:rsid w:val="00261F0A"/>
    <w:rsid w:val="0026358D"/>
    <w:rsid w:val="002638AD"/>
    <w:rsid w:val="002663C7"/>
    <w:rsid w:val="002670E4"/>
    <w:rsid w:val="002674A5"/>
    <w:rsid w:val="002719AC"/>
    <w:rsid w:val="00275224"/>
    <w:rsid w:val="00282383"/>
    <w:rsid w:val="002875DD"/>
    <w:rsid w:val="002879F8"/>
    <w:rsid w:val="0029081F"/>
    <w:rsid w:val="00293373"/>
    <w:rsid w:val="00294CCD"/>
    <w:rsid w:val="002A1468"/>
    <w:rsid w:val="002A14D4"/>
    <w:rsid w:val="002A383C"/>
    <w:rsid w:val="002A3E2C"/>
    <w:rsid w:val="002A53CC"/>
    <w:rsid w:val="002A7989"/>
    <w:rsid w:val="002B119A"/>
    <w:rsid w:val="002B52F2"/>
    <w:rsid w:val="002B6564"/>
    <w:rsid w:val="002B7F42"/>
    <w:rsid w:val="002C02BD"/>
    <w:rsid w:val="002C02EF"/>
    <w:rsid w:val="002C5930"/>
    <w:rsid w:val="002C5EA1"/>
    <w:rsid w:val="002D06E9"/>
    <w:rsid w:val="002D106B"/>
    <w:rsid w:val="002D2FE8"/>
    <w:rsid w:val="002D63C6"/>
    <w:rsid w:val="002E04E4"/>
    <w:rsid w:val="002E0B7D"/>
    <w:rsid w:val="002E1E9E"/>
    <w:rsid w:val="002E32A2"/>
    <w:rsid w:val="002E37A7"/>
    <w:rsid w:val="002E42EC"/>
    <w:rsid w:val="002E7953"/>
    <w:rsid w:val="002F725E"/>
    <w:rsid w:val="0030171A"/>
    <w:rsid w:val="00302936"/>
    <w:rsid w:val="00302DC6"/>
    <w:rsid w:val="003031DD"/>
    <w:rsid w:val="00310F1C"/>
    <w:rsid w:val="003113AE"/>
    <w:rsid w:val="00314041"/>
    <w:rsid w:val="00315845"/>
    <w:rsid w:val="00316370"/>
    <w:rsid w:val="003166FE"/>
    <w:rsid w:val="00321742"/>
    <w:rsid w:val="00321E5A"/>
    <w:rsid w:val="00322AF2"/>
    <w:rsid w:val="00323CB2"/>
    <w:rsid w:val="00324347"/>
    <w:rsid w:val="003262A4"/>
    <w:rsid w:val="003355AD"/>
    <w:rsid w:val="00336253"/>
    <w:rsid w:val="00341764"/>
    <w:rsid w:val="00343F45"/>
    <w:rsid w:val="00345F08"/>
    <w:rsid w:val="003460E6"/>
    <w:rsid w:val="0036183E"/>
    <w:rsid w:val="00363102"/>
    <w:rsid w:val="0037062E"/>
    <w:rsid w:val="00373D37"/>
    <w:rsid w:val="00383C29"/>
    <w:rsid w:val="003846C9"/>
    <w:rsid w:val="0038704D"/>
    <w:rsid w:val="00387B89"/>
    <w:rsid w:val="0039353A"/>
    <w:rsid w:val="0039666A"/>
    <w:rsid w:val="00396C06"/>
    <w:rsid w:val="003A0208"/>
    <w:rsid w:val="003A17C4"/>
    <w:rsid w:val="003A73C2"/>
    <w:rsid w:val="003B0AED"/>
    <w:rsid w:val="003B1B83"/>
    <w:rsid w:val="003B4856"/>
    <w:rsid w:val="003B5CF7"/>
    <w:rsid w:val="003B6963"/>
    <w:rsid w:val="003C06E3"/>
    <w:rsid w:val="003C4179"/>
    <w:rsid w:val="003C4419"/>
    <w:rsid w:val="003D15EC"/>
    <w:rsid w:val="003D572C"/>
    <w:rsid w:val="003D75CD"/>
    <w:rsid w:val="003E0614"/>
    <w:rsid w:val="003E0C38"/>
    <w:rsid w:val="003E1DF7"/>
    <w:rsid w:val="003E5EC3"/>
    <w:rsid w:val="003E6B06"/>
    <w:rsid w:val="003F580F"/>
    <w:rsid w:val="003F5AA9"/>
    <w:rsid w:val="003F65B7"/>
    <w:rsid w:val="003F6DDD"/>
    <w:rsid w:val="003F78FC"/>
    <w:rsid w:val="00402B5F"/>
    <w:rsid w:val="00411821"/>
    <w:rsid w:val="0041359B"/>
    <w:rsid w:val="004142F2"/>
    <w:rsid w:val="00414AB5"/>
    <w:rsid w:val="00415579"/>
    <w:rsid w:val="00417289"/>
    <w:rsid w:val="0042176D"/>
    <w:rsid w:val="00421B4F"/>
    <w:rsid w:val="00424A70"/>
    <w:rsid w:val="00425752"/>
    <w:rsid w:val="0042670A"/>
    <w:rsid w:val="00426C3D"/>
    <w:rsid w:val="00432C90"/>
    <w:rsid w:val="004363D3"/>
    <w:rsid w:val="004417B0"/>
    <w:rsid w:val="004419C9"/>
    <w:rsid w:val="00456B9D"/>
    <w:rsid w:val="00460420"/>
    <w:rsid w:val="0046255E"/>
    <w:rsid w:val="00463CB6"/>
    <w:rsid w:val="00465A0E"/>
    <w:rsid w:val="00467C41"/>
    <w:rsid w:val="004753E3"/>
    <w:rsid w:val="00481665"/>
    <w:rsid w:val="004860B7"/>
    <w:rsid w:val="00486716"/>
    <w:rsid w:val="00486781"/>
    <w:rsid w:val="004872B7"/>
    <w:rsid w:val="00491535"/>
    <w:rsid w:val="00492E6B"/>
    <w:rsid w:val="00494085"/>
    <w:rsid w:val="004975FD"/>
    <w:rsid w:val="004A3448"/>
    <w:rsid w:val="004A3DB5"/>
    <w:rsid w:val="004A5C10"/>
    <w:rsid w:val="004A5E40"/>
    <w:rsid w:val="004B303E"/>
    <w:rsid w:val="004B35E0"/>
    <w:rsid w:val="004B45E1"/>
    <w:rsid w:val="004B5F38"/>
    <w:rsid w:val="004B68C0"/>
    <w:rsid w:val="004C06B2"/>
    <w:rsid w:val="004C0F85"/>
    <w:rsid w:val="004C1344"/>
    <w:rsid w:val="004C1D1D"/>
    <w:rsid w:val="004C3660"/>
    <w:rsid w:val="004C6D93"/>
    <w:rsid w:val="004D5432"/>
    <w:rsid w:val="004D755C"/>
    <w:rsid w:val="004E3BF2"/>
    <w:rsid w:val="004E4213"/>
    <w:rsid w:val="004E427A"/>
    <w:rsid w:val="004E764F"/>
    <w:rsid w:val="004F22B1"/>
    <w:rsid w:val="004F3119"/>
    <w:rsid w:val="004F4F7B"/>
    <w:rsid w:val="004F58D0"/>
    <w:rsid w:val="004F75DD"/>
    <w:rsid w:val="00502639"/>
    <w:rsid w:val="005030BD"/>
    <w:rsid w:val="00503D81"/>
    <w:rsid w:val="0050453A"/>
    <w:rsid w:val="00512D6C"/>
    <w:rsid w:val="00515AB6"/>
    <w:rsid w:val="0051710A"/>
    <w:rsid w:val="005208DD"/>
    <w:rsid w:val="00522343"/>
    <w:rsid w:val="00522475"/>
    <w:rsid w:val="00523AF6"/>
    <w:rsid w:val="00524791"/>
    <w:rsid w:val="00527B52"/>
    <w:rsid w:val="005310E6"/>
    <w:rsid w:val="00531B68"/>
    <w:rsid w:val="00535C5C"/>
    <w:rsid w:val="0054619C"/>
    <w:rsid w:val="00547C9C"/>
    <w:rsid w:val="00554BC5"/>
    <w:rsid w:val="00555019"/>
    <w:rsid w:val="00555BFF"/>
    <w:rsid w:val="005560D7"/>
    <w:rsid w:val="005568BD"/>
    <w:rsid w:val="00556F29"/>
    <w:rsid w:val="00561752"/>
    <w:rsid w:val="00563483"/>
    <w:rsid w:val="00563CBB"/>
    <w:rsid w:val="005642F4"/>
    <w:rsid w:val="00566483"/>
    <w:rsid w:val="00567D2C"/>
    <w:rsid w:val="00571574"/>
    <w:rsid w:val="00571F9E"/>
    <w:rsid w:val="0057246A"/>
    <w:rsid w:val="00572D98"/>
    <w:rsid w:val="00577B4A"/>
    <w:rsid w:val="00577F95"/>
    <w:rsid w:val="00580A0D"/>
    <w:rsid w:val="00593FEB"/>
    <w:rsid w:val="0059410F"/>
    <w:rsid w:val="00595008"/>
    <w:rsid w:val="005A056B"/>
    <w:rsid w:val="005A07BA"/>
    <w:rsid w:val="005A2065"/>
    <w:rsid w:val="005A2500"/>
    <w:rsid w:val="005A3B57"/>
    <w:rsid w:val="005A7D7C"/>
    <w:rsid w:val="005B0288"/>
    <w:rsid w:val="005B1289"/>
    <w:rsid w:val="005B12BA"/>
    <w:rsid w:val="005B2CE6"/>
    <w:rsid w:val="005C1024"/>
    <w:rsid w:val="005C50BF"/>
    <w:rsid w:val="005C50DB"/>
    <w:rsid w:val="005C5FB6"/>
    <w:rsid w:val="005C7BC2"/>
    <w:rsid w:val="005D14C9"/>
    <w:rsid w:val="005D1F9F"/>
    <w:rsid w:val="005D66DC"/>
    <w:rsid w:val="005D6B9B"/>
    <w:rsid w:val="005D7519"/>
    <w:rsid w:val="005E0DC8"/>
    <w:rsid w:val="005E2F95"/>
    <w:rsid w:val="005E36B1"/>
    <w:rsid w:val="005E421F"/>
    <w:rsid w:val="005E4E3C"/>
    <w:rsid w:val="005F46AD"/>
    <w:rsid w:val="005F780D"/>
    <w:rsid w:val="005F7FB2"/>
    <w:rsid w:val="00600868"/>
    <w:rsid w:val="0060180C"/>
    <w:rsid w:val="0060287B"/>
    <w:rsid w:val="00606BDB"/>
    <w:rsid w:val="0061196F"/>
    <w:rsid w:val="006128E1"/>
    <w:rsid w:val="006134B5"/>
    <w:rsid w:val="0061533A"/>
    <w:rsid w:val="0061536E"/>
    <w:rsid w:val="006169F2"/>
    <w:rsid w:val="00623BA7"/>
    <w:rsid w:val="00624DE1"/>
    <w:rsid w:val="006346A2"/>
    <w:rsid w:val="00637395"/>
    <w:rsid w:val="00637451"/>
    <w:rsid w:val="00640138"/>
    <w:rsid w:val="006412ED"/>
    <w:rsid w:val="00641997"/>
    <w:rsid w:val="00641CB3"/>
    <w:rsid w:val="0064446A"/>
    <w:rsid w:val="00651881"/>
    <w:rsid w:val="00655CF9"/>
    <w:rsid w:val="00656797"/>
    <w:rsid w:val="006610D7"/>
    <w:rsid w:val="0066427E"/>
    <w:rsid w:val="00667FB6"/>
    <w:rsid w:val="00675A5A"/>
    <w:rsid w:val="00680385"/>
    <w:rsid w:val="00681307"/>
    <w:rsid w:val="00681F97"/>
    <w:rsid w:val="00682B1E"/>
    <w:rsid w:val="0068697B"/>
    <w:rsid w:val="00687097"/>
    <w:rsid w:val="00687F52"/>
    <w:rsid w:val="00691989"/>
    <w:rsid w:val="00693A2D"/>
    <w:rsid w:val="00694253"/>
    <w:rsid w:val="006944AE"/>
    <w:rsid w:val="006A220F"/>
    <w:rsid w:val="006A345E"/>
    <w:rsid w:val="006A4020"/>
    <w:rsid w:val="006A5A0D"/>
    <w:rsid w:val="006A630F"/>
    <w:rsid w:val="006A69C8"/>
    <w:rsid w:val="006A7488"/>
    <w:rsid w:val="006B066C"/>
    <w:rsid w:val="006B38D1"/>
    <w:rsid w:val="006C0452"/>
    <w:rsid w:val="006C1355"/>
    <w:rsid w:val="006C4659"/>
    <w:rsid w:val="006C55F5"/>
    <w:rsid w:val="006C7D64"/>
    <w:rsid w:val="006D03CC"/>
    <w:rsid w:val="006D34FA"/>
    <w:rsid w:val="006D5F0E"/>
    <w:rsid w:val="006D5F1D"/>
    <w:rsid w:val="006E1AD4"/>
    <w:rsid w:val="006E3389"/>
    <w:rsid w:val="006E6B6B"/>
    <w:rsid w:val="006F0A35"/>
    <w:rsid w:val="006F0EDA"/>
    <w:rsid w:val="006F2178"/>
    <w:rsid w:val="00701CEC"/>
    <w:rsid w:val="007026EC"/>
    <w:rsid w:val="0070401B"/>
    <w:rsid w:val="00707BEA"/>
    <w:rsid w:val="00710C5B"/>
    <w:rsid w:val="00711533"/>
    <w:rsid w:val="00712CB4"/>
    <w:rsid w:val="0071579D"/>
    <w:rsid w:val="007159D4"/>
    <w:rsid w:val="00721E41"/>
    <w:rsid w:val="0072377B"/>
    <w:rsid w:val="00723CBD"/>
    <w:rsid w:val="00724204"/>
    <w:rsid w:val="007256EF"/>
    <w:rsid w:val="0072673B"/>
    <w:rsid w:val="00727B21"/>
    <w:rsid w:val="00731A88"/>
    <w:rsid w:val="00737156"/>
    <w:rsid w:val="0074003F"/>
    <w:rsid w:val="00741A9F"/>
    <w:rsid w:val="007452D6"/>
    <w:rsid w:val="00747BEA"/>
    <w:rsid w:val="00752BB2"/>
    <w:rsid w:val="00752C92"/>
    <w:rsid w:val="00752F36"/>
    <w:rsid w:val="007535FD"/>
    <w:rsid w:val="0075795B"/>
    <w:rsid w:val="00760264"/>
    <w:rsid w:val="0076185A"/>
    <w:rsid w:val="00761A04"/>
    <w:rsid w:val="00763DDC"/>
    <w:rsid w:val="007640E0"/>
    <w:rsid w:val="00765872"/>
    <w:rsid w:val="00765A9A"/>
    <w:rsid w:val="0077002D"/>
    <w:rsid w:val="0077096C"/>
    <w:rsid w:val="00771232"/>
    <w:rsid w:val="007728CE"/>
    <w:rsid w:val="007741BB"/>
    <w:rsid w:val="007750D1"/>
    <w:rsid w:val="00775DDB"/>
    <w:rsid w:val="007768B4"/>
    <w:rsid w:val="007774C4"/>
    <w:rsid w:val="0078098B"/>
    <w:rsid w:val="00781464"/>
    <w:rsid w:val="00781C51"/>
    <w:rsid w:val="007828AB"/>
    <w:rsid w:val="0078340E"/>
    <w:rsid w:val="00783982"/>
    <w:rsid w:val="00784A3A"/>
    <w:rsid w:val="00785574"/>
    <w:rsid w:val="00786295"/>
    <w:rsid w:val="007864DA"/>
    <w:rsid w:val="00786989"/>
    <w:rsid w:val="00787595"/>
    <w:rsid w:val="00787C47"/>
    <w:rsid w:val="00787C71"/>
    <w:rsid w:val="00790CCA"/>
    <w:rsid w:val="00793520"/>
    <w:rsid w:val="007979CE"/>
    <w:rsid w:val="007A15FB"/>
    <w:rsid w:val="007A164C"/>
    <w:rsid w:val="007A3F49"/>
    <w:rsid w:val="007B3752"/>
    <w:rsid w:val="007B3B09"/>
    <w:rsid w:val="007B45F2"/>
    <w:rsid w:val="007B7C0E"/>
    <w:rsid w:val="007C17B8"/>
    <w:rsid w:val="007C1E4B"/>
    <w:rsid w:val="007C2897"/>
    <w:rsid w:val="007C4D1C"/>
    <w:rsid w:val="007C7B44"/>
    <w:rsid w:val="007D13CB"/>
    <w:rsid w:val="007D765A"/>
    <w:rsid w:val="007D7EAE"/>
    <w:rsid w:val="007E003F"/>
    <w:rsid w:val="007E1705"/>
    <w:rsid w:val="007E6433"/>
    <w:rsid w:val="007E7A09"/>
    <w:rsid w:val="007F183C"/>
    <w:rsid w:val="007F7112"/>
    <w:rsid w:val="00800BAE"/>
    <w:rsid w:val="00802940"/>
    <w:rsid w:val="00804F3E"/>
    <w:rsid w:val="00810F89"/>
    <w:rsid w:val="00815B13"/>
    <w:rsid w:val="00816E91"/>
    <w:rsid w:val="00821BB4"/>
    <w:rsid w:val="00823796"/>
    <w:rsid w:val="0082391C"/>
    <w:rsid w:val="00823BBF"/>
    <w:rsid w:val="00823F6B"/>
    <w:rsid w:val="00832DE4"/>
    <w:rsid w:val="00834311"/>
    <w:rsid w:val="00836F7D"/>
    <w:rsid w:val="00837D61"/>
    <w:rsid w:val="00842B32"/>
    <w:rsid w:val="0084336F"/>
    <w:rsid w:val="00845FDA"/>
    <w:rsid w:val="00847247"/>
    <w:rsid w:val="00847915"/>
    <w:rsid w:val="00851479"/>
    <w:rsid w:val="00851B2F"/>
    <w:rsid w:val="00851E99"/>
    <w:rsid w:val="00857AEC"/>
    <w:rsid w:val="00860A7F"/>
    <w:rsid w:val="00860FAF"/>
    <w:rsid w:val="008614E9"/>
    <w:rsid w:val="00865247"/>
    <w:rsid w:val="00866DD0"/>
    <w:rsid w:val="00872080"/>
    <w:rsid w:val="00872A6E"/>
    <w:rsid w:val="008736CD"/>
    <w:rsid w:val="00874126"/>
    <w:rsid w:val="00874E30"/>
    <w:rsid w:val="0087565E"/>
    <w:rsid w:val="008762CE"/>
    <w:rsid w:val="00877B05"/>
    <w:rsid w:val="00884317"/>
    <w:rsid w:val="00885A61"/>
    <w:rsid w:val="00890A05"/>
    <w:rsid w:val="00891924"/>
    <w:rsid w:val="008930A0"/>
    <w:rsid w:val="00896936"/>
    <w:rsid w:val="00897002"/>
    <w:rsid w:val="008A24E4"/>
    <w:rsid w:val="008A24F7"/>
    <w:rsid w:val="008A78F8"/>
    <w:rsid w:val="008B1263"/>
    <w:rsid w:val="008B5DE0"/>
    <w:rsid w:val="008C54A5"/>
    <w:rsid w:val="008C72F8"/>
    <w:rsid w:val="008D1265"/>
    <w:rsid w:val="008D2784"/>
    <w:rsid w:val="008D3484"/>
    <w:rsid w:val="008D5295"/>
    <w:rsid w:val="008D5DFC"/>
    <w:rsid w:val="008E29D1"/>
    <w:rsid w:val="008E3073"/>
    <w:rsid w:val="008E3CDB"/>
    <w:rsid w:val="008E4373"/>
    <w:rsid w:val="008E4EB6"/>
    <w:rsid w:val="008E6045"/>
    <w:rsid w:val="008F20D3"/>
    <w:rsid w:val="008F33D7"/>
    <w:rsid w:val="008F3C11"/>
    <w:rsid w:val="008F5E49"/>
    <w:rsid w:val="008F732A"/>
    <w:rsid w:val="00900CE6"/>
    <w:rsid w:val="0090304A"/>
    <w:rsid w:val="00904253"/>
    <w:rsid w:val="00907AE1"/>
    <w:rsid w:val="0091102C"/>
    <w:rsid w:val="0092202A"/>
    <w:rsid w:val="00923759"/>
    <w:rsid w:val="009255AC"/>
    <w:rsid w:val="0092630D"/>
    <w:rsid w:val="00931EA2"/>
    <w:rsid w:val="00934E87"/>
    <w:rsid w:val="00937C95"/>
    <w:rsid w:val="00943399"/>
    <w:rsid w:val="0094392B"/>
    <w:rsid w:val="0094463E"/>
    <w:rsid w:val="00945AEC"/>
    <w:rsid w:val="00945FFC"/>
    <w:rsid w:val="00946467"/>
    <w:rsid w:val="00950C52"/>
    <w:rsid w:val="009538F5"/>
    <w:rsid w:val="009556ED"/>
    <w:rsid w:val="00962978"/>
    <w:rsid w:val="009632D3"/>
    <w:rsid w:val="009662F8"/>
    <w:rsid w:val="00970F15"/>
    <w:rsid w:val="009843F7"/>
    <w:rsid w:val="009864F9"/>
    <w:rsid w:val="00986E9C"/>
    <w:rsid w:val="00987759"/>
    <w:rsid w:val="009907FD"/>
    <w:rsid w:val="00990CBB"/>
    <w:rsid w:val="00990D72"/>
    <w:rsid w:val="009910B0"/>
    <w:rsid w:val="009918AA"/>
    <w:rsid w:val="00992049"/>
    <w:rsid w:val="009927D9"/>
    <w:rsid w:val="009935B0"/>
    <w:rsid w:val="009A18F5"/>
    <w:rsid w:val="009A1DCD"/>
    <w:rsid w:val="009A2A68"/>
    <w:rsid w:val="009A44EE"/>
    <w:rsid w:val="009A5BA6"/>
    <w:rsid w:val="009B04A1"/>
    <w:rsid w:val="009B3FF0"/>
    <w:rsid w:val="009B491A"/>
    <w:rsid w:val="009B49DC"/>
    <w:rsid w:val="009B5DFC"/>
    <w:rsid w:val="009C06DC"/>
    <w:rsid w:val="009C18FF"/>
    <w:rsid w:val="009C3BC6"/>
    <w:rsid w:val="009C4D68"/>
    <w:rsid w:val="009D1824"/>
    <w:rsid w:val="009D46B1"/>
    <w:rsid w:val="009D54A5"/>
    <w:rsid w:val="009D7E00"/>
    <w:rsid w:val="009E1E03"/>
    <w:rsid w:val="009E28E0"/>
    <w:rsid w:val="009E795C"/>
    <w:rsid w:val="009F37CF"/>
    <w:rsid w:val="00A038D3"/>
    <w:rsid w:val="00A03ADC"/>
    <w:rsid w:val="00A03AEE"/>
    <w:rsid w:val="00A03BD9"/>
    <w:rsid w:val="00A04215"/>
    <w:rsid w:val="00A05195"/>
    <w:rsid w:val="00A056EB"/>
    <w:rsid w:val="00A05A26"/>
    <w:rsid w:val="00A119A7"/>
    <w:rsid w:val="00A11BEB"/>
    <w:rsid w:val="00A16D6B"/>
    <w:rsid w:val="00A16E55"/>
    <w:rsid w:val="00A17AEB"/>
    <w:rsid w:val="00A21330"/>
    <w:rsid w:val="00A239A8"/>
    <w:rsid w:val="00A27301"/>
    <w:rsid w:val="00A3394B"/>
    <w:rsid w:val="00A35DAB"/>
    <w:rsid w:val="00A36B6D"/>
    <w:rsid w:val="00A375EA"/>
    <w:rsid w:val="00A40AFE"/>
    <w:rsid w:val="00A43E4A"/>
    <w:rsid w:val="00A44250"/>
    <w:rsid w:val="00A46324"/>
    <w:rsid w:val="00A51BDD"/>
    <w:rsid w:val="00A52478"/>
    <w:rsid w:val="00A52A22"/>
    <w:rsid w:val="00A538E2"/>
    <w:rsid w:val="00A56D66"/>
    <w:rsid w:val="00A64EFB"/>
    <w:rsid w:val="00A6650A"/>
    <w:rsid w:val="00A67E9C"/>
    <w:rsid w:val="00A708FB"/>
    <w:rsid w:val="00A70C6B"/>
    <w:rsid w:val="00A7265E"/>
    <w:rsid w:val="00A77A23"/>
    <w:rsid w:val="00A8083C"/>
    <w:rsid w:val="00A8198C"/>
    <w:rsid w:val="00A81D1B"/>
    <w:rsid w:val="00A82093"/>
    <w:rsid w:val="00A84C81"/>
    <w:rsid w:val="00A90B0D"/>
    <w:rsid w:val="00A92EB2"/>
    <w:rsid w:val="00A96AED"/>
    <w:rsid w:val="00A96C64"/>
    <w:rsid w:val="00AA0379"/>
    <w:rsid w:val="00AA0690"/>
    <w:rsid w:val="00AA4537"/>
    <w:rsid w:val="00AA785E"/>
    <w:rsid w:val="00AB1557"/>
    <w:rsid w:val="00AB21D7"/>
    <w:rsid w:val="00AB5A9A"/>
    <w:rsid w:val="00AB5D73"/>
    <w:rsid w:val="00AB64C4"/>
    <w:rsid w:val="00AB67AF"/>
    <w:rsid w:val="00AC17F9"/>
    <w:rsid w:val="00AC52BD"/>
    <w:rsid w:val="00AC675E"/>
    <w:rsid w:val="00AD3066"/>
    <w:rsid w:val="00AD3498"/>
    <w:rsid w:val="00AD37DE"/>
    <w:rsid w:val="00AD4E45"/>
    <w:rsid w:val="00AD5448"/>
    <w:rsid w:val="00AD6623"/>
    <w:rsid w:val="00AE0A65"/>
    <w:rsid w:val="00AE243E"/>
    <w:rsid w:val="00AF01CE"/>
    <w:rsid w:val="00AF23A8"/>
    <w:rsid w:val="00AF331E"/>
    <w:rsid w:val="00B000E9"/>
    <w:rsid w:val="00B00B34"/>
    <w:rsid w:val="00B0154C"/>
    <w:rsid w:val="00B04720"/>
    <w:rsid w:val="00B07CD4"/>
    <w:rsid w:val="00B13F8F"/>
    <w:rsid w:val="00B14FC6"/>
    <w:rsid w:val="00B15725"/>
    <w:rsid w:val="00B16EBF"/>
    <w:rsid w:val="00B21EF8"/>
    <w:rsid w:val="00B338CD"/>
    <w:rsid w:val="00B3632D"/>
    <w:rsid w:val="00B37422"/>
    <w:rsid w:val="00B37993"/>
    <w:rsid w:val="00B41191"/>
    <w:rsid w:val="00B41EA3"/>
    <w:rsid w:val="00B4548D"/>
    <w:rsid w:val="00B5325E"/>
    <w:rsid w:val="00B55F8F"/>
    <w:rsid w:val="00B56B00"/>
    <w:rsid w:val="00B60FA2"/>
    <w:rsid w:val="00B63844"/>
    <w:rsid w:val="00B63CA0"/>
    <w:rsid w:val="00B6420C"/>
    <w:rsid w:val="00B65D3F"/>
    <w:rsid w:val="00B67FAA"/>
    <w:rsid w:val="00B708FC"/>
    <w:rsid w:val="00B7627C"/>
    <w:rsid w:val="00B767AA"/>
    <w:rsid w:val="00B8134D"/>
    <w:rsid w:val="00B81BE8"/>
    <w:rsid w:val="00B82520"/>
    <w:rsid w:val="00B846AD"/>
    <w:rsid w:val="00B846EC"/>
    <w:rsid w:val="00B84FE4"/>
    <w:rsid w:val="00B92AFD"/>
    <w:rsid w:val="00B9447C"/>
    <w:rsid w:val="00B959F6"/>
    <w:rsid w:val="00B96E5E"/>
    <w:rsid w:val="00B97674"/>
    <w:rsid w:val="00B97ECD"/>
    <w:rsid w:val="00BA0845"/>
    <w:rsid w:val="00BA2071"/>
    <w:rsid w:val="00BA2C7D"/>
    <w:rsid w:val="00BA6BCE"/>
    <w:rsid w:val="00BA6C76"/>
    <w:rsid w:val="00BB0A96"/>
    <w:rsid w:val="00BB1DEC"/>
    <w:rsid w:val="00BB2BE3"/>
    <w:rsid w:val="00BB5867"/>
    <w:rsid w:val="00BC2257"/>
    <w:rsid w:val="00BC3ECD"/>
    <w:rsid w:val="00BC53D0"/>
    <w:rsid w:val="00BC6D38"/>
    <w:rsid w:val="00BD568F"/>
    <w:rsid w:val="00BD73DD"/>
    <w:rsid w:val="00BE1645"/>
    <w:rsid w:val="00BE38F8"/>
    <w:rsid w:val="00BE46D7"/>
    <w:rsid w:val="00BE51EF"/>
    <w:rsid w:val="00BE5608"/>
    <w:rsid w:val="00BE6E6A"/>
    <w:rsid w:val="00BF178F"/>
    <w:rsid w:val="00BF2026"/>
    <w:rsid w:val="00BF5B63"/>
    <w:rsid w:val="00BF7531"/>
    <w:rsid w:val="00BF796D"/>
    <w:rsid w:val="00BF7A9C"/>
    <w:rsid w:val="00BF7FB2"/>
    <w:rsid w:val="00C01CEE"/>
    <w:rsid w:val="00C02323"/>
    <w:rsid w:val="00C10797"/>
    <w:rsid w:val="00C10E73"/>
    <w:rsid w:val="00C11C11"/>
    <w:rsid w:val="00C137D4"/>
    <w:rsid w:val="00C16F93"/>
    <w:rsid w:val="00C244CF"/>
    <w:rsid w:val="00C30477"/>
    <w:rsid w:val="00C3098D"/>
    <w:rsid w:val="00C313C9"/>
    <w:rsid w:val="00C31754"/>
    <w:rsid w:val="00C3199E"/>
    <w:rsid w:val="00C426C0"/>
    <w:rsid w:val="00C466B9"/>
    <w:rsid w:val="00C526D0"/>
    <w:rsid w:val="00C54892"/>
    <w:rsid w:val="00C62AAD"/>
    <w:rsid w:val="00C62C79"/>
    <w:rsid w:val="00C67978"/>
    <w:rsid w:val="00C7481A"/>
    <w:rsid w:val="00C74CD0"/>
    <w:rsid w:val="00C74E69"/>
    <w:rsid w:val="00C76B8F"/>
    <w:rsid w:val="00C80A10"/>
    <w:rsid w:val="00C850CA"/>
    <w:rsid w:val="00C90308"/>
    <w:rsid w:val="00C90EA2"/>
    <w:rsid w:val="00C913AA"/>
    <w:rsid w:val="00C91E76"/>
    <w:rsid w:val="00C9250E"/>
    <w:rsid w:val="00C93044"/>
    <w:rsid w:val="00C94DDF"/>
    <w:rsid w:val="00C958FE"/>
    <w:rsid w:val="00C95F3D"/>
    <w:rsid w:val="00C96D7B"/>
    <w:rsid w:val="00C97E27"/>
    <w:rsid w:val="00CA6B95"/>
    <w:rsid w:val="00CA6BD8"/>
    <w:rsid w:val="00CA7023"/>
    <w:rsid w:val="00CB0E4E"/>
    <w:rsid w:val="00CB5E0E"/>
    <w:rsid w:val="00CB6765"/>
    <w:rsid w:val="00CC4AF8"/>
    <w:rsid w:val="00CC4CB5"/>
    <w:rsid w:val="00CC58C4"/>
    <w:rsid w:val="00CD02C3"/>
    <w:rsid w:val="00CD096C"/>
    <w:rsid w:val="00CD29D0"/>
    <w:rsid w:val="00CD2B93"/>
    <w:rsid w:val="00CD4D7D"/>
    <w:rsid w:val="00CD668D"/>
    <w:rsid w:val="00CE14ED"/>
    <w:rsid w:val="00CE1832"/>
    <w:rsid w:val="00CE2FE6"/>
    <w:rsid w:val="00CE7A99"/>
    <w:rsid w:val="00CF130D"/>
    <w:rsid w:val="00CF1E93"/>
    <w:rsid w:val="00CF2EB8"/>
    <w:rsid w:val="00CF5EB6"/>
    <w:rsid w:val="00CF5EE7"/>
    <w:rsid w:val="00D0420F"/>
    <w:rsid w:val="00D04E27"/>
    <w:rsid w:val="00D1011C"/>
    <w:rsid w:val="00D11A54"/>
    <w:rsid w:val="00D11E1A"/>
    <w:rsid w:val="00D12C5A"/>
    <w:rsid w:val="00D136A8"/>
    <w:rsid w:val="00D16E64"/>
    <w:rsid w:val="00D16EA2"/>
    <w:rsid w:val="00D176F2"/>
    <w:rsid w:val="00D20253"/>
    <w:rsid w:val="00D23AE5"/>
    <w:rsid w:val="00D36397"/>
    <w:rsid w:val="00D413BA"/>
    <w:rsid w:val="00D4234C"/>
    <w:rsid w:val="00D42C66"/>
    <w:rsid w:val="00D43E7D"/>
    <w:rsid w:val="00D52892"/>
    <w:rsid w:val="00D642CE"/>
    <w:rsid w:val="00D662CA"/>
    <w:rsid w:val="00D676A1"/>
    <w:rsid w:val="00D74508"/>
    <w:rsid w:val="00D753A2"/>
    <w:rsid w:val="00D75594"/>
    <w:rsid w:val="00D80751"/>
    <w:rsid w:val="00D83186"/>
    <w:rsid w:val="00D83208"/>
    <w:rsid w:val="00D843DD"/>
    <w:rsid w:val="00D84BD6"/>
    <w:rsid w:val="00D85D16"/>
    <w:rsid w:val="00D861C0"/>
    <w:rsid w:val="00D926B3"/>
    <w:rsid w:val="00D92BAA"/>
    <w:rsid w:val="00D94A9D"/>
    <w:rsid w:val="00D9653E"/>
    <w:rsid w:val="00DA177A"/>
    <w:rsid w:val="00DB2F3F"/>
    <w:rsid w:val="00DB3668"/>
    <w:rsid w:val="00DB3B08"/>
    <w:rsid w:val="00DB5378"/>
    <w:rsid w:val="00DB6B88"/>
    <w:rsid w:val="00DC1003"/>
    <w:rsid w:val="00DC17C9"/>
    <w:rsid w:val="00DC1E0E"/>
    <w:rsid w:val="00DC722B"/>
    <w:rsid w:val="00DD055C"/>
    <w:rsid w:val="00DD19ED"/>
    <w:rsid w:val="00DD2717"/>
    <w:rsid w:val="00DD5768"/>
    <w:rsid w:val="00DE09D8"/>
    <w:rsid w:val="00DE0C35"/>
    <w:rsid w:val="00DE17DE"/>
    <w:rsid w:val="00DE1910"/>
    <w:rsid w:val="00DE3417"/>
    <w:rsid w:val="00DE5B91"/>
    <w:rsid w:val="00DE76B5"/>
    <w:rsid w:val="00DF114C"/>
    <w:rsid w:val="00DF1698"/>
    <w:rsid w:val="00DF3826"/>
    <w:rsid w:val="00DF4009"/>
    <w:rsid w:val="00DF53A3"/>
    <w:rsid w:val="00DF5843"/>
    <w:rsid w:val="00DF7ECF"/>
    <w:rsid w:val="00E00E12"/>
    <w:rsid w:val="00E0561C"/>
    <w:rsid w:val="00E101B8"/>
    <w:rsid w:val="00E1292A"/>
    <w:rsid w:val="00E14E4A"/>
    <w:rsid w:val="00E21EA3"/>
    <w:rsid w:val="00E22336"/>
    <w:rsid w:val="00E26A19"/>
    <w:rsid w:val="00E279FA"/>
    <w:rsid w:val="00E27DD7"/>
    <w:rsid w:val="00E31856"/>
    <w:rsid w:val="00E31EF7"/>
    <w:rsid w:val="00E32FD6"/>
    <w:rsid w:val="00E34241"/>
    <w:rsid w:val="00E372A6"/>
    <w:rsid w:val="00E400B4"/>
    <w:rsid w:val="00E42BC1"/>
    <w:rsid w:val="00E44CCF"/>
    <w:rsid w:val="00E51741"/>
    <w:rsid w:val="00E52034"/>
    <w:rsid w:val="00E52C0B"/>
    <w:rsid w:val="00E53E53"/>
    <w:rsid w:val="00E54E4F"/>
    <w:rsid w:val="00E5574C"/>
    <w:rsid w:val="00E56E43"/>
    <w:rsid w:val="00E6087D"/>
    <w:rsid w:val="00E63128"/>
    <w:rsid w:val="00E6798D"/>
    <w:rsid w:val="00E70325"/>
    <w:rsid w:val="00E705DB"/>
    <w:rsid w:val="00E726A5"/>
    <w:rsid w:val="00E739CF"/>
    <w:rsid w:val="00E76DDA"/>
    <w:rsid w:val="00E83AAF"/>
    <w:rsid w:val="00E91C9C"/>
    <w:rsid w:val="00E949BA"/>
    <w:rsid w:val="00E96D17"/>
    <w:rsid w:val="00EA00A9"/>
    <w:rsid w:val="00EA693C"/>
    <w:rsid w:val="00EB03E0"/>
    <w:rsid w:val="00EB7E3E"/>
    <w:rsid w:val="00EC0E40"/>
    <w:rsid w:val="00EC2A3D"/>
    <w:rsid w:val="00EC3017"/>
    <w:rsid w:val="00EC4C71"/>
    <w:rsid w:val="00EC5DA1"/>
    <w:rsid w:val="00EC6FE5"/>
    <w:rsid w:val="00EC745F"/>
    <w:rsid w:val="00ED0583"/>
    <w:rsid w:val="00ED3CEC"/>
    <w:rsid w:val="00EE02A6"/>
    <w:rsid w:val="00EE09CD"/>
    <w:rsid w:val="00EE0A34"/>
    <w:rsid w:val="00EE20AE"/>
    <w:rsid w:val="00EE2C5C"/>
    <w:rsid w:val="00EE40C8"/>
    <w:rsid w:val="00EE5ABD"/>
    <w:rsid w:val="00EF25E6"/>
    <w:rsid w:val="00EF3F9C"/>
    <w:rsid w:val="00EF4815"/>
    <w:rsid w:val="00F02101"/>
    <w:rsid w:val="00F125C4"/>
    <w:rsid w:val="00F1563F"/>
    <w:rsid w:val="00F16179"/>
    <w:rsid w:val="00F25208"/>
    <w:rsid w:val="00F27DAA"/>
    <w:rsid w:val="00F3304A"/>
    <w:rsid w:val="00F35354"/>
    <w:rsid w:val="00F3568F"/>
    <w:rsid w:val="00F44506"/>
    <w:rsid w:val="00F44F87"/>
    <w:rsid w:val="00F5068D"/>
    <w:rsid w:val="00F50EDA"/>
    <w:rsid w:val="00F526A9"/>
    <w:rsid w:val="00F5299A"/>
    <w:rsid w:val="00F52F9D"/>
    <w:rsid w:val="00F54A6E"/>
    <w:rsid w:val="00F54F65"/>
    <w:rsid w:val="00F554AD"/>
    <w:rsid w:val="00F5629A"/>
    <w:rsid w:val="00F562CC"/>
    <w:rsid w:val="00F57016"/>
    <w:rsid w:val="00F61839"/>
    <w:rsid w:val="00F61A85"/>
    <w:rsid w:val="00F63D78"/>
    <w:rsid w:val="00F642CB"/>
    <w:rsid w:val="00F65A0D"/>
    <w:rsid w:val="00F7238A"/>
    <w:rsid w:val="00F74C2A"/>
    <w:rsid w:val="00F75343"/>
    <w:rsid w:val="00F82F89"/>
    <w:rsid w:val="00F86FF2"/>
    <w:rsid w:val="00F9653C"/>
    <w:rsid w:val="00F9726F"/>
    <w:rsid w:val="00FA03C9"/>
    <w:rsid w:val="00FA256D"/>
    <w:rsid w:val="00FA3097"/>
    <w:rsid w:val="00FA5119"/>
    <w:rsid w:val="00FA7B94"/>
    <w:rsid w:val="00FA7D33"/>
    <w:rsid w:val="00FB0112"/>
    <w:rsid w:val="00FB185D"/>
    <w:rsid w:val="00FB65C6"/>
    <w:rsid w:val="00FC054D"/>
    <w:rsid w:val="00FC0663"/>
    <w:rsid w:val="00FC5C77"/>
    <w:rsid w:val="00FC61F3"/>
    <w:rsid w:val="00FC7666"/>
    <w:rsid w:val="00FD3EDF"/>
    <w:rsid w:val="00FD47FD"/>
    <w:rsid w:val="00FE280A"/>
    <w:rsid w:val="00FE2F90"/>
    <w:rsid w:val="00FE3964"/>
    <w:rsid w:val="00FE518E"/>
    <w:rsid w:val="00FE64EF"/>
    <w:rsid w:val="00FE6F65"/>
    <w:rsid w:val="00FE700F"/>
    <w:rsid w:val="00FF29A8"/>
    <w:rsid w:val="00FF4C0E"/>
    <w:rsid w:val="00FF74F9"/>
    <w:rsid w:val="00FF75A2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5B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F5B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F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5B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F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732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F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732A"/>
    <w:rPr>
      <w:rFonts w:cs="Times New Roman"/>
    </w:rPr>
  </w:style>
  <w:style w:type="character" w:customStyle="1" w:styleId="sr341">
    <w:name w:val="sr341"/>
    <w:basedOn w:val="DefaultParagraphFont"/>
    <w:uiPriority w:val="99"/>
    <w:rsid w:val="00321E5A"/>
    <w:rPr>
      <w:rFonts w:cs="Times New Roman"/>
    </w:rPr>
  </w:style>
  <w:style w:type="character" w:styleId="Hyperlink">
    <w:name w:val="Hyperlink"/>
    <w:basedOn w:val="DefaultParagraphFont"/>
    <w:uiPriority w:val="99"/>
    <w:rsid w:val="00CD29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29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97032">
                  <w:marLeft w:val="0"/>
                  <w:marRight w:val="0"/>
                  <w:marTop w:val="16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7031">
                      <w:marLeft w:val="0"/>
                      <w:marRight w:val="0"/>
                      <w:marTop w:val="0"/>
                      <w:marBottom w:val="15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29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29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29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29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29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297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13" Type="http://schemas.openxmlformats.org/officeDocument/2006/relationships/hyperlink" Target="http://www.sorubak.com" TargetMode="External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docid=X00vZW1x7OLwuM&amp;tbnid=ToRsZERzvxPYgM:&amp;ved=0CAUQjRw&amp;url=http://tr.fotolia.com/id/32769819&amp;ei=Kw3PUu2KMebw0gWJ7IGoCQ&amp;bvm=bv.59026428,d.ZG4&amp;psig=AFQjCNFbzKSLhfkDKA2UgYy8rYBT_v0tPQ&amp;ust=1389387424134327" TargetMode="External"/><Relationship Id="rId20" Type="http://schemas.openxmlformats.org/officeDocument/2006/relationships/hyperlink" Target="http://www.google.com.tr/url?sa=i&amp;rct=j&amp;q=&amp;esrc=s&amp;source=images&amp;cd=&amp;cad=rja&amp;docid=X7_NTb3HQhlsLM&amp;tbnid=Fhd6Kr6iNuDlfM:&amp;ved=0CAUQjRw&amp;url=http://cagri.k12.tr/nasrettin-hoca-akil-oyunlari/&amp;ei=Bl3QUqysGuS50QWkt4D4Dg&amp;bvm=bv.59026428,d.bGQ&amp;psig=AFQjCNE4iu1qVDGnYsh6H8L2EWOIlSglIg&amp;ust=138947315078495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579</Words>
  <Characters>3301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irfan</dc:creator>
  <cp:keywords>www.sorubak.com</cp:keywords>
  <dc:description>www.sorubak.com</dc:description>
  <cp:lastModifiedBy>edanur</cp:lastModifiedBy>
  <cp:revision>7</cp:revision>
  <cp:lastPrinted>2014-01-10T21:03:00Z</cp:lastPrinted>
  <dcterms:created xsi:type="dcterms:W3CDTF">2014-01-10T21:06:00Z</dcterms:created>
  <dcterms:modified xsi:type="dcterms:W3CDTF">2014-01-12T20:11:00Z</dcterms:modified>
  <cp:category>www.sorubak.com</cp:category>
</cp:coreProperties>
</file>